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B9F894" w:rsidR="004F0988" w:rsidRPr="00F735B7" w:rsidRDefault="004F0988" w:rsidP="00746511">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681F20">
              <w:t>1</w:t>
            </w:r>
            <w:r w:rsidR="00F735B7" w:rsidRPr="00F735B7">
              <w:t>.</w:t>
            </w:r>
            <w:r w:rsidR="00681F20">
              <w:t>0</w:t>
            </w:r>
            <w:r w:rsidRPr="00F735B7">
              <w:t>.</w:t>
            </w:r>
            <w:bookmarkEnd w:id="3"/>
            <w:r w:rsidR="002577A9" w:rsidRPr="00F735B7">
              <w:t>0</w:t>
            </w:r>
            <w:r w:rsidRPr="00F735B7">
              <w:t xml:space="preserve"> </w:t>
            </w:r>
            <w:r w:rsidRPr="00F735B7">
              <w:rPr>
                <w:sz w:val="32"/>
              </w:rPr>
              <w:t>(</w:t>
            </w:r>
            <w:bookmarkStart w:id="4" w:name="issueDate"/>
            <w:r w:rsidR="00746511" w:rsidRPr="00F735B7">
              <w:rPr>
                <w:sz w:val="32"/>
              </w:rPr>
              <w:t>202</w:t>
            </w:r>
            <w:r w:rsidR="00746511">
              <w:rPr>
                <w:sz w:val="32"/>
              </w:rPr>
              <w:t>3</w:t>
            </w:r>
            <w:r w:rsidRPr="00F735B7">
              <w:rPr>
                <w:sz w:val="32"/>
              </w:rPr>
              <w:t>-</w:t>
            </w:r>
            <w:bookmarkEnd w:id="4"/>
            <w:r w:rsidR="00746511">
              <w:rPr>
                <w:sz w:val="32"/>
              </w:rPr>
              <w:t>0</w:t>
            </w:r>
            <w:r w:rsidR="00681F20">
              <w:rPr>
                <w:sz w:val="32"/>
              </w:rPr>
              <w:t>3</w:t>
            </w:r>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5" w:name="spectype2"/>
            <w:r w:rsidR="00D57972" w:rsidRPr="00F735B7">
              <w:t>Report</w:t>
            </w:r>
            <w:bookmarkEnd w:id="5"/>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6" w:name="specTitle"/>
            <w:r w:rsidR="002577A9">
              <w:t>TSG SA</w:t>
            </w:r>
            <w:r w:rsidR="002577A9" w:rsidRPr="00F735B7">
              <w:t>;</w:t>
            </w:r>
          </w:p>
          <w:bookmarkEnd w:id="6"/>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4D28411" w:rsidR="00E16509" w:rsidRPr="00133525" w:rsidRDefault="00E16509" w:rsidP="00133525">
            <w:pPr>
              <w:pStyle w:val="FP"/>
              <w:jc w:val="center"/>
              <w:rPr>
                <w:noProof/>
                <w:sz w:val="18"/>
              </w:rPr>
            </w:pPr>
            <w:r w:rsidRPr="00F735B7">
              <w:rPr>
                <w:noProof/>
                <w:sz w:val="18"/>
              </w:rPr>
              <w:t xml:space="preserve">© </w:t>
            </w:r>
            <w:bookmarkStart w:id="12" w:name="copyrightDate"/>
            <w:r w:rsidRPr="00F735B7">
              <w:rPr>
                <w:noProof/>
                <w:sz w:val="18"/>
              </w:rPr>
              <w:t>2</w:t>
            </w:r>
            <w:r w:rsidR="008E2D68" w:rsidRPr="00F735B7">
              <w:rPr>
                <w:noProof/>
                <w:sz w:val="18"/>
              </w:rPr>
              <w:t>02</w:t>
            </w:r>
            <w:bookmarkEnd w:id="12"/>
            <w:r w:rsidR="00681F20">
              <w:rPr>
                <w:noProof/>
                <w:sz w:val="18"/>
              </w:rPr>
              <w:t>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731816A" w14:textId="5149521D" w:rsidR="00681F20"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681F20">
        <w:t>Foreword</w:t>
      </w:r>
      <w:r w:rsidR="00681F20">
        <w:tab/>
      </w:r>
      <w:r w:rsidR="00681F20">
        <w:fldChar w:fldCharType="begin"/>
      </w:r>
      <w:r w:rsidR="00681F20">
        <w:instrText xml:space="preserve"> PAGEREF _Toc129348794 \h </w:instrText>
      </w:r>
      <w:r w:rsidR="00681F20">
        <w:fldChar w:fldCharType="separate"/>
      </w:r>
      <w:r w:rsidR="00681F20">
        <w:t>6</w:t>
      </w:r>
      <w:r w:rsidR="00681F20">
        <w:fldChar w:fldCharType="end"/>
      </w:r>
    </w:p>
    <w:p w14:paraId="413EA662" w14:textId="7540B021" w:rsidR="00681F20" w:rsidRDefault="00681F20">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_Toc129348795 \h </w:instrText>
      </w:r>
      <w:r>
        <w:fldChar w:fldCharType="separate"/>
      </w:r>
      <w:r>
        <w:t>7</w:t>
      </w:r>
      <w:r>
        <w:fldChar w:fldCharType="end"/>
      </w:r>
    </w:p>
    <w:p w14:paraId="1B81E694" w14:textId="50CF30AA" w:rsidR="00681F20" w:rsidRDefault="00681F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_Toc129348796 \h </w:instrText>
      </w:r>
      <w:r>
        <w:fldChar w:fldCharType="separate"/>
      </w:r>
      <w:r>
        <w:t>8</w:t>
      </w:r>
      <w:r>
        <w:fldChar w:fldCharType="end"/>
      </w:r>
    </w:p>
    <w:p w14:paraId="61778199" w14:textId="5BFEA799" w:rsidR="00681F20" w:rsidRDefault="00681F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_Toc129348797 \h </w:instrText>
      </w:r>
      <w:r>
        <w:fldChar w:fldCharType="separate"/>
      </w:r>
      <w:r>
        <w:t>8</w:t>
      </w:r>
      <w:r>
        <w:fldChar w:fldCharType="end"/>
      </w:r>
    </w:p>
    <w:p w14:paraId="40B3AF83" w14:textId="4DCFDF9A" w:rsidR="00681F20" w:rsidRDefault="00681F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_Toc129348798 \h </w:instrText>
      </w:r>
      <w:r>
        <w:fldChar w:fldCharType="separate"/>
      </w:r>
      <w:r>
        <w:t>12</w:t>
      </w:r>
      <w:r>
        <w:fldChar w:fldCharType="end"/>
      </w:r>
    </w:p>
    <w:p w14:paraId="486101C4" w14:textId="27BF1243" w:rsidR="00681F20" w:rsidRDefault="00681F2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_Toc129348799 \h </w:instrText>
      </w:r>
      <w:r>
        <w:fldChar w:fldCharType="separate"/>
      </w:r>
      <w:r>
        <w:t>12</w:t>
      </w:r>
      <w:r>
        <w:fldChar w:fldCharType="end"/>
      </w:r>
    </w:p>
    <w:p w14:paraId="4C8D997D" w14:textId="4FA4B4C0" w:rsidR="00681F20" w:rsidRDefault="00681F2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_Toc129348800 \h </w:instrText>
      </w:r>
      <w:r>
        <w:fldChar w:fldCharType="separate"/>
      </w:r>
      <w:r>
        <w:t>13</w:t>
      </w:r>
      <w:r>
        <w:fldChar w:fldCharType="end"/>
      </w:r>
    </w:p>
    <w:p w14:paraId="6F462FB7" w14:textId="392DBB36" w:rsidR="00681F20" w:rsidRDefault="00681F2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_Toc129348801 \h </w:instrText>
      </w:r>
      <w:r>
        <w:fldChar w:fldCharType="separate"/>
      </w:r>
      <w:r>
        <w:t>13</w:t>
      </w:r>
      <w:r>
        <w:fldChar w:fldCharType="end"/>
      </w:r>
    </w:p>
    <w:p w14:paraId="72A1817A" w14:textId="5EBA3D96" w:rsidR="00681F20" w:rsidRDefault="00681F2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_Toc129348802 \h </w:instrText>
      </w:r>
      <w:r>
        <w:fldChar w:fldCharType="separate"/>
      </w:r>
      <w:r>
        <w:t>14</w:t>
      </w:r>
      <w:r>
        <w:fldChar w:fldCharType="end"/>
      </w:r>
    </w:p>
    <w:p w14:paraId="38F12B38" w14:textId="52F153DD" w:rsidR="00681F20" w:rsidRDefault="00681F2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_Toc129348803 \h </w:instrText>
      </w:r>
      <w:r>
        <w:fldChar w:fldCharType="separate"/>
      </w:r>
      <w:r>
        <w:t>14</w:t>
      </w:r>
      <w:r>
        <w:fldChar w:fldCharType="end"/>
      </w:r>
    </w:p>
    <w:p w14:paraId="1713CD9A" w14:textId="1EE99734" w:rsidR="00681F20" w:rsidRDefault="00681F20">
      <w:pPr>
        <w:pStyle w:val="TOC2"/>
        <w:rPr>
          <w:rFonts w:asciiTheme="minorHAnsi" w:eastAsiaTheme="minorEastAsia" w:hAnsiTheme="minorHAnsi" w:cstheme="minorBidi"/>
          <w:sz w:val="22"/>
          <w:szCs w:val="22"/>
          <w:lang w:eastAsia="en-GB"/>
        </w:rPr>
      </w:pPr>
      <w:r w:rsidRPr="00544981">
        <w:rPr>
          <w:lang w:val="en-US"/>
        </w:rPr>
        <w:t>5.1</w:t>
      </w:r>
      <w:r>
        <w:rPr>
          <w:rFonts w:asciiTheme="minorHAnsi" w:eastAsiaTheme="minorEastAsia" w:hAnsiTheme="minorHAnsi" w:cstheme="minorBidi"/>
          <w:sz w:val="22"/>
          <w:szCs w:val="22"/>
          <w:lang w:eastAsia="en-GB"/>
        </w:rPr>
        <w:tab/>
      </w:r>
      <w:r w:rsidRPr="00544981">
        <w:rPr>
          <w:lang w:val="en-US"/>
        </w:rPr>
        <w:t>Localized Mobile Metaverse Service Use Case</w:t>
      </w:r>
      <w:r>
        <w:tab/>
      </w:r>
      <w:r>
        <w:fldChar w:fldCharType="begin"/>
      </w:r>
      <w:r>
        <w:instrText xml:space="preserve"> PAGEREF _Toc129348804 \h </w:instrText>
      </w:r>
      <w:r>
        <w:fldChar w:fldCharType="separate"/>
      </w:r>
      <w:r>
        <w:t>14</w:t>
      </w:r>
      <w:r>
        <w:fldChar w:fldCharType="end"/>
      </w:r>
    </w:p>
    <w:p w14:paraId="6DC340A5" w14:textId="24EDABA7"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_Toc129348805 \h </w:instrText>
      </w:r>
      <w:r>
        <w:fldChar w:fldCharType="separate"/>
      </w:r>
      <w:r w:rsidRPr="00681F20">
        <w:rPr>
          <w:lang w:val="fr-FR"/>
        </w:rPr>
        <w:t>14</w:t>
      </w:r>
      <w:r>
        <w:fldChar w:fldCharType="end"/>
      </w:r>
    </w:p>
    <w:p w14:paraId="7693E084" w14:textId="27C60126"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_Toc129348806 \h </w:instrText>
      </w:r>
      <w:r>
        <w:fldChar w:fldCharType="separate"/>
      </w:r>
      <w:r w:rsidRPr="00681F20">
        <w:rPr>
          <w:lang w:val="fr-FR"/>
        </w:rPr>
        <w:t>16</w:t>
      </w:r>
      <w:r>
        <w:fldChar w:fldCharType="end"/>
      </w:r>
    </w:p>
    <w:p w14:paraId="22191B6B" w14:textId="340C5C89"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_Toc129348807 \h </w:instrText>
      </w:r>
      <w:r>
        <w:fldChar w:fldCharType="separate"/>
      </w:r>
      <w:r w:rsidRPr="00681F20">
        <w:rPr>
          <w:lang w:val="fr-FR"/>
        </w:rPr>
        <w:t>16</w:t>
      </w:r>
      <w:r>
        <w:fldChar w:fldCharType="end"/>
      </w:r>
    </w:p>
    <w:p w14:paraId="383DAE44" w14:textId="3011845D"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_Toc129348808 \h </w:instrText>
      </w:r>
      <w:r>
        <w:fldChar w:fldCharType="separate"/>
      </w:r>
      <w:r w:rsidRPr="00681F20">
        <w:rPr>
          <w:lang w:val="fr-FR"/>
        </w:rPr>
        <w:t>17</w:t>
      </w:r>
      <w:r>
        <w:fldChar w:fldCharType="end"/>
      </w:r>
    </w:p>
    <w:p w14:paraId="31532ABD" w14:textId="6AB39685" w:rsidR="00681F20" w:rsidRDefault="00681F20">
      <w:pPr>
        <w:pStyle w:val="TOC3"/>
        <w:rPr>
          <w:rFonts w:asciiTheme="minorHAnsi" w:eastAsiaTheme="minorEastAsia" w:hAnsiTheme="minorHAnsi" w:cstheme="minorBidi"/>
          <w:sz w:val="22"/>
          <w:szCs w:val="22"/>
          <w:lang w:eastAsia="en-GB"/>
        </w:rPr>
      </w:pPr>
      <w:r w:rsidRPr="00544981">
        <w:rPr>
          <w:lang w:val="en-US"/>
        </w:rPr>
        <w:t>5.1.5</w:t>
      </w:r>
      <w:r>
        <w:rPr>
          <w:rFonts w:asciiTheme="minorHAnsi" w:eastAsiaTheme="minorEastAsia" w:hAnsiTheme="minorHAnsi" w:cstheme="minorBidi"/>
          <w:sz w:val="22"/>
          <w:szCs w:val="22"/>
          <w:lang w:eastAsia="en-GB"/>
        </w:rPr>
        <w:tab/>
      </w:r>
      <w:r w:rsidRPr="00544981">
        <w:rPr>
          <w:lang w:val="en-US"/>
        </w:rPr>
        <w:t>Existing feature partially or fully covering use case functionality</w:t>
      </w:r>
      <w:r>
        <w:tab/>
      </w:r>
      <w:r>
        <w:fldChar w:fldCharType="begin"/>
      </w:r>
      <w:r>
        <w:instrText xml:space="preserve"> PAGEREF _Toc129348809 \h </w:instrText>
      </w:r>
      <w:r>
        <w:fldChar w:fldCharType="separate"/>
      </w:r>
      <w:r>
        <w:t>17</w:t>
      </w:r>
      <w:r>
        <w:fldChar w:fldCharType="end"/>
      </w:r>
    </w:p>
    <w:p w14:paraId="5E9B6BCD" w14:textId="176E8869" w:rsidR="00681F20" w:rsidRDefault="00681F20">
      <w:pPr>
        <w:pStyle w:val="TOC3"/>
        <w:rPr>
          <w:rFonts w:asciiTheme="minorHAnsi" w:eastAsiaTheme="minorEastAsia" w:hAnsiTheme="minorHAnsi" w:cstheme="minorBidi"/>
          <w:sz w:val="22"/>
          <w:szCs w:val="22"/>
          <w:lang w:eastAsia="en-GB"/>
        </w:rPr>
      </w:pPr>
      <w:r w:rsidRPr="00544981">
        <w:rPr>
          <w:lang w:val="en-US"/>
        </w:rPr>
        <w:t>5.1.6</w:t>
      </w:r>
      <w:r>
        <w:rPr>
          <w:rFonts w:asciiTheme="minorHAnsi" w:eastAsiaTheme="minorEastAsia" w:hAnsiTheme="minorHAnsi" w:cstheme="minorBidi"/>
          <w:sz w:val="22"/>
          <w:szCs w:val="22"/>
          <w:lang w:eastAsia="en-GB"/>
        </w:rPr>
        <w:tab/>
      </w:r>
      <w:r w:rsidRPr="00544981">
        <w:rPr>
          <w:lang w:val="en-US"/>
        </w:rPr>
        <w:t>Potential New Requirements</w:t>
      </w:r>
      <w:r>
        <w:tab/>
      </w:r>
      <w:r>
        <w:fldChar w:fldCharType="begin"/>
      </w:r>
      <w:r>
        <w:instrText xml:space="preserve"> PAGEREF _Toc129348810 \h </w:instrText>
      </w:r>
      <w:r>
        <w:fldChar w:fldCharType="separate"/>
      </w:r>
      <w:r>
        <w:t>17</w:t>
      </w:r>
      <w:r>
        <w:fldChar w:fldCharType="end"/>
      </w:r>
    </w:p>
    <w:p w14:paraId="0B837AD5" w14:textId="086BD53B" w:rsidR="00681F20" w:rsidRDefault="00681F2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Mobile Metaverse for 5G-enabled </w:t>
      </w:r>
      <w:r>
        <w:rPr>
          <w:lang w:eastAsia="zh-CN"/>
        </w:rPr>
        <w:t xml:space="preserve">Traffic Flow </w:t>
      </w:r>
      <w:r>
        <w:t>Simulation and Situational Awareness</w:t>
      </w:r>
      <w:r>
        <w:tab/>
      </w:r>
      <w:r>
        <w:fldChar w:fldCharType="begin"/>
      </w:r>
      <w:r>
        <w:instrText xml:space="preserve"> PAGEREF _Toc129348811 \h </w:instrText>
      </w:r>
      <w:r>
        <w:fldChar w:fldCharType="separate"/>
      </w:r>
      <w:r>
        <w:t>18</w:t>
      </w:r>
      <w:r>
        <w:fldChar w:fldCharType="end"/>
      </w:r>
    </w:p>
    <w:p w14:paraId="4E0BEB4F" w14:textId="62A15645"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_Toc129348812 \h </w:instrText>
      </w:r>
      <w:r>
        <w:fldChar w:fldCharType="separate"/>
      </w:r>
      <w:r w:rsidRPr="00681F20">
        <w:rPr>
          <w:lang w:val="fr-FR"/>
        </w:rPr>
        <w:t>18</w:t>
      </w:r>
      <w:r>
        <w:fldChar w:fldCharType="end"/>
      </w:r>
    </w:p>
    <w:p w14:paraId="3A4F1CCD" w14:textId="71D68041"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_Toc129348813 \h </w:instrText>
      </w:r>
      <w:r>
        <w:fldChar w:fldCharType="separate"/>
      </w:r>
      <w:r w:rsidRPr="00681F20">
        <w:rPr>
          <w:lang w:val="fr-FR"/>
        </w:rPr>
        <w:t>19</w:t>
      </w:r>
      <w:r>
        <w:fldChar w:fldCharType="end"/>
      </w:r>
    </w:p>
    <w:p w14:paraId="0810BBEB" w14:textId="40FB69C0"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_Toc129348814 \h </w:instrText>
      </w:r>
      <w:r>
        <w:fldChar w:fldCharType="separate"/>
      </w:r>
      <w:r w:rsidRPr="00681F20">
        <w:rPr>
          <w:lang w:val="fr-FR"/>
        </w:rPr>
        <w:t>20</w:t>
      </w:r>
      <w:r>
        <w:fldChar w:fldCharType="end"/>
      </w:r>
    </w:p>
    <w:p w14:paraId="0505D8E0" w14:textId="699780A7"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_Toc129348815 \h </w:instrText>
      </w:r>
      <w:r>
        <w:fldChar w:fldCharType="separate"/>
      </w:r>
      <w:r w:rsidRPr="00681F20">
        <w:rPr>
          <w:lang w:val="fr-FR"/>
        </w:rPr>
        <w:t>20</w:t>
      </w:r>
      <w:r>
        <w:fldChar w:fldCharType="end"/>
      </w:r>
    </w:p>
    <w:p w14:paraId="4C5DCD2F" w14:textId="30EBC716" w:rsidR="00681F20" w:rsidRDefault="00681F2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_Toc129348816 \h </w:instrText>
      </w:r>
      <w:r>
        <w:fldChar w:fldCharType="separate"/>
      </w:r>
      <w:r>
        <w:t>21</w:t>
      </w:r>
      <w:r>
        <w:fldChar w:fldCharType="end"/>
      </w:r>
    </w:p>
    <w:p w14:paraId="45956CAD" w14:textId="2B7E3A1F" w:rsidR="00681F20" w:rsidRDefault="00681F2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_Toc129348817 \h </w:instrText>
      </w:r>
      <w:r>
        <w:fldChar w:fldCharType="separate"/>
      </w:r>
      <w:r>
        <w:t>21</w:t>
      </w:r>
      <w:r>
        <w:fldChar w:fldCharType="end"/>
      </w:r>
    </w:p>
    <w:p w14:paraId="1076F235" w14:textId="73E9484D" w:rsidR="00681F20" w:rsidRDefault="00681F20">
      <w:pPr>
        <w:pStyle w:val="TOC2"/>
        <w:rPr>
          <w:rFonts w:asciiTheme="minorHAnsi" w:eastAsiaTheme="minorEastAsia" w:hAnsiTheme="minorHAnsi" w:cstheme="minorBidi"/>
          <w:sz w:val="22"/>
          <w:szCs w:val="22"/>
          <w:lang w:eastAsia="en-GB"/>
        </w:rPr>
      </w:pPr>
      <w:r w:rsidRPr="00544981">
        <w:rPr>
          <w:rFonts w:eastAsia="DengXian"/>
        </w:rPr>
        <w:t>5.3</w:t>
      </w:r>
      <w:r>
        <w:rPr>
          <w:rFonts w:asciiTheme="minorHAnsi" w:eastAsiaTheme="minorEastAsia" w:hAnsiTheme="minorHAnsi" w:cstheme="minorBidi"/>
          <w:sz w:val="22"/>
          <w:szCs w:val="22"/>
          <w:lang w:eastAsia="en-GB"/>
        </w:rPr>
        <w:tab/>
      </w:r>
      <w:r>
        <w:t>Use case of collaborative and concurrent engineering in product design using metaverse services</w:t>
      </w:r>
      <w:r>
        <w:tab/>
      </w:r>
      <w:r>
        <w:fldChar w:fldCharType="begin"/>
      </w:r>
      <w:r>
        <w:instrText xml:space="preserve"> PAGEREF _Toc129348818 \h </w:instrText>
      </w:r>
      <w:r>
        <w:fldChar w:fldCharType="separate"/>
      </w:r>
      <w:r>
        <w:t>21</w:t>
      </w:r>
      <w:r>
        <w:fldChar w:fldCharType="end"/>
      </w:r>
    </w:p>
    <w:p w14:paraId="3E368810" w14:textId="31D77A0F" w:rsidR="00681F20" w:rsidRDefault="00681F20">
      <w:pPr>
        <w:pStyle w:val="TOC3"/>
        <w:rPr>
          <w:rFonts w:asciiTheme="minorHAnsi" w:eastAsiaTheme="minorEastAsia" w:hAnsiTheme="minorHAnsi" w:cstheme="minorBidi"/>
          <w:sz w:val="22"/>
          <w:szCs w:val="22"/>
          <w:lang w:eastAsia="en-GB"/>
        </w:rPr>
      </w:pPr>
      <w:r w:rsidRPr="00544981">
        <w:rPr>
          <w:lang w:val="x-none" w:eastAsia="x-none"/>
        </w:rPr>
        <w:t>5.</w:t>
      </w:r>
      <w:r>
        <w:rPr>
          <w:lang w:eastAsia="x-none"/>
        </w:rPr>
        <w:t>3</w:t>
      </w:r>
      <w:r w:rsidRPr="00544981">
        <w:rPr>
          <w:lang w:val="x-none" w:eastAsia="x-none"/>
        </w:rP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_Toc129348819 \h </w:instrText>
      </w:r>
      <w:r>
        <w:fldChar w:fldCharType="separate"/>
      </w:r>
      <w:r>
        <w:t>21</w:t>
      </w:r>
      <w:r>
        <w:fldChar w:fldCharType="end"/>
      </w:r>
    </w:p>
    <w:p w14:paraId="4D0E991D" w14:textId="72D71A81" w:rsidR="00681F20" w:rsidRDefault="00681F2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_Toc129348820 \h </w:instrText>
      </w:r>
      <w:r>
        <w:fldChar w:fldCharType="separate"/>
      </w:r>
      <w:r>
        <w:t>22</w:t>
      </w:r>
      <w:r>
        <w:fldChar w:fldCharType="end"/>
      </w:r>
    </w:p>
    <w:p w14:paraId="4414DC6E" w14:textId="60A1FB98" w:rsidR="00681F20" w:rsidRDefault="00681F20">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_Toc129348821 \h </w:instrText>
      </w:r>
      <w:r>
        <w:fldChar w:fldCharType="separate"/>
      </w:r>
      <w:r>
        <w:t>25</w:t>
      </w:r>
      <w:r>
        <w:fldChar w:fldCharType="end"/>
      </w:r>
    </w:p>
    <w:p w14:paraId="6F593B34" w14:textId="066CAA22" w:rsidR="00681F20" w:rsidRDefault="00681F20">
      <w:pPr>
        <w:pStyle w:val="TOC4"/>
        <w:rPr>
          <w:rFonts w:asciiTheme="minorHAnsi" w:eastAsiaTheme="minorEastAsia" w:hAnsiTheme="minorHAnsi" w:cstheme="minorBidi"/>
          <w:sz w:val="22"/>
          <w:szCs w:val="22"/>
          <w:lang w:eastAsia="en-GB"/>
        </w:rPr>
      </w:pPr>
      <w:r>
        <w:t>5.3</w:t>
      </w:r>
      <w:r>
        <w:rPr>
          <w:lang w:eastAsia="zh-CN"/>
        </w:rPr>
        <w:t>.6.1</w:t>
      </w:r>
      <w:r>
        <w:rPr>
          <w:rFonts w:asciiTheme="minorHAnsi" w:eastAsiaTheme="minorEastAsia" w:hAnsiTheme="minorHAnsi" w:cstheme="minorBidi"/>
          <w:sz w:val="22"/>
          <w:szCs w:val="22"/>
          <w:lang w:eastAsia="en-GB"/>
        </w:rPr>
        <w:tab/>
      </w:r>
      <w:r>
        <w:t>KPIs for the collaborative and concurrent engineering in product design</w:t>
      </w:r>
      <w:r>
        <w:tab/>
      </w:r>
      <w:r>
        <w:fldChar w:fldCharType="begin"/>
      </w:r>
      <w:r>
        <w:instrText xml:space="preserve"> PAGEREF _Toc129348822 \h </w:instrText>
      </w:r>
      <w:r>
        <w:fldChar w:fldCharType="separate"/>
      </w:r>
      <w:r>
        <w:t>25</w:t>
      </w:r>
      <w:r>
        <w:fldChar w:fldCharType="end"/>
      </w:r>
    </w:p>
    <w:p w14:paraId="4D413286" w14:textId="2BB39186" w:rsidR="00681F20" w:rsidRDefault="00681F20">
      <w:pPr>
        <w:pStyle w:val="TOC4"/>
        <w:rPr>
          <w:rFonts w:asciiTheme="minorHAnsi" w:eastAsiaTheme="minorEastAsia" w:hAnsiTheme="minorHAnsi" w:cstheme="minorBidi"/>
          <w:sz w:val="22"/>
          <w:szCs w:val="22"/>
          <w:lang w:eastAsia="en-GB"/>
        </w:rPr>
      </w:pPr>
      <w:r>
        <w:t xml:space="preserve">5.3.6.2 </w:t>
      </w:r>
      <w:r>
        <w:rPr>
          <w:rFonts w:asciiTheme="minorHAnsi" w:eastAsiaTheme="minorEastAsia" w:hAnsiTheme="minorHAnsi" w:cstheme="minorBidi"/>
          <w:sz w:val="22"/>
          <w:szCs w:val="22"/>
          <w:lang w:eastAsia="en-GB"/>
        </w:rPr>
        <w:tab/>
      </w:r>
      <w:r>
        <w:t>Service requirements for collaborative and concurrent engineering in product design</w:t>
      </w:r>
      <w:r>
        <w:tab/>
      </w:r>
      <w:r>
        <w:fldChar w:fldCharType="begin"/>
      </w:r>
      <w:r>
        <w:instrText xml:space="preserve"> PAGEREF _Toc129348823 \h </w:instrText>
      </w:r>
      <w:r>
        <w:fldChar w:fldCharType="separate"/>
      </w:r>
      <w:r>
        <w:t>25</w:t>
      </w:r>
      <w:r>
        <w:fldChar w:fldCharType="end"/>
      </w:r>
    </w:p>
    <w:p w14:paraId="593C299A" w14:textId="3E0EE62E" w:rsidR="00681F20" w:rsidRDefault="00681F2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Spatial Anchor Enabler Use Case</w:t>
      </w:r>
      <w:r>
        <w:tab/>
      </w:r>
      <w:r>
        <w:fldChar w:fldCharType="begin"/>
      </w:r>
      <w:r>
        <w:instrText xml:space="preserve"> PAGEREF _Toc129348824 \h </w:instrText>
      </w:r>
      <w:r>
        <w:fldChar w:fldCharType="separate"/>
      </w:r>
      <w:r>
        <w:t>26</w:t>
      </w:r>
      <w:r>
        <w:fldChar w:fldCharType="end"/>
      </w:r>
    </w:p>
    <w:p w14:paraId="7414DA80" w14:textId="55543BFA"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5.4.1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_Toc129348825 \h </w:instrText>
      </w:r>
      <w:r>
        <w:fldChar w:fldCharType="separate"/>
      </w:r>
      <w:r w:rsidRPr="00681F20">
        <w:rPr>
          <w:lang w:val="fr-FR"/>
        </w:rPr>
        <w:t>26</w:t>
      </w:r>
      <w:r>
        <w:fldChar w:fldCharType="end"/>
      </w:r>
    </w:p>
    <w:p w14:paraId="5F0F4D5F" w14:textId="6241718F"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5.4.2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_Toc129348826 \h </w:instrText>
      </w:r>
      <w:r>
        <w:fldChar w:fldCharType="separate"/>
      </w:r>
      <w:r w:rsidRPr="00681F20">
        <w:rPr>
          <w:lang w:val="fr-FR"/>
        </w:rPr>
        <w:t>27</w:t>
      </w:r>
      <w:r>
        <w:fldChar w:fldCharType="end"/>
      </w:r>
    </w:p>
    <w:p w14:paraId="69180C80" w14:textId="1A6FC85E"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5.4.3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_Toc129348827 \h </w:instrText>
      </w:r>
      <w:r>
        <w:fldChar w:fldCharType="separate"/>
      </w:r>
      <w:r w:rsidRPr="00681F20">
        <w:rPr>
          <w:lang w:val="fr-FR"/>
        </w:rPr>
        <w:t>27</w:t>
      </w:r>
      <w:r>
        <w:fldChar w:fldCharType="end"/>
      </w:r>
    </w:p>
    <w:p w14:paraId="5AA48648" w14:textId="0D8310D6"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5.4.4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_Toc129348828 \h </w:instrText>
      </w:r>
      <w:r>
        <w:fldChar w:fldCharType="separate"/>
      </w:r>
      <w:r w:rsidRPr="00681F20">
        <w:rPr>
          <w:lang w:val="fr-FR"/>
        </w:rPr>
        <w:t>28</w:t>
      </w:r>
      <w:r>
        <w:fldChar w:fldCharType="end"/>
      </w:r>
    </w:p>
    <w:p w14:paraId="74C054B1" w14:textId="6B70DF60" w:rsidR="00681F20" w:rsidRDefault="00681F2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_Toc129348829 \h </w:instrText>
      </w:r>
      <w:r>
        <w:fldChar w:fldCharType="separate"/>
      </w:r>
      <w:r>
        <w:t>28</w:t>
      </w:r>
      <w:r>
        <w:fldChar w:fldCharType="end"/>
      </w:r>
    </w:p>
    <w:p w14:paraId="117DF0A8" w14:textId="6E3B51D1" w:rsidR="00681F20" w:rsidRDefault="00681F2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_Toc129348830 \h </w:instrText>
      </w:r>
      <w:r>
        <w:fldChar w:fldCharType="separate"/>
      </w:r>
      <w:r>
        <w:t>28</w:t>
      </w:r>
      <w:r>
        <w:fldChar w:fldCharType="end"/>
      </w:r>
    </w:p>
    <w:p w14:paraId="2786154E" w14:textId="295FAE91" w:rsidR="00681F20" w:rsidRDefault="00681F20">
      <w:pPr>
        <w:pStyle w:val="TOC2"/>
        <w:rPr>
          <w:rFonts w:asciiTheme="minorHAnsi" w:eastAsiaTheme="minorEastAsia" w:hAnsiTheme="minorHAnsi" w:cstheme="minorBidi"/>
          <w:sz w:val="22"/>
          <w:szCs w:val="22"/>
          <w:lang w:eastAsia="en-GB"/>
        </w:rPr>
      </w:pPr>
      <w:r w:rsidRPr="00544981">
        <w:rPr>
          <w:lang w:val="en-US"/>
        </w:rPr>
        <w:t>5.5</w:t>
      </w:r>
      <w:r>
        <w:rPr>
          <w:rFonts w:asciiTheme="minorHAnsi" w:eastAsiaTheme="minorEastAsia" w:hAnsiTheme="minorHAnsi" w:cstheme="minorBidi"/>
          <w:sz w:val="22"/>
          <w:szCs w:val="22"/>
          <w:lang w:eastAsia="en-GB"/>
        </w:rPr>
        <w:tab/>
      </w:r>
      <w:r w:rsidRPr="00544981">
        <w:rPr>
          <w:lang w:val="en-US"/>
        </w:rPr>
        <w:t>Spatial Mapping and Localization Service Enabler Use Case</w:t>
      </w:r>
      <w:r>
        <w:tab/>
      </w:r>
      <w:r>
        <w:fldChar w:fldCharType="begin"/>
      </w:r>
      <w:r>
        <w:instrText xml:space="preserve"> PAGEREF _Toc129348831 \h </w:instrText>
      </w:r>
      <w:r>
        <w:fldChar w:fldCharType="separate"/>
      </w:r>
      <w:r>
        <w:t>29</w:t>
      </w:r>
      <w:r>
        <w:fldChar w:fldCharType="end"/>
      </w:r>
    </w:p>
    <w:p w14:paraId="5DEC149F" w14:textId="32955086" w:rsidR="00681F20" w:rsidRDefault="00681F20">
      <w:pPr>
        <w:pStyle w:val="TOC3"/>
        <w:rPr>
          <w:rFonts w:asciiTheme="minorHAnsi" w:eastAsiaTheme="minorEastAsia" w:hAnsiTheme="minorHAnsi" w:cstheme="minorBidi"/>
          <w:sz w:val="22"/>
          <w:szCs w:val="22"/>
          <w:lang w:eastAsia="en-GB"/>
        </w:rPr>
      </w:pPr>
      <w:r w:rsidRPr="00544981">
        <w:rPr>
          <w:lang w:val="en-US"/>
        </w:rPr>
        <w:t>5.5.1</w:t>
      </w:r>
      <w:r>
        <w:rPr>
          <w:rFonts w:asciiTheme="minorHAnsi" w:eastAsiaTheme="minorEastAsia" w:hAnsiTheme="minorHAnsi" w:cstheme="minorBidi"/>
          <w:sz w:val="22"/>
          <w:szCs w:val="22"/>
          <w:lang w:eastAsia="en-GB"/>
        </w:rPr>
        <w:tab/>
      </w:r>
      <w:r w:rsidRPr="00544981">
        <w:rPr>
          <w:lang w:val="en-US"/>
        </w:rPr>
        <w:t>Description</w:t>
      </w:r>
      <w:r>
        <w:tab/>
      </w:r>
      <w:r>
        <w:fldChar w:fldCharType="begin"/>
      </w:r>
      <w:r>
        <w:instrText xml:space="preserve"> PAGEREF _Toc129348832 \h </w:instrText>
      </w:r>
      <w:r>
        <w:fldChar w:fldCharType="separate"/>
      </w:r>
      <w:r>
        <w:t>29</w:t>
      </w:r>
      <w:r>
        <w:fldChar w:fldCharType="end"/>
      </w:r>
    </w:p>
    <w:p w14:paraId="44DFF5F2" w14:textId="43C68D54" w:rsidR="00681F20" w:rsidRDefault="00681F20">
      <w:pPr>
        <w:pStyle w:val="TOC3"/>
        <w:rPr>
          <w:rFonts w:asciiTheme="minorHAnsi" w:eastAsiaTheme="minorEastAsia" w:hAnsiTheme="minorHAnsi" w:cstheme="minorBidi"/>
          <w:sz w:val="22"/>
          <w:szCs w:val="22"/>
          <w:lang w:eastAsia="en-GB"/>
        </w:rPr>
      </w:pPr>
      <w:r w:rsidRPr="00544981">
        <w:rPr>
          <w:lang w:val="en-US"/>
        </w:rPr>
        <w:t>5.5.2</w:t>
      </w:r>
      <w:r>
        <w:rPr>
          <w:rFonts w:asciiTheme="minorHAnsi" w:eastAsiaTheme="minorEastAsia" w:hAnsiTheme="minorHAnsi" w:cstheme="minorBidi"/>
          <w:sz w:val="22"/>
          <w:szCs w:val="22"/>
          <w:lang w:eastAsia="en-GB"/>
        </w:rPr>
        <w:tab/>
      </w:r>
      <w:r w:rsidRPr="00544981">
        <w:rPr>
          <w:lang w:val="en-US"/>
        </w:rPr>
        <w:t>Pre-conditions</w:t>
      </w:r>
      <w:r>
        <w:tab/>
      </w:r>
      <w:r>
        <w:fldChar w:fldCharType="begin"/>
      </w:r>
      <w:r>
        <w:instrText xml:space="preserve"> PAGEREF _Toc129348833 \h </w:instrText>
      </w:r>
      <w:r>
        <w:fldChar w:fldCharType="separate"/>
      </w:r>
      <w:r>
        <w:t>30</w:t>
      </w:r>
      <w:r>
        <w:fldChar w:fldCharType="end"/>
      </w:r>
    </w:p>
    <w:p w14:paraId="5EEB2B1D" w14:textId="4AE3A654" w:rsidR="00681F20" w:rsidRDefault="00681F20">
      <w:pPr>
        <w:pStyle w:val="TOC3"/>
        <w:rPr>
          <w:rFonts w:asciiTheme="minorHAnsi" w:eastAsiaTheme="minorEastAsia" w:hAnsiTheme="minorHAnsi" w:cstheme="minorBidi"/>
          <w:sz w:val="22"/>
          <w:szCs w:val="22"/>
          <w:lang w:eastAsia="en-GB"/>
        </w:rPr>
      </w:pPr>
      <w:r w:rsidRPr="00544981">
        <w:rPr>
          <w:lang w:val="en-US"/>
        </w:rPr>
        <w:t>5.5.5</w:t>
      </w:r>
      <w:r>
        <w:rPr>
          <w:rFonts w:asciiTheme="minorHAnsi" w:eastAsiaTheme="minorEastAsia" w:hAnsiTheme="minorHAnsi" w:cstheme="minorBidi"/>
          <w:sz w:val="22"/>
          <w:szCs w:val="22"/>
          <w:lang w:eastAsia="en-GB"/>
        </w:rPr>
        <w:tab/>
      </w:r>
      <w:r w:rsidRPr="00544981">
        <w:rPr>
          <w:lang w:val="en-US"/>
        </w:rPr>
        <w:t>Existing feature partially or fully covering use case functionality</w:t>
      </w:r>
      <w:r>
        <w:tab/>
      </w:r>
      <w:r>
        <w:fldChar w:fldCharType="begin"/>
      </w:r>
      <w:r>
        <w:instrText xml:space="preserve"> PAGEREF _Toc129348834 \h </w:instrText>
      </w:r>
      <w:r>
        <w:fldChar w:fldCharType="separate"/>
      </w:r>
      <w:r>
        <w:t>32</w:t>
      </w:r>
      <w:r>
        <w:fldChar w:fldCharType="end"/>
      </w:r>
    </w:p>
    <w:p w14:paraId="7EE1EE71" w14:textId="005B0648" w:rsidR="00681F20" w:rsidRDefault="00681F20">
      <w:pPr>
        <w:pStyle w:val="TOC3"/>
        <w:rPr>
          <w:rFonts w:asciiTheme="minorHAnsi" w:eastAsiaTheme="minorEastAsia" w:hAnsiTheme="minorHAnsi" w:cstheme="minorBidi"/>
          <w:sz w:val="22"/>
          <w:szCs w:val="22"/>
          <w:lang w:eastAsia="en-GB"/>
        </w:rPr>
      </w:pPr>
      <w:r w:rsidRPr="00544981">
        <w:rPr>
          <w:lang w:val="en-US"/>
        </w:rPr>
        <w:t>5.5.6</w:t>
      </w:r>
      <w:r>
        <w:rPr>
          <w:rFonts w:asciiTheme="minorHAnsi" w:eastAsiaTheme="minorEastAsia" w:hAnsiTheme="minorHAnsi" w:cstheme="minorBidi"/>
          <w:sz w:val="22"/>
          <w:szCs w:val="22"/>
          <w:lang w:eastAsia="en-GB"/>
        </w:rPr>
        <w:tab/>
      </w:r>
      <w:r w:rsidRPr="00544981">
        <w:rPr>
          <w:lang w:val="en-US"/>
        </w:rPr>
        <w:t xml:space="preserve">Potential New Requirements </w:t>
      </w:r>
      <w:r>
        <w:t>needed to support the use case</w:t>
      </w:r>
      <w:r>
        <w:tab/>
      </w:r>
      <w:r>
        <w:fldChar w:fldCharType="begin"/>
      </w:r>
      <w:r>
        <w:instrText xml:space="preserve"> PAGEREF _Toc129348835 \h </w:instrText>
      </w:r>
      <w:r>
        <w:fldChar w:fldCharType="separate"/>
      </w:r>
      <w:r>
        <w:t>32</w:t>
      </w:r>
      <w:r>
        <w:fldChar w:fldCharType="end"/>
      </w:r>
    </w:p>
    <w:p w14:paraId="3C856F5E" w14:textId="5A24D6F1" w:rsidR="00681F20" w:rsidRDefault="00681F20">
      <w:pPr>
        <w:pStyle w:val="TOC4"/>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Requirements for Spatial Mapping</w:t>
      </w:r>
      <w:r>
        <w:tab/>
      </w:r>
      <w:r>
        <w:fldChar w:fldCharType="begin"/>
      </w:r>
      <w:r>
        <w:instrText xml:space="preserve"> PAGEREF _Toc129348836 \h </w:instrText>
      </w:r>
      <w:r>
        <w:fldChar w:fldCharType="separate"/>
      </w:r>
      <w:r>
        <w:t>32</w:t>
      </w:r>
      <w:r>
        <w:fldChar w:fldCharType="end"/>
      </w:r>
    </w:p>
    <w:p w14:paraId="660E4EF9" w14:textId="5A6EB3DB" w:rsidR="00681F20" w:rsidRDefault="00681F20">
      <w:pPr>
        <w:pStyle w:val="TOC4"/>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Requirements for Localization</w:t>
      </w:r>
      <w:r>
        <w:tab/>
      </w:r>
      <w:r>
        <w:fldChar w:fldCharType="begin"/>
      </w:r>
      <w:r>
        <w:instrText xml:space="preserve"> PAGEREF _Toc129348837 \h </w:instrText>
      </w:r>
      <w:r>
        <w:fldChar w:fldCharType="separate"/>
      </w:r>
      <w:r>
        <w:t>32</w:t>
      </w:r>
      <w:r>
        <w:fldChar w:fldCharType="end"/>
      </w:r>
    </w:p>
    <w:p w14:paraId="4DF8A0E4" w14:textId="7632FD2F" w:rsidR="00681F20" w:rsidRDefault="00681F20">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t>Mobile Metaverse for Immersive Gaming and Live Shows</w:t>
      </w:r>
      <w:r>
        <w:tab/>
      </w:r>
      <w:r>
        <w:fldChar w:fldCharType="begin"/>
      </w:r>
      <w:r>
        <w:instrText xml:space="preserve"> PAGEREF _Toc129348838 \h </w:instrText>
      </w:r>
      <w:r>
        <w:fldChar w:fldCharType="separate"/>
      </w:r>
      <w:r>
        <w:t>33</w:t>
      </w:r>
      <w:r>
        <w:fldChar w:fldCharType="end"/>
      </w:r>
    </w:p>
    <w:p w14:paraId="56411D06" w14:textId="1092276A"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5.6.1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_Toc129348839 \h </w:instrText>
      </w:r>
      <w:r>
        <w:fldChar w:fldCharType="separate"/>
      </w:r>
      <w:r w:rsidRPr="00681F20">
        <w:rPr>
          <w:lang w:val="fr-FR"/>
        </w:rPr>
        <w:t>33</w:t>
      </w:r>
      <w:r>
        <w:fldChar w:fldCharType="end"/>
      </w:r>
    </w:p>
    <w:p w14:paraId="1B0352FD" w14:textId="0B9AB5F6"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5.6.2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_Toc129348840 \h </w:instrText>
      </w:r>
      <w:r>
        <w:fldChar w:fldCharType="separate"/>
      </w:r>
      <w:r w:rsidRPr="00681F20">
        <w:rPr>
          <w:lang w:val="fr-FR"/>
        </w:rPr>
        <w:t>33</w:t>
      </w:r>
      <w:r>
        <w:fldChar w:fldCharType="end"/>
      </w:r>
    </w:p>
    <w:p w14:paraId="69936549" w14:textId="3F1B5687"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5.6.3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_Toc129348841 \h </w:instrText>
      </w:r>
      <w:r>
        <w:fldChar w:fldCharType="separate"/>
      </w:r>
      <w:r w:rsidRPr="00681F20">
        <w:rPr>
          <w:lang w:val="fr-FR"/>
        </w:rPr>
        <w:t>34</w:t>
      </w:r>
      <w:r>
        <w:fldChar w:fldCharType="end"/>
      </w:r>
    </w:p>
    <w:p w14:paraId="56A19642" w14:textId="22A55080"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5.6.4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_Toc129348842 \h </w:instrText>
      </w:r>
      <w:r>
        <w:fldChar w:fldCharType="separate"/>
      </w:r>
      <w:r w:rsidRPr="00681F20">
        <w:rPr>
          <w:lang w:val="fr-FR"/>
        </w:rPr>
        <w:t>34</w:t>
      </w:r>
      <w:r>
        <w:fldChar w:fldCharType="end"/>
      </w:r>
    </w:p>
    <w:p w14:paraId="100E3BAB" w14:textId="5939860D" w:rsidR="00681F20" w:rsidRDefault="00681F20">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_Toc129348843 \h </w:instrText>
      </w:r>
      <w:r>
        <w:fldChar w:fldCharType="separate"/>
      </w:r>
      <w:r>
        <w:t>35</w:t>
      </w:r>
      <w:r>
        <w:fldChar w:fldCharType="end"/>
      </w:r>
    </w:p>
    <w:p w14:paraId="0D13D2DC" w14:textId="014AD45C" w:rsidR="00681F20" w:rsidRDefault="00681F20">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_Toc129348844 \h </w:instrText>
      </w:r>
      <w:r>
        <w:fldChar w:fldCharType="separate"/>
      </w:r>
      <w:r>
        <w:t>35</w:t>
      </w:r>
      <w:r>
        <w:fldChar w:fldCharType="end"/>
      </w:r>
    </w:p>
    <w:p w14:paraId="4C8CFD31" w14:textId="5441D3F3" w:rsidR="00681F20" w:rsidRDefault="00681F2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AR Enabled Immersive Experience</w:t>
      </w:r>
      <w:r>
        <w:tab/>
      </w:r>
      <w:r>
        <w:fldChar w:fldCharType="begin"/>
      </w:r>
      <w:r>
        <w:instrText xml:space="preserve"> PAGEREF _Toc129348845 \h </w:instrText>
      </w:r>
      <w:r>
        <w:fldChar w:fldCharType="separate"/>
      </w:r>
      <w:r>
        <w:t>35</w:t>
      </w:r>
      <w:r>
        <w:fldChar w:fldCharType="end"/>
      </w:r>
    </w:p>
    <w:p w14:paraId="57DA0E47" w14:textId="6E252E0D" w:rsidR="00681F20" w:rsidRDefault="00681F2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_Toc129348846 \h </w:instrText>
      </w:r>
      <w:r>
        <w:fldChar w:fldCharType="separate"/>
      </w:r>
      <w:r>
        <w:t>35</w:t>
      </w:r>
      <w:r>
        <w:fldChar w:fldCharType="end"/>
      </w:r>
    </w:p>
    <w:p w14:paraId="63628C96" w14:textId="31F7673C" w:rsidR="00681F20" w:rsidRDefault="00681F2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_Toc129348847 \h </w:instrText>
      </w:r>
      <w:r>
        <w:fldChar w:fldCharType="separate"/>
      </w:r>
      <w:r>
        <w:t>36</w:t>
      </w:r>
      <w:r>
        <w:fldChar w:fldCharType="end"/>
      </w:r>
    </w:p>
    <w:p w14:paraId="56B84BAE" w14:textId="73183600" w:rsidR="00681F20" w:rsidRDefault="00681F20">
      <w:pPr>
        <w:pStyle w:val="TOC3"/>
        <w:rPr>
          <w:rFonts w:asciiTheme="minorHAnsi" w:eastAsiaTheme="minorEastAsia" w:hAnsiTheme="minorHAnsi" w:cstheme="minorBidi"/>
          <w:sz w:val="22"/>
          <w:szCs w:val="22"/>
          <w:lang w:eastAsia="en-GB"/>
        </w:rPr>
      </w:pPr>
      <w:r>
        <w:lastRenderedPageBreak/>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_Toc129348848 \h </w:instrText>
      </w:r>
      <w:r>
        <w:fldChar w:fldCharType="separate"/>
      </w:r>
      <w:r>
        <w:t>37</w:t>
      </w:r>
      <w:r>
        <w:fldChar w:fldCharType="end"/>
      </w:r>
    </w:p>
    <w:p w14:paraId="773C2F58" w14:textId="4B754413" w:rsidR="00681F20" w:rsidRDefault="00681F2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_Toc129348849 \h </w:instrText>
      </w:r>
      <w:r>
        <w:fldChar w:fldCharType="separate"/>
      </w:r>
      <w:r>
        <w:t>37</w:t>
      </w:r>
      <w:r>
        <w:fldChar w:fldCharType="end"/>
      </w:r>
    </w:p>
    <w:p w14:paraId="5AF13AB4" w14:textId="14FACC08" w:rsidR="00681F20" w:rsidRDefault="00681F2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_Toc129348850 \h </w:instrText>
      </w:r>
      <w:r>
        <w:fldChar w:fldCharType="separate"/>
      </w:r>
      <w:r>
        <w:t>37</w:t>
      </w:r>
      <w:r>
        <w:fldChar w:fldCharType="end"/>
      </w:r>
    </w:p>
    <w:p w14:paraId="7365EF6B" w14:textId="58F51623" w:rsidR="00681F20" w:rsidRDefault="00681F2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_Toc129348851 \h </w:instrText>
      </w:r>
      <w:r>
        <w:fldChar w:fldCharType="separate"/>
      </w:r>
      <w:r>
        <w:t>37</w:t>
      </w:r>
      <w:r>
        <w:fldChar w:fldCharType="end"/>
      </w:r>
    </w:p>
    <w:p w14:paraId="289EC885" w14:textId="300E7451" w:rsidR="00681F20" w:rsidRDefault="00681F2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Supporting multi-</w:t>
      </w:r>
      <w:r>
        <w:rPr>
          <w:lang w:eastAsia="zh-CN"/>
        </w:rPr>
        <w:t>service</w:t>
      </w:r>
      <w:r>
        <w:t xml:space="preserve"> coordination in one mobile metaverse service</w:t>
      </w:r>
      <w:r>
        <w:tab/>
      </w:r>
      <w:r>
        <w:fldChar w:fldCharType="begin"/>
      </w:r>
      <w:r>
        <w:instrText xml:space="preserve"> PAGEREF _Toc129348852 \h </w:instrText>
      </w:r>
      <w:r>
        <w:fldChar w:fldCharType="separate"/>
      </w:r>
      <w:r>
        <w:t>39</w:t>
      </w:r>
      <w:r>
        <w:fldChar w:fldCharType="end"/>
      </w:r>
    </w:p>
    <w:p w14:paraId="6E7F587A" w14:textId="791E55FA"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5.8.1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_Toc129348853 \h </w:instrText>
      </w:r>
      <w:r>
        <w:fldChar w:fldCharType="separate"/>
      </w:r>
      <w:r w:rsidRPr="00681F20">
        <w:rPr>
          <w:lang w:val="fr-FR"/>
        </w:rPr>
        <w:t>39</w:t>
      </w:r>
      <w:r>
        <w:fldChar w:fldCharType="end"/>
      </w:r>
    </w:p>
    <w:p w14:paraId="26722912" w14:textId="323DD3DE"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5.8.2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_Toc129348854 \h </w:instrText>
      </w:r>
      <w:r>
        <w:fldChar w:fldCharType="separate"/>
      </w:r>
      <w:r w:rsidRPr="00681F20">
        <w:rPr>
          <w:lang w:val="fr-FR"/>
        </w:rPr>
        <w:t>40</w:t>
      </w:r>
      <w:r>
        <w:fldChar w:fldCharType="end"/>
      </w:r>
    </w:p>
    <w:p w14:paraId="049E6EFC" w14:textId="18B7C6BE"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5.8.3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_Toc129348855 \h </w:instrText>
      </w:r>
      <w:r>
        <w:fldChar w:fldCharType="separate"/>
      </w:r>
      <w:r w:rsidRPr="00681F20">
        <w:rPr>
          <w:lang w:val="fr-FR"/>
        </w:rPr>
        <w:t>40</w:t>
      </w:r>
      <w:r>
        <w:fldChar w:fldCharType="end"/>
      </w:r>
    </w:p>
    <w:p w14:paraId="4D146C0C" w14:textId="336E26EF"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5.8.4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_Toc129348856 \h </w:instrText>
      </w:r>
      <w:r>
        <w:fldChar w:fldCharType="separate"/>
      </w:r>
      <w:r w:rsidRPr="00681F20">
        <w:rPr>
          <w:lang w:val="fr-FR"/>
        </w:rPr>
        <w:t>40</w:t>
      </w:r>
      <w:r>
        <w:fldChar w:fldCharType="end"/>
      </w:r>
    </w:p>
    <w:p w14:paraId="2381F289" w14:textId="2CCED109" w:rsidR="00681F20" w:rsidRDefault="00681F20">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_Toc129348857 \h </w:instrText>
      </w:r>
      <w:r>
        <w:fldChar w:fldCharType="separate"/>
      </w:r>
      <w:r>
        <w:t>40</w:t>
      </w:r>
      <w:r>
        <w:fldChar w:fldCharType="end"/>
      </w:r>
    </w:p>
    <w:p w14:paraId="4B423401" w14:textId="6496313D" w:rsidR="00681F20" w:rsidRDefault="00681F20">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_Toc129348858 \h </w:instrText>
      </w:r>
      <w:r>
        <w:fldChar w:fldCharType="separate"/>
      </w:r>
      <w:r>
        <w:t>41</w:t>
      </w:r>
      <w:r>
        <w:fldChar w:fldCharType="end"/>
      </w:r>
    </w:p>
    <w:p w14:paraId="45D1FA15" w14:textId="1DFFF6CB" w:rsidR="00681F20" w:rsidRDefault="00681F2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Synchronized predictive avatars</w:t>
      </w:r>
      <w:r>
        <w:tab/>
      </w:r>
      <w:r>
        <w:fldChar w:fldCharType="begin"/>
      </w:r>
      <w:r>
        <w:instrText xml:space="preserve"> PAGEREF _Toc129348859 \h </w:instrText>
      </w:r>
      <w:r>
        <w:fldChar w:fldCharType="separate"/>
      </w:r>
      <w:r>
        <w:t>41</w:t>
      </w:r>
      <w:r>
        <w:fldChar w:fldCharType="end"/>
      </w:r>
    </w:p>
    <w:p w14:paraId="2373CACD" w14:textId="44FC6931" w:rsidR="00681F20" w:rsidRDefault="00681F20">
      <w:pPr>
        <w:pStyle w:val="TOC3"/>
        <w:rPr>
          <w:rFonts w:asciiTheme="minorHAnsi" w:eastAsiaTheme="minorEastAsia" w:hAnsiTheme="minorHAnsi" w:cstheme="minorBidi"/>
          <w:sz w:val="22"/>
          <w:szCs w:val="22"/>
          <w:lang w:eastAsia="en-GB"/>
        </w:rPr>
      </w:pPr>
      <w:r w:rsidRPr="00544981">
        <w:rPr>
          <w:lang w:val="en-US"/>
        </w:rPr>
        <w:t xml:space="preserve">5.9.1 </w:t>
      </w:r>
      <w:r>
        <w:rPr>
          <w:rFonts w:asciiTheme="minorHAnsi" w:eastAsiaTheme="minorEastAsia" w:hAnsiTheme="minorHAnsi" w:cstheme="minorBidi"/>
          <w:sz w:val="22"/>
          <w:szCs w:val="22"/>
          <w:lang w:eastAsia="en-GB"/>
        </w:rPr>
        <w:tab/>
      </w:r>
      <w:r w:rsidRPr="00544981">
        <w:rPr>
          <w:lang w:val="en-US"/>
        </w:rPr>
        <w:t>Description</w:t>
      </w:r>
      <w:r>
        <w:tab/>
      </w:r>
      <w:r>
        <w:fldChar w:fldCharType="begin"/>
      </w:r>
      <w:r>
        <w:instrText xml:space="preserve"> PAGEREF _Toc129348860 \h </w:instrText>
      </w:r>
      <w:r>
        <w:fldChar w:fldCharType="separate"/>
      </w:r>
      <w:r>
        <w:t>41</w:t>
      </w:r>
      <w:r>
        <w:fldChar w:fldCharType="end"/>
      </w:r>
    </w:p>
    <w:p w14:paraId="2C37E5C7" w14:textId="3AB6EFBE" w:rsidR="00681F20" w:rsidRDefault="00681F20">
      <w:pPr>
        <w:pStyle w:val="TOC3"/>
        <w:rPr>
          <w:rFonts w:asciiTheme="minorHAnsi" w:eastAsiaTheme="minorEastAsia" w:hAnsiTheme="minorHAnsi" w:cstheme="minorBidi"/>
          <w:sz w:val="22"/>
          <w:szCs w:val="22"/>
          <w:lang w:eastAsia="en-GB"/>
        </w:rPr>
      </w:pPr>
      <w:r w:rsidRPr="00544981">
        <w:rPr>
          <w:lang w:val="en-US"/>
        </w:rPr>
        <w:t>5.9.2</w:t>
      </w:r>
      <w:r>
        <w:rPr>
          <w:rFonts w:asciiTheme="minorHAnsi" w:eastAsiaTheme="minorEastAsia" w:hAnsiTheme="minorHAnsi" w:cstheme="minorBidi"/>
          <w:sz w:val="22"/>
          <w:szCs w:val="22"/>
          <w:lang w:eastAsia="en-GB"/>
        </w:rPr>
        <w:tab/>
      </w:r>
      <w:r>
        <w:t>Pre</w:t>
      </w:r>
      <w:r w:rsidRPr="00544981">
        <w:rPr>
          <w:lang w:val="en-US"/>
        </w:rPr>
        <w:t>-conditions</w:t>
      </w:r>
      <w:r>
        <w:tab/>
      </w:r>
      <w:r>
        <w:fldChar w:fldCharType="begin"/>
      </w:r>
      <w:r>
        <w:instrText xml:space="preserve"> PAGEREF _Toc129348861 \h </w:instrText>
      </w:r>
      <w:r>
        <w:fldChar w:fldCharType="separate"/>
      </w:r>
      <w:r>
        <w:t>42</w:t>
      </w:r>
      <w:r>
        <w:fldChar w:fldCharType="end"/>
      </w:r>
    </w:p>
    <w:p w14:paraId="7776CBD2" w14:textId="7CA42BCD" w:rsidR="00681F20" w:rsidRDefault="00681F20">
      <w:pPr>
        <w:pStyle w:val="TOC3"/>
        <w:rPr>
          <w:rFonts w:asciiTheme="minorHAnsi" w:eastAsiaTheme="minorEastAsia" w:hAnsiTheme="minorHAnsi" w:cstheme="minorBidi"/>
          <w:sz w:val="22"/>
          <w:szCs w:val="22"/>
          <w:lang w:eastAsia="en-GB"/>
        </w:rPr>
      </w:pPr>
      <w:r w:rsidRPr="00544981">
        <w:rPr>
          <w:lang w:val="en-US"/>
        </w:rPr>
        <w:t>5.9.3</w:t>
      </w:r>
      <w:r>
        <w:rPr>
          <w:rFonts w:asciiTheme="minorHAnsi" w:eastAsiaTheme="minorEastAsia" w:hAnsiTheme="minorHAnsi" w:cstheme="minorBidi"/>
          <w:sz w:val="22"/>
          <w:szCs w:val="22"/>
          <w:lang w:eastAsia="en-GB"/>
        </w:rPr>
        <w:tab/>
      </w:r>
      <w:r w:rsidRPr="00544981">
        <w:rPr>
          <w:lang w:val="en-US"/>
        </w:rPr>
        <w:t>Service Flows</w:t>
      </w:r>
      <w:r>
        <w:tab/>
      </w:r>
      <w:r>
        <w:fldChar w:fldCharType="begin"/>
      </w:r>
      <w:r>
        <w:instrText xml:space="preserve"> PAGEREF _Toc129348862 \h </w:instrText>
      </w:r>
      <w:r>
        <w:fldChar w:fldCharType="separate"/>
      </w:r>
      <w:r>
        <w:t>42</w:t>
      </w:r>
      <w:r>
        <w:fldChar w:fldCharType="end"/>
      </w:r>
    </w:p>
    <w:p w14:paraId="237630E6" w14:textId="4049E0A4" w:rsidR="00681F20" w:rsidRDefault="00681F20">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_Toc129348863 \h </w:instrText>
      </w:r>
      <w:r>
        <w:fldChar w:fldCharType="separate"/>
      </w:r>
      <w:r>
        <w:t>42</w:t>
      </w:r>
      <w:r>
        <w:fldChar w:fldCharType="end"/>
      </w:r>
    </w:p>
    <w:p w14:paraId="083EB9E8" w14:textId="2E056C2B" w:rsidR="00681F20" w:rsidRDefault="00681F20">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_Toc129348864 \h </w:instrText>
      </w:r>
      <w:r>
        <w:fldChar w:fldCharType="separate"/>
      </w:r>
      <w:r>
        <w:t>43</w:t>
      </w:r>
      <w:r>
        <w:fldChar w:fldCharType="end"/>
      </w:r>
    </w:p>
    <w:p w14:paraId="696E9E4B" w14:textId="3651DDDF" w:rsidR="00681F20" w:rsidRDefault="00681F20">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_Toc129348865 \h </w:instrText>
      </w:r>
      <w:r>
        <w:fldChar w:fldCharType="separate"/>
      </w:r>
      <w:r>
        <w:t>43</w:t>
      </w:r>
      <w:r>
        <w:fldChar w:fldCharType="end"/>
      </w:r>
    </w:p>
    <w:p w14:paraId="53BB991B" w14:textId="1DBBC728" w:rsidR="00681F20" w:rsidRDefault="00681F2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mobile metaverse for Critical HealthCare Services</w:t>
      </w:r>
      <w:r>
        <w:tab/>
      </w:r>
      <w:r>
        <w:fldChar w:fldCharType="begin"/>
      </w:r>
      <w:r>
        <w:instrText xml:space="preserve"> PAGEREF _Toc129348866 \h </w:instrText>
      </w:r>
      <w:r>
        <w:fldChar w:fldCharType="separate"/>
      </w:r>
      <w:r>
        <w:t>43</w:t>
      </w:r>
      <w:r>
        <w:fldChar w:fldCharType="end"/>
      </w:r>
    </w:p>
    <w:p w14:paraId="5EED964B" w14:textId="072553C9"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5.10.1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_Toc129348867 \h </w:instrText>
      </w:r>
      <w:r>
        <w:fldChar w:fldCharType="separate"/>
      </w:r>
      <w:r w:rsidRPr="00681F20">
        <w:rPr>
          <w:lang w:val="fr-FR"/>
        </w:rPr>
        <w:t>43</w:t>
      </w:r>
      <w:r>
        <w:fldChar w:fldCharType="end"/>
      </w:r>
    </w:p>
    <w:p w14:paraId="5BABB441" w14:textId="10D6C730"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5.10.2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_Toc129348868 \h </w:instrText>
      </w:r>
      <w:r>
        <w:fldChar w:fldCharType="separate"/>
      </w:r>
      <w:r w:rsidRPr="00681F20">
        <w:rPr>
          <w:lang w:val="fr-FR"/>
        </w:rPr>
        <w:t>45</w:t>
      </w:r>
      <w:r>
        <w:fldChar w:fldCharType="end"/>
      </w:r>
    </w:p>
    <w:p w14:paraId="652F08DD" w14:textId="2D9E176D"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5.10.3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_Toc129348869 \h </w:instrText>
      </w:r>
      <w:r>
        <w:fldChar w:fldCharType="separate"/>
      </w:r>
      <w:r w:rsidRPr="00681F20">
        <w:rPr>
          <w:lang w:val="fr-FR"/>
        </w:rPr>
        <w:t>45</w:t>
      </w:r>
      <w:r>
        <w:fldChar w:fldCharType="end"/>
      </w:r>
    </w:p>
    <w:p w14:paraId="5873EBA9" w14:textId="23D84AD1"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5.10.4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_Toc129348870 \h </w:instrText>
      </w:r>
      <w:r>
        <w:fldChar w:fldCharType="separate"/>
      </w:r>
      <w:r w:rsidRPr="00681F20">
        <w:rPr>
          <w:lang w:val="fr-FR"/>
        </w:rPr>
        <w:t>46</w:t>
      </w:r>
      <w:r>
        <w:fldChar w:fldCharType="end"/>
      </w:r>
    </w:p>
    <w:p w14:paraId="7224A961" w14:textId="56C8EA92" w:rsidR="00681F20" w:rsidRDefault="00681F20">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_Toc129348871 \h </w:instrText>
      </w:r>
      <w:r>
        <w:fldChar w:fldCharType="separate"/>
      </w:r>
      <w:r>
        <w:t>46</w:t>
      </w:r>
      <w:r>
        <w:fldChar w:fldCharType="end"/>
      </w:r>
    </w:p>
    <w:p w14:paraId="0382D92A" w14:textId="0226AFA1" w:rsidR="00681F20" w:rsidRDefault="00681F20">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_Toc129348872 \h </w:instrText>
      </w:r>
      <w:r>
        <w:fldChar w:fldCharType="separate"/>
      </w:r>
      <w:r>
        <w:t>46</w:t>
      </w:r>
      <w:r>
        <w:fldChar w:fldCharType="end"/>
      </w:r>
    </w:p>
    <w:p w14:paraId="4DD1DB87" w14:textId="7C51CEAA" w:rsidR="00681F20" w:rsidRDefault="00681F2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of IMS-based 3D Avatar Communication</w:t>
      </w:r>
      <w:r>
        <w:tab/>
      </w:r>
      <w:r>
        <w:fldChar w:fldCharType="begin"/>
      </w:r>
      <w:r>
        <w:instrText xml:space="preserve"> PAGEREF _Toc129348873 \h </w:instrText>
      </w:r>
      <w:r>
        <w:fldChar w:fldCharType="separate"/>
      </w:r>
      <w:r>
        <w:t>47</w:t>
      </w:r>
      <w:r>
        <w:fldChar w:fldCharType="end"/>
      </w:r>
    </w:p>
    <w:p w14:paraId="06DF9786" w14:textId="07B62842"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5.11.1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_Toc129348874 \h </w:instrText>
      </w:r>
      <w:r>
        <w:fldChar w:fldCharType="separate"/>
      </w:r>
      <w:r w:rsidRPr="00681F20">
        <w:rPr>
          <w:lang w:val="fr-FR"/>
        </w:rPr>
        <w:t>47</w:t>
      </w:r>
      <w:r>
        <w:fldChar w:fldCharType="end"/>
      </w:r>
    </w:p>
    <w:p w14:paraId="4AC49C1D" w14:textId="7FAFC95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5.11.2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_Toc129348875 \h </w:instrText>
      </w:r>
      <w:r>
        <w:fldChar w:fldCharType="separate"/>
      </w:r>
      <w:r w:rsidRPr="00681F20">
        <w:rPr>
          <w:lang w:val="fr-FR"/>
        </w:rPr>
        <w:t>47</w:t>
      </w:r>
      <w:r>
        <w:fldChar w:fldCharType="end"/>
      </w:r>
    </w:p>
    <w:p w14:paraId="73A5D35B" w14:textId="3DDD4332"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5.11.3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_Toc129348876 \h </w:instrText>
      </w:r>
      <w:r>
        <w:fldChar w:fldCharType="separate"/>
      </w:r>
      <w:r w:rsidRPr="00681F20">
        <w:rPr>
          <w:lang w:val="fr-FR"/>
        </w:rPr>
        <w:t>47</w:t>
      </w:r>
      <w:r>
        <w:fldChar w:fldCharType="end"/>
      </w:r>
    </w:p>
    <w:p w14:paraId="3BAA4D8F" w14:textId="53555B90"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5.11.4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_Toc129348877 \h </w:instrText>
      </w:r>
      <w:r>
        <w:fldChar w:fldCharType="separate"/>
      </w:r>
      <w:r w:rsidRPr="00681F20">
        <w:rPr>
          <w:lang w:val="fr-FR"/>
        </w:rPr>
        <w:t>49</w:t>
      </w:r>
      <w:r>
        <w:fldChar w:fldCharType="end"/>
      </w:r>
    </w:p>
    <w:p w14:paraId="0F6E3866" w14:textId="4BF997FB" w:rsidR="00681F20" w:rsidRDefault="00681F20">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_Toc129348878 \h </w:instrText>
      </w:r>
      <w:r>
        <w:fldChar w:fldCharType="separate"/>
      </w:r>
      <w:r>
        <w:t>50</w:t>
      </w:r>
      <w:r>
        <w:fldChar w:fldCharType="end"/>
      </w:r>
    </w:p>
    <w:p w14:paraId="1276658B" w14:textId="69A932F8" w:rsidR="00681F20" w:rsidRDefault="00681F20">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_Toc129348879 \h </w:instrText>
      </w:r>
      <w:r>
        <w:fldChar w:fldCharType="separate"/>
      </w:r>
      <w:r>
        <w:t>50</w:t>
      </w:r>
      <w:r>
        <w:fldChar w:fldCharType="end"/>
      </w:r>
    </w:p>
    <w:p w14:paraId="632239B8" w14:textId="5F797A5C" w:rsidR="00681F20" w:rsidRDefault="00681F2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Virtual humans in metaverse</w:t>
      </w:r>
      <w:r>
        <w:tab/>
      </w:r>
      <w:r>
        <w:fldChar w:fldCharType="begin"/>
      </w:r>
      <w:r>
        <w:instrText xml:space="preserve"> PAGEREF _Toc129348880 \h </w:instrText>
      </w:r>
      <w:r>
        <w:fldChar w:fldCharType="separate"/>
      </w:r>
      <w:r>
        <w:t>51</w:t>
      </w:r>
      <w:r>
        <w:fldChar w:fldCharType="end"/>
      </w:r>
    </w:p>
    <w:p w14:paraId="330D38D6" w14:textId="656CC196" w:rsidR="00681F20" w:rsidRDefault="00681F2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_Toc129348881 \h </w:instrText>
      </w:r>
      <w:r>
        <w:fldChar w:fldCharType="separate"/>
      </w:r>
      <w:r>
        <w:t>51</w:t>
      </w:r>
      <w:r>
        <w:fldChar w:fldCharType="end"/>
      </w:r>
    </w:p>
    <w:p w14:paraId="1D4A4049" w14:textId="4667B10E" w:rsidR="00681F20" w:rsidRDefault="00681F2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_Toc129348882 \h </w:instrText>
      </w:r>
      <w:r>
        <w:fldChar w:fldCharType="separate"/>
      </w:r>
      <w:r>
        <w:t>52</w:t>
      </w:r>
      <w:r>
        <w:fldChar w:fldCharType="end"/>
      </w:r>
    </w:p>
    <w:p w14:paraId="4491027E" w14:textId="7E88B702" w:rsidR="00681F20" w:rsidRDefault="00681F2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_Toc129348883 \h </w:instrText>
      </w:r>
      <w:r>
        <w:fldChar w:fldCharType="separate"/>
      </w:r>
      <w:r>
        <w:t>52</w:t>
      </w:r>
      <w:r>
        <w:fldChar w:fldCharType="end"/>
      </w:r>
    </w:p>
    <w:p w14:paraId="0A196AAD" w14:textId="0BBDB000" w:rsidR="00681F20" w:rsidRDefault="00681F20">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_Toc129348884 \h </w:instrText>
      </w:r>
      <w:r>
        <w:fldChar w:fldCharType="separate"/>
      </w:r>
      <w:r>
        <w:t>52</w:t>
      </w:r>
      <w:r>
        <w:fldChar w:fldCharType="end"/>
      </w:r>
    </w:p>
    <w:p w14:paraId="0C1E2C98" w14:textId="13B274F5" w:rsidR="00681F20" w:rsidRDefault="00681F20">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_Toc129348885 \h </w:instrText>
      </w:r>
      <w:r>
        <w:fldChar w:fldCharType="separate"/>
      </w:r>
      <w:r>
        <w:t>52</w:t>
      </w:r>
      <w:r>
        <w:fldChar w:fldCharType="end"/>
      </w:r>
    </w:p>
    <w:p w14:paraId="7CA16A1A" w14:textId="51A4F5CE" w:rsidR="00681F20" w:rsidRDefault="00681F20">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_Toc129348886 \h </w:instrText>
      </w:r>
      <w:r>
        <w:fldChar w:fldCharType="separate"/>
      </w:r>
      <w:r>
        <w:t>53</w:t>
      </w:r>
      <w:r>
        <w:fldChar w:fldCharType="end"/>
      </w:r>
    </w:p>
    <w:p w14:paraId="57707210" w14:textId="42026276" w:rsidR="00681F20" w:rsidRDefault="00681F2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Digital asset container information access and certification</w:t>
      </w:r>
      <w:r>
        <w:tab/>
      </w:r>
      <w:r>
        <w:fldChar w:fldCharType="begin"/>
      </w:r>
      <w:r>
        <w:instrText xml:space="preserve"> PAGEREF _Toc129348887 \h </w:instrText>
      </w:r>
      <w:r>
        <w:fldChar w:fldCharType="separate"/>
      </w:r>
      <w:r>
        <w:t>53</w:t>
      </w:r>
      <w:r>
        <w:fldChar w:fldCharType="end"/>
      </w:r>
    </w:p>
    <w:p w14:paraId="0FD4AB27" w14:textId="08F42BC4"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5.13.1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_Toc129348888 \h </w:instrText>
      </w:r>
      <w:r>
        <w:fldChar w:fldCharType="separate"/>
      </w:r>
      <w:r w:rsidRPr="00681F20">
        <w:rPr>
          <w:lang w:val="fr-FR"/>
        </w:rPr>
        <w:t>53</w:t>
      </w:r>
      <w:r>
        <w:fldChar w:fldCharType="end"/>
      </w:r>
    </w:p>
    <w:p w14:paraId="6CB6BAC0" w14:textId="51755BC9"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5.13.2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_Toc129348889 \h </w:instrText>
      </w:r>
      <w:r>
        <w:fldChar w:fldCharType="separate"/>
      </w:r>
      <w:r w:rsidRPr="00681F20">
        <w:rPr>
          <w:lang w:val="fr-FR"/>
        </w:rPr>
        <w:t>53</w:t>
      </w:r>
      <w:r>
        <w:fldChar w:fldCharType="end"/>
      </w:r>
    </w:p>
    <w:p w14:paraId="392751CF" w14:textId="591F040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5.13.3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_Toc129348890 \h </w:instrText>
      </w:r>
      <w:r>
        <w:fldChar w:fldCharType="separate"/>
      </w:r>
      <w:r w:rsidRPr="00681F20">
        <w:rPr>
          <w:lang w:val="fr-FR"/>
        </w:rPr>
        <w:t>53</w:t>
      </w:r>
      <w:r>
        <w:fldChar w:fldCharType="end"/>
      </w:r>
    </w:p>
    <w:p w14:paraId="347A47FE" w14:textId="6EAA0609"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5.13.4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_Toc129348891 \h </w:instrText>
      </w:r>
      <w:r>
        <w:fldChar w:fldCharType="separate"/>
      </w:r>
      <w:r w:rsidRPr="00681F20">
        <w:rPr>
          <w:lang w:val="fr-FR"/>
        </w:rPr>
        <w:t>54</w:t>
      </w:r>
      <w:r>
        <w:fldChar w:fldCharType="end"/>
      </w:r>
    </w:p>
    <w:p w14:paraId="5228B44A" w14:textId="6FBEFF2E" w:rsidR="00681F20" w:rsidRDefault="00681F20">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_Toc129348892 \h </w:instrText>
      </w:r>
      <w:r>
        <w:fldChar w:fldCharType="separate"/>
      </w:r>
      <w:r>
        <w:t>54</w:t>
      </w:r>
      <w:r>
        <w:fldChar w:fldCharType="end"/>
      </w:r>
    </w:p>
    <w:p w14:paraId="7E994CA0" w14:textId="36190168" w:rsidR="00681F20" w:rsidRDefault="00681F20">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_Toc129348893 \h </w:instrText>
      </w:r>
      <w:r>
        <w:fldChar w:fldCharType="separate"/>
      </w:r>
      <w:r>
        <w:t>54</w:t>
      </w:r>
      <w:r>
        <w:fldChar w:fldCharType="end"/>
      </w:r>
    </w:p>
    <w:p w14:paraId="5A1D9CD8" w14:textId="78050F5F" w:rsidR="00681F20" w:rsidRDefault="00681F2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interconnection of mobile metaverse services</w:t>
      </w:r>
      <w:r>
        <w:tab/>
      </w:r>
      <w:r>
        <w:fldChar w:fldCharType="begin"/>
      </w:r>
      <w:r>
        <w:instrText xml:space="preserve"> PAGEREF _Toc129348894 \h </w:instrText>
      </w:r>
      <w:r>
        <w:fldChar w:fldCharType="separate"/>
      </w:r>
      <w:r>
        <w:t>54</w:t>
      </w:r>
      <w:r>
        <w:fldChar w:fldCharType="end"/>
      </w:r>
    </w:p>
    <w:p w14:paraId="3D16FB16" w14:textId="34BCCA9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5.14.1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_Toc129348895 \h </w:instrText>
      </w:r>
      <w:r>
        <w:fldChar w:fldCharType="separate"/>
      </w:r>
      <w:r w:rsidRPr="00681F20">
        <w:rPr>
          <w:lang w:val="fr-FR"/>
        </w:rPr>
        <w:t>54</w:t>
      </w:r>
      <w:r>
        <w:fldChar w:fldCharType="end"/>
      </w:r>
    </w:p>
    <w:p w14:paraId="35AB550F" w14:textId="43031EB2"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5.14.2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_Toc129348896 \h </w:instrText>
      </w:r>
      <w:r>
        <w:fldChar w:fldCharType="separate"/>
      </w:r>
      <w:r w:rsidRPr="00681F20">
        <w:rPr>
          <w:lang w:val="fr-FR"/>
        </w:rPr>
        <w:t>55</w:t>
      </w:r>
      <w:r>
        <w:fldChar w:fldCharType="end"/>
      </w:r>
    </w:p>
    <w:p w14:paraId="08EAE0AB" w14:textId="5EEA9E09"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5.14.3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_Toc129348897 \h </w:instrText>
      </w:r>
      <w:r>
        <w:fldChar w:fldCharType="separate"/>
      </w:r>
      <w:r w:rsidRPr="00681F20">
        <w:rPr>
          <w:lang w:val="fr-FR"/>
        </w:rPr>
        <w:t>55</w:t>
      </w:r>
      <w:r>
        <w:fldChar w:fldCharType="end"/>
      </w:r>
    </w:p>
    <w:p w14:paraId="35B9A6C9" w14:textId="4E058134"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5.14.4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_Toc129348898 \h </w:instrText>
      </w:r>
      <w:r>
        <w:fldChar w:fldCharType="separate"/>
      </w:r>
      <w:r w:rsidRPr="00681F20">
        <w:rPr>
          <w:lang w:val="fr-FR"/>
        </w:rPr>
        <w:t>55</w:t>
      </w:r>
      <w:r>
        <w:fldChar w:fldCharType="end"/>
      </w:r>
    </w:p>
    <w:p w14:paraId="2E403C5F" w14:textId="051D914C" w:rsidR="00681F20" w:rsidRDefault="00681F20">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_Toc129348899 \h </w:instrText>
      </w:r>
      <w:r>
        <w:fldChar w:fldCharType="separate"/>
      </w:r>
      <w:r>
        <w:t>55</w:t>
      </w:r>
      <w:r>
        <w:fldChar w:fldCharType="end"/>
      </w:r>
    </w:p>
    <w:p w14:paraId="7158C9B2" w14:textId="5FAF2311" w:rsidR="00681F20" w:rsidRDefault="00681F20">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_Toc129348900 \h </w:instrText>
      </w:r>
      <w:r>
        <w:fldChar w:fldCharType="separate"/>
      </w:r>
      <w:r>
        <w:t>55</w:t>
      </w:r>
      <w:r>
        <w:fldChar w:fldCharType="end"/>
      </w:r>
    </w:p>
    <w:p w14:paraId="763EB2EA" w14:textId="0B4AE296" w:rsidR="00681F20" w:rsidRDefault="00681F2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Access to avatars</w:t>
      </w:r>
      <w:r>
        <w:tab/>
      </w:r>
      <w:r>
        <w:fldChar w:fldCharType="begin"/>
      </w:r>
      <w:r>
        <w:instrText xml:space="preserve"> PAGEREF _Toc129348901 \h </w:instrText>
      </w:r>
      <w:r>
        <w:fldChar w:fldCharType="separate"/>
      </w:r>
      <w:r>
        <w:t>56</w:t>
      </w:r>
      <w:r>
        <w:fldChar w:fldCharType="end"/>
      </w:r>
    </w:p>
    <w:p w14:paraId="5E62A195" w14:textId="3C85415C" w:rsidR="00681F20" w:rsidRDefault="00681F2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_Toc129348902 \h </w:instrText>
      </w:r>
      <w:r>
        <w:fldChar w:fldCharType="separate"/>
      </w:r>
      <w:r>
        <w:t>56</w:t>
      </w:r>
      <w:r>
        <w:fldChar w:fldCharType="end"/>
      </w:r>
    </w:p>
    <w:p w14:paraId="08DDC499" w14:textId="46F0B509" w:rsidR="00681F20" w:rsidRDefault="00681F2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_Toc129348903 \h </w:instrText>
      </w:r>
      <w:r>
        <w:fldChar w:fldCharType="separate"/>
      </w:r>
      <w:r>
        <w:t>56</w:t>
      </w:r>
      <w:r>
        <w:fldChar w:fldCharType="end"/>
      </w:r>
    </w:p>
    <w:p w14:paraId="3ECBD189" w14:textId="472E849F" w:rsidR="00681F20" w:rsidRDefault="00681F20">
      <w:pPr>
        <w:pStyle w:val="TOC3"/>
        <w:rPr>
          <w:rFonts w:asciiTheme="minorHAnsi" w:eastAsiaTheme="minorEastAsia" w:hAnsiTheme="minorHAnsi" w:cstheme="minorBidi"/>
          <w:sz w:val="22"/>
          <w:szCs w:val="22"/>
          <w:lang w:eastAsia="en-GB"/>
        </w:rPr>
      </w:pPr>
      <w:r>
        <w:rPr>
          <w:lang w:eastAsia="ja-JP"/>
        </w:rPr>
        <w:t>5.15.3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_Toc129348904 \h </w:instrText>
      </w:r>
      <w:r>
        <w:fldChar w:fldCharType="separate"/>
      </w:r>
      <w:r>
        <w:t>56</w:t>
      </w:r>
      <w:r>
        <w:fldChar w:fldCharType="end"/>
      </w:r>
    </w:p>
    <w:p w14:paraId="2C325833" w14:textId="01D3C85B" w:rsidR="00681F20" w:rsidRDefault="00681F20">
      <w:pPr>
        <w:pStyle w:val="TOC3"/>
        <w:rPr>
          <w:rFonts w:asciiTheme="minorHAnsi" w:eastAsiaTheme="minorEastAsia" w:hAnsiTheme="minorHAnsi" w:cstheme="minorBidi"/>
          <w:sz w:val="22"/>
          <w:szCs w:val="22"/>
          <w:lang w:eastAsia="en-GB"/>
        </w:rPr>
      </w:pPr>
      <w:r>
        <w:rPr>
          <w:lang w:eastAsia="ja-JP"/>
        </w:rPr>
        <w:t>5.15.4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_Toc129348905 \h </w:instrText>
      </w:r>
      <w:r>
        <w:fldChar w:fldCharType="separate"/>
      </w:r>
      <w:r>
        <w:t>57</w:t>
      </w:r>
      <w:r>
        <w:fldChar w:fldCharType="end"/>
      </w:r>
    </w:p>
    <w:p w14:paraId="226E77CB" w14:textId="7ADDCB33" w:rsidR="00681F20" w:rsidRDefault="00681F20">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_Toc129348906 \h </w:instrText>
      </w:r>
      <w:r>
        <w:fldChar w:fldCharType="separate"/>
      </w:r>
      <w:r>
        <w:t>57</w:t>
      </w:r>
      <w:r>
        <w:fldChar w:fldCharType="end"/>
      </w:r>
    </w:p>
    <w:p w14:paraId="02F6635E" w14:textId="552E1BB7" w:rsidR="00681F20" w:rsidRDefault="00681F20">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_Toc129348907 \h </w:instrText>
      </w:r>
      <w:r>
        <w:fldChar w:fldCharType="separate"/>
      </w:r>
      <w:r>
        <w:t>57</w:t>
      </w:r>
      <w:r>
        <w:fldChar w:fldCharType="end"/>
      </w:r>
    </w:p>
    <w:p w14:paraId="414EBE9A" w14:textId="5B4DB14B" w:rsidR="00681F20" w:rsidRDefault="00681F2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Use case of virtual store in a mobile metaverse marketplace</w:t>
      </w:r>
      <w:r>
        <w:tab/>
      </w:r>
      <w:r>
        <w:fldChar w:fldCharType="begin"/>
      </w:r>
      <w:r>
        <w:instrText xml:space="preserve"> PAGEREF _Toc129348908 \h </w:instrText>
      </w:r>
      <w:r>
        <w:fldChar w:fldCharType="separate"/>
      </w:r>
      <w:r>
        <w:t>57</w:t>
      </w:r>
      <w:r>
        <w:fldChar w:fldCharType="end"/>
      </w:r>
    </w:p>
    <w:p w14:paraId="04F2EF4B" w14:textId="6558CC45" w:rsidR="00681F20" w:rsidRPr="00681F20" w:rsidRDefault="00681F20">
      <w:pPr>
        <w:pStyle w:val="TOC3"/>
        <w:rPr>
          <w:rFonts w:asciiTheme="minorHAnsi" w:eastAsiaTheme="minorEastAsia" w:hAnsiTheme="minorHAnsi" w:cstheme="minorBidi"/>
          <w:sz w:val="22"/>
          <w:szCs w:val="22"/>
          <w:lang w:val="fr-FR" w:eastAsia="en-GB"/>
        </w:rPr>
      </w:pPr>
      <w:r w:rsidRPr="00544981">
        <w:rPr>
          <w:lang w:val="zh-CN" w:eastAsia="zh-CN"/>
        </w:rPr>
        <w:t>5.16.1</w:t>
      </w:r>
      <w:r w:rsidRPr="00681F20">
        <w:rPr>
          <w:rFonts w:asciiTheme="minorHAnsi" w:eastAsiaTheme="minorEastAsia" w:hAnsiTheme="minorHAnsi" w:cstheme="minorBidi"/>
          <w:sz w:val="22"/>
          <w:szCs w:val="22"/>
          <w:lang w:val="fr-FR" w:eastAsia="en-GB"/>
        </w:rPr>
        <w:tab/>
      </w:r>
      <w:r w:rsidRPr="00544981">
        <w:rPr>
          <w:lang w:val="zh-CN" w:eastAsia="zh-CN"/>
        </w:rPr>
        <w:t>Description</w:t>
      </w:r>
      <w:r w:rsidRPr="00681F20">
        <w:rPr>
          <w:lang w:val="fr-FR"/>
        </w:rPr>
        <w:tab/>
      </w:r>
      <w:r>
        <w:fldChar w:fldCharType="begin"/>
      </w:r>
      <w:r w:rsidRPr="00681F20">
        <w:rPr>
          <w:lang w:val="fr-FR"/>
        </w:rPr>
        <w:instrText xml:space="preserve"> PAGEREF _Toc129348909 \h </w:instrText>
      </w:r>
      <w:r>
        <w:fldChar w:fldCharType="separate"/>
      </w:r>
      <w:r w:rsidRPr="00681F20">
        <w:rPr>
          <w:lang w:val="fr-FR"/>
        </w:rPr>
        <w:t>57</w:t>
      </w:r>
      <w:r>
        <w:fldChar w:fldCharType="end"/>
      </w:r>
    </w:p>
    <w:p w14:paraId="76D2D673" w14:textId="3AF5DE8A" w:rsidR="00681F20" w:rsidRPr="00681F20" w:rsidRDefault="00681F20">
      <w:pPr>
        <w:pStyle w:val="TOC3"/>
        <w:rPr>
          <w:rFonts w:asciiTheme="minorHAnsi" w:eastAsiaTheme="minorEastAsia" w:hAnsiTheme="minorHAnsi" w:cstheme="minorBidi"/>
          <w:sz w:val="22"/>
          <w:szCs w:val="22"/>
          <w:lang w:val="fr-FR" w:eastAsia="en-GB"/>
        </w:rPr>
      </w:pPr>
      <w:r w:rsidRPr="00544981">
        <w:rPr>
          <w:lang w:val="zh-CN" w:eastAsia="zh-CN"/>
        </w:rPr>
        <w:lastRenderedPageBreak/>
        <w:t>5.16.2</w:t>
      </w:r>
      <w:r w:rsidRPr="00681F20">
        <w:rPr>
          <w:rFonts w:asciiTheme="minorHAnsi" w:eastAsiaTheme="minorEastAsia" w:hAnsiTheme="minorHAnsi" w:cstheme="minorBidi"/>
          <w:sz w:val="22"/>
          <w:szCs w:val="22"/>
          <w:lang w:val="fr-FR" w:eastAsia="en-GB"/>
        </w:rPr>
        <w:tab/>
      </w:r>
      <w:r w:rsidRPr="00544981">
        <w:rPr>
          <w:lang w:val="zh-CN" w:eastAsia="zh-CN"/>
        </w:rPr>
        <w:t>Pre-conditions</w:t>
      </w:r>
      <w:r w:rsidRPr="00681F20">
        <w:rPr>
          <w:lang w:val="fr-FR"/>
        </w:rPr>
        <w:tab/>
      </w:r>
      <w:r>
        <w:fldChar w:fldCharType="begin"/>
      </w:r>
      <w:r w:rsidRPr="00681F20">
        <w:rPr>
          <w:lang w:val="fr-FR"/>
        </w:rPr>
        <w:instrText xml:space="preserve"> PAGEREF _Toc129348910 \h </w:instrText>
      </w:r>
      <w:r>
        <w:fldChar w:fldCharType="separate"/>
      </w:r>
      <w:r w:rsidRPr="00681F20">
        <w:rPr>
          <w:lang w:val="fr-FR"/>
        </w:rPr>
        <w:t>58</w:t>
      </w:r>
      <w:r>
        <w:fldChar w:fldCharType="end"/>
      </w:r>
    </w:p>
    <w:p w14:paraId="117A018D" w14:textId="005512D5"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5.16.3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_Toc129348911 \h </w:instrText>
      </w:r>
      <w:r>
        <w:fldChar w:fldCharType="separate"/>
      </w:r>
      <w:r w:rsidRPr="00681F20">
        <w:rPr>
          <w:lang w:val="fr-FR"/>
        </w:rPr>
        <w:t>58</w:t>
      </w:r>
      <w:r>
        <w:fldChar w:fldCharType="end"/>
      </w:r>
    </w:p>
    <w:p w14:paraId="109A36CC" w14:textId="6C51036E" w:rsidR="00681F20" w:rsidRPr="00681F20" w:rsidRDefault="00681F20">
      <w:pPr>
        <w:pStyle w:val="TOC3"/>
        <w:rPr>
          <w:rFonts w:asciiTheme="minorHAnsi" w:eastAsiaTheme="minorEastAsia" w:hAnsiTheme="minorHAnsi" w:cstheme="minorBidi"/>
          <w:sz w:val="22"/>
          <w:szCs w:val="22"/>
          <w:lang w:val="fr-FR" w:eastAsia="en-GB"/>
        </w:rPr>
      </w:pPr>
      <w:r w:rsidRPr="00544981">
        <w:rPr>
          <w:lang w:val="zh-CN" w:eastAsia="zh-CN"/>
        </w:rPr>
        <w:t>5.16.4</w:t>
      </w:r>
      <w:r w:rsidRPr="00681F20">
        <w:rPr>
          <w:rFonts w:asciiTheme="minorHAnsi" w:eastAsiaTheme="minorEastAsia" w:hAnsiTheme="minorHAnsi" w:cstheme="minorBidi"/>
          <w:sz w:val="22"/>
          <w:szCs w:val="22"/>
          <w:lang w:val="fr-FR" w:eastAsia="en-GB"/>
        </w:rPr>
        <w:tab/>
      </w:r>
      <w:r w:rsidRPr="00544981">
        <w:rPr>
          <w:lang w:val="zh-CN" w:eastAsia="zh-CN"/>
        </w:rPr>
        <w:t>Post-conditions</w:t>
      </w:r>
      <w:r w:rsidRPr="00681F20">
        <w:rPr>
          <w:lang w:val="fr-FR"/>
        </w:rPr>
        <w:tab/>
      </w:r>
      <w:r>
        <w:fldChar w:fldCharType="begin"/>
      </w:r>
      <w:r w:rsidRPr="00681F20">
        <w:rPr>
          <w:lang w:val="fr-FR"/>
        </w:rPr>
        <w:instrText xml:space="preserve"> PAGEREF _Toc129348912 \h </w:instrText>
      </w:r>
      <w:r>
        <w:fldChar w:fldCharType="separate"/>
      </w:r>
      <w:r w:rsidRPr="00681F20">
        <w:rPr>
          <w:lang w:val="fr-FR"/>
        </w:rPr>
        <w:t>59</w:t>
      </w:r>
      <w:r>
        <w:fldChar w:fldCharType="end"/>
      </w:r>
    </w:p>
    <w:p w14:paraId="0734E8E9" w14:textId="6122B6B2" w:rsidR="00681F20" w:rsidRDefault="00681F20">
      <w:pPr>
        <w:pStyle w:val="TOC3"/>
        <w:rPr>
          <w:rFonts w:asciiTheme="minorHAnsi" w:eastAsiaTheme="minorEastAsia" w:hAnsiTheme="minorHAnsi" w:cstheme="minorBidi"/>
          <w:sz w:val="22"/>
          <w:szCs w:val="22"/>
          <w:lang w:eastAsia="en-GB"/>
        </w:rPr>
      </w:pPr>
      <w:r>
        <w:rPr>
          <w:lang w:eastAsia="zh-CN"/>
        </w:rPr>
        <w:t>5.16.5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_Toc129348913 \h </w:instrText>
      </w:r>
      <w:r>
        <w:fldChar w:fldCharType="separate"/>
      </w:r>
      <w:r>
        <w:t>60</w:t>
      </w:r>
      <w:r>
        <w:fldChar w:fldCharType="end"/>
      </w:r>
    </w:p>
    <w:p w14:paraId="13D7D9FC" w14:textId="231E0238" w:rsidR="00681F20" w:rsidRDefault="00681F20">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_Toc129348914 \h </w:instrText>
      </w:r>
      <w:r>
        <w:fldChar w:fldCharType="separate"/>
      </w:r>
      <w:r>
        <w:t>60</w:t>
      </w:r>
      <w:r>
        <w:fldChar w:fldCharType="end"/>
      </w:r>
    </w:p>
    <w:p w14:paraId="5AD259E2" w14:textId="7BB7F2F3" w:rsidR="00681F20" w:rsidRDefault="00681F2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Work delegation to autonomous virtual alter ego</w:t>
      </w:r>
      <w:r>
        <w:tab/>
      </w:r>
      <w:r>
        <w:fldChar w:fldCharType="begin"/>
      </w:r>
      <w:r>
        <w:instrText xml:space="preserve"> PAGEREF _Toc129348915 \h </w:instrText>
      </w:r>
      <w:r>
        <w:fldChar w:fldCharType="separate"/>
      </w:r>
      <w:r>
        <w:t>61</w:t>
      </w:r>
      <w:r>
        <w:fldChar w:fldCharType="end"/>
      </w:r>
    </w:p>
    <w:p w14:paraId="52CF1BED" w14:textId="07F11A58"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5.17.1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_Toc129348916 \h </w:instrText>
      </w:r>
      <w:r>
        <w:fldChar w:fldCharType="separate"/>
      </w:r>
      <w:r w:rsidRPr="00681F20">
        <w:rPr>
          <w:lang w:val="fr-FR"/>
        </w:rPr>
        <w:t>61</w:t>
      </w:r>
      <w:r>
        <w:fldChar w:fldCharType="end"/>
      </w:r>
    </w:p>
    <w:p w14:paraId="6E6F315B" w14:textId="7AE4C1C7"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5.17.2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_Toc129348917 \h </w:instrText>
      </w:r>
      <w:r>
        <w:fldChar w:fldCharType="separate"/>
      </w:r>
      <w:r w:rsidRPr="00681F20">
        <w:rPr>
          <w:lang w:val="fr-FR"/>
        </w:rPr>
        <w:t>61</w:t>
      </w:r>
      <w:r>
        <w:fldChar w:fldCharType="end"/>
      </w:r>
    </w:p>
    <w:p w14:paraId="3AC55D3B" w14:textId="30E0DD57"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eastAsia="ja-JP"/>
        </w:rPr>
        <w:t>5.17.3</w:t>
      </w:r>
      <w:r w:rsidRPr="00681F20">
        <w:rPr>
          <w:rFonts w:asciiTheme="minorHAnsi" w:eastAsiaTheme="minorEastAsia" w:hAnsiTheme="minorHAnsi" w:cstheme="minorBidi"/>
          <w:sz w:val="22"/>
          <w:szCs w:val="22"/>
          <w:lang w:val="fr-FR" w:eastAsia="en-GB"/>
        </w:rPr>
        <w:tab/>
      </w:r>
      <w:r w:rsidRPr="00681F20">
        <w:rPr>
          <w:lang w:val="fr-FR" w:eastAsia="ja-JP"/>
        </w:rPr>
        <w:t>Service Flows</w:t>
      </w:r>
      <w:r w:rsidRPr="00681F20">
        <w:rPr>
          <w:lang w:val="fr-FR"/>
        </w:rPr>
        <w:tab/>
      </w:r>
      <w:r>
        <w:fldChar w:fldCharType="begin"/>
      </w:r>
      <w:r w:rsidRPr="00681F20">
        <w:rPr>
          <w:lang w:val="fr-FR"/>
        </w:rPr>
        <w:instrText xml:space="preserve"> PAGEREF _Toc129348918 \h </w:instrText>
      </w:r>
      <w:r>
        <w:fldChar w:fldCharType="separate"/>
      </w:r>
      <w:r w:rsidRPr="00681F20">
        <w:rPr>
          <w:lang w:val="fr-FR"/>
        </w:rPr>
        <w:t>62</w:t>
      </w:r>
      <w:r>
        <w:fldChar w:fldCharType="end"/>
      </w:r>
    </w:p>
    <w:p w14:paraId="40966CF0" w14:textId="609F25B8"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eastAsia="ja-JP"/>
        </w:rPr>
        <w:t>5.17.4</w:t>
      </w:r>
      <w:r w:rsidRPr="00681F20">
        <w:rPr>
          <w:rFonts w:asciiTheme="minorHAnsi" w:eastAsiaTheme="minorEastAsia" w:hAnsiTheme="minorHAnsi" w:cstheme="minorBidi"/>
          <w:sz w:val="22"/>
          <w:szCs w:val="22"/>
          <w:lang w:val="fr-FR" w:eastAsia="en-GB"/>
        </w:rPr>
        <w:tab/>
      </w:r>
      <w:r w:rsidRPr="00681F20">
        <w:rPr>
          <w:lang w:val="fr-FR" w:eastAsia="ja-JP"/>
        </w:rPr>
        <w:t>Post-conditions</w:t>
      </w:r>
      <w:r w:rsidRPr="00681F20">
        <w:rPr>
          <w:lang w:val="fr-FR"/>
        </w:rPr>
        <w:tab/>
      </w:r>
      <w:r>
        <w:fldChar w:fldCharType="begin"/>
      </w:r>
      <w:r w:rsidRPr="00681F20">
        <w:rPr>
          <w:lang w:val="fr-FR"/>
        </w:rPr>
        <w:instrText xml:space="preserve"> PAGEREF _Toc129348919 \h </w:instrText>
      </w:r>
      <w:r>
        <w:fldChar w:fldCharType="separate"/>
      </w:r>
      <w:r w:rsidRPr="00681F20">
        <w:rPr>
          <w:lang w:val="fr-FR"/>
        </w:rPr>
        <w:t>63</w:t>
      </w:r>
      <w:r>
        <w:fldChar w:fldCharType="end"/>
      </w:r>
    </w:p>
    <w:p w14:paraId="65DDF81F" w14:textId="4AA0EFF5" w:rsidR="00681F20" w:rsidRDefault="00681F20">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_Toc129348920 \h </w:instrText>
      </w:r>
      <w:r>
        <w:fldChar w:fldCharType="separate"/>
      </w:r>
      <w:r>
        <w:t>63</w:t>
      </w:r>
      <w:r>
        <w:fldChar w:fldCharType="end"/>
      </w:r>
    </w:p>
    <w:p w14:paraId="0F849B4D" w14:textId="359B64C9" w:rsidR="00681F20" w:rsidRDefault="00681F20">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_Toc129348921 \h </w:instrText>
      </w:r>
      <w:r>
        <w:fldChar w:fldCharType="separate"/>
      </w:r>
      <w:r>
        <w:t>63</w:t>
      </w:r>
      <w:r>
        <w:fldChar w:fldCharType="end"/>
      </w:r>
    </w:p>
    <w:p w14:paraId="6D468ADF" w14:textId="40AB551F" w:rsidR="00681F20" w:rsidRDefault="00681F2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Use case on virtual meeting room in financial services</w:t>
      </w:r>
      <w:r>
        <w:tab/>
      </w:r>
      <w:r>
        <w:fldChar w:fldCharType="begin"/>
      </w:r>
      <w:r>
        <w:instrText xml:space="preserve"> PAGEREF _Toc129348922 \h </w:instrText>
      </w:r>
      <w:r>
        <w:fldChar w:fldCharType="separate"/>
      </w:r>
      <w:r>
        <w:t>63</w:t>
      </w:r>
      <w:r>
        <w:fldChar w:fldCharType="end"/>
      </w:r>
    </w:p>
    <w:p w14:paraId="464A8C2A" w14:textId="6B19EFD0"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5.18.1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_Toc129348923 \h </w:instrText>
      </w:r>
      <w:r>
        <w:fldChar w:fldCharType="separate"/>
      </w:r>
      <w:r w:rsidRPr="00681F20">
        <w:rPr>
          <w:lang w:val="fr-FR"/>
        </w:rPr>
        <w:t>63</w:t>
      </w:r>
      <w:r>
        <w:fldChar w:fldCharType="end"/>
      </w:r>
    </w:p>
    <w:p w14:paraId="34F00A8A" w14:textId="633A621D"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5.18.2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_Toc129348924 \h </w:instrText>
      </w:r>
      <w:r>
        <w:fldChar w:fldCharType="separate"/>
      </w:r>
      <w:r w:rsidRPr="00681F20">
        <w:rPr>
          <w:lang w:val="fr-FR"/>
        </w:rPr>
        <w:t>64</w:t>
      </w:r>
      <w:r>
        <w:fldChar w:fldCharType="end"/>
      </w:r>
    </w:p>
    <w:p w14:paraId="77D11D75" w14:textId="6367CF48"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5.18.3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_Toc129348925 \h </w:instrText>
      </w:r>
      <w:r>
        <w:fldChar w:fldCharType="separate"/>
      </w:r>
      <w:r w:rsidRPr="00681F20">
        <w:rPr>
          <w:lang w:val="fr-FR"/>
        </w:rPr>
        <w:t>64</w:t>
      </w:r>
      <w:r>
        <w:fldChar w:fldCharType="end"/>
      </w:r>
    </w:p>
    <w:p w14:paraId="2C63FCBA" w14:textId="659B1835"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5.18.4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_Toc129348926 \h </w:instrText>
      </w:r>
      <w:r>
        <w:fldChar w:fldCharType="separate"/>
      </w:r>
      <w:r w:rsidRPr="00681F20">
        <w:rPr>
          <w:lang w:val="fr-FR"/>
        </w:rPr>
        <w:t>64</w:t>
      </w:r>
      <w:r>
        <w:fldChar w:fldCharType="end"/>
      </w:r>
    </w:p>
    <w:p w14:paraId="12E342B7" w14:textId="3B2FE839" w:rsidR="00681F20" w:rsidRDefault="00681F20">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_Toc129348927 \h </w:instrText>
      </w:r>
      <w:r>
        <w:fldChar w:fldCharType="separate"/>
      </w:r>
      <w:r>
        <w:t>64</w:t>
      </w:r>
      <w:r>
        <w:fldChar w:fldCharType="end"/>
      </w:r>
    </w:p>
    <w:p w14:paraId="33832379" w14:textId="6510093D" w:rsidR="00681F20" w:rsidRDefault="00681F20">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_Toc129348928 \h </w:instrText>
      </w:r>
      <w:r>
        <w:fldChar w:fldCharType="separate"/>
      </w:r>
      <w:r>
        <w:t>64</w:t>
      </w:r>
      <w:r>
        <w:fldChar w:fldCharType="end"/>
      </w:r>
    </w:p>
    <w:p w14:paraId="48F4AD40" w14:textId="62A3A31C" w:rsidR="00681F20" w:rsidRDefault="00681F2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Privacy-Aware Dynamic Network Exposure in Immersive Interactive Experiences</w:t>
      </w:r>
      <w:r>
        <w:tab/>
      </w:r>
      <w:r>
        <w:fldChar w:fldCharType="begin"/>
      </w:r>
      <w:r>
        <w:instrText xml:space="preserve"> PAGEREF _Toc129348929 \h </w:instrText>
      </w:r>
      <w:r>
        <w:fldChar w:fldCharType="separate"/>
      </w:r>
      <w:r>
        <w:t>64</w:t>
      </w:r>
      <w:r>
        <w:fldChar w:fldCharType="end"/>
      </w:r>
    </w:p>
    <w:p w14:paraId="6DA75759" w14:textId="70498C46"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5.19.1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_Toc129348930 \h </w:instrText>
      </w:r>
      <w:r>
        <w:fldChar w:fldCharType="separate"/>
      </w:r>
      <w:r w:rsidRPr="00681F20">
        <w:rPr>
          <w:lang w:val="fr-FR"/>
        </w:rPr>
        <w:t>64</w:t>
      </w:r>
      <w:r>
        <w:fldChar w:fldCharType="end"/>
      </w:r>
    </w:p>
    <w:p w14:paraId="47CEEF23" w14:textId="46372120"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5.19.2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_Toc129348931 \h </w:instrText>
      </w:r>
      <w:r>
        <w:fldChar w:fldCharType="separate"/>
      </w:r>
      <w:r w:rsidRPr="00681F20">
        <w:rPr>
          <w:lang w:val="fr-FR"/>
        </w:rPr>
        <w:t>65</w:t>
      </w:r>
      <w:r>
        <w:fldChar w:fldCharType="end"/>
      </w:r>
    </w:p>
    <w:p w14:paraId="68B8EAA7" w14:textId="0C0C853A"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5.19.3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_Toc129348932 \h </w:instrText>
      </w:r>
      <w:r>
        <w:fldChar w:fldCharType="separate"/>
      </w:r>
      <w:r w:rsidRPr="00681F20">
        <w:rPr>
          <w:lang w:val="fr-FR"/>
        </w:rPr>
        <w:t>65</w:t>
      </w:r>
      <w:r>
        <w:fldChar w:fldCharType="end"/>
      </w:r>
    </w:p>
    <w:p w14:paraId="190EF9D0" w14:textId="7BFA8C45"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5.19.4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_Toc129348933 \h </w:instrText>
      </w:r>
      <w:r>
        <w:fldChar w:fldCharType="separate"/>
      </w:r>
      <w:r w:rsidRPr="00681F20">
        <w:rPr>
          <w:lang w:val="fr-FR"/>
        </w:rPr>
        <w:t>65</w:t>
      </w:r>
      <w:r>
        <w:fldChar w:fldCharType="end"/>
      </w:r>
    </w:p>
    <w:p w14:paraId="6E925EAD" w14:textId="2FF28C4C" w:rsidR="00681F20" w:rsidRDefault="00681F20">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_Toc129348934 \h </w:instrText>
      </w:r>
      <w:r>
        <w:fldChar w:fldCharType="separate"/>
      </w:r>
      <w:r>
        <w:t>66</w:t>
      </w:r>
      <w:r>
        <w:fldChar w:fldCharType="end"/>
      </w:r>
    </w:p>
    <w:p w14:paraId="004702F2" w14:textId="25633502" w:rsidR="00681F20" w:rsidRDefault="00681F20">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_Toc129348935 \h </w:instrText>
      </w:r>
      <w:r>
        <w:fldChar w:fldCharType="separate"/>
      </w:r>
      <w:r>
        <w:t>66</w:t>
      </w:r>
      <w:r>
        <w:fldChar w:fldCharType="end"/>
      </w:r>
    </w:p>
    <w:p w14:paraId="3F48A733" w14:textId="3F9372E4" w:rsidR="00681F20" w:rsidRDefault="00681F20">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Immersive Tele-Operated Driving in Hazardous Environment</w:t>
      </w:r>
      <w:r>
        <w:tab/>
      </w:r>
      <w:r>
        <w:fldChar w:fldCharType="begin"/>
      </w:r>
      <w:r>
        <w:instrText xml:space="preserve"> PAGEREF _Toc129348936 \h </w:instrText>
      </w:r>
      <w:r>
        <w:fldChar w:fldCharType="separate"/>
      </w:r>
      <w:r>
        <w:t>66</w:t>
      </w:r>
      <w:r>
        <w:fldChar w:fldCharType="end"/>
      </w:r>
    </w:p>
    <w:p w14:paraId="61432C97" w14:textId="160303F2"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5.20.1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_Toc129348937 \h </w:instrText>
      </w:r>
      <w:r>
        <w:fldChar w:fldCharType="separate"/>
      </w:r>
      <w:r w:rsidRPr="00681F20">
        <w:rPr>
          <w:lang w:val="fr-FR"/>
        </w:rPr>
        <w:t>66</w:t>
      </w:r>
      <w:r>
        <w:fldChar w:fldCharType="end"/>
      </w:r>
    </w:p>
    <w:p w14:paraId="691275A5" w14:textId="576CC36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5.20.2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_Toc129348938 \h </w:instrText>
      </w:r>
      <w:r>
        <w:fldChar w:fldCharType="separate"/>
      </w:r>
      <w:r w:rsidRPr="00681F20">
        <w:rPr>
          <w:lang w:val="fr-FR"/>
        </w:rPr>
        <w:t>66</w:t>
      </w:r>
      <w:r>
        <w:fldChar w:fldCharType="end"/>
      </w:r>
    </w:p>
    <w:p w14:paraId="04381E27" w14:textId="3FF02C1A"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5.20.3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_Toc129348939 \h </w:instrText>
      </w:r>
      <w:r>
        <w:fldChar w:fldCharType="separate"/>
      </w:r>
      <w:r w:rsidRPr="00681F20">
        <w:rPr>
          <w:lang w:val="fr-FR"/>
        </w:rPr>
        <w:t>66</w:t>
      </w:r>
      <w:r>
        <w:fldChar w:fldCharType="end"/>
      </w:r>
    </w:p>
    <w:p w14:paraId="77E95E29" w14:textId="614DC797"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5.20.4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_Toc129348940 \h </w:instrText>
      </w:r>
      <w:r>
        <w:fldChar w:fldCharType="separate"/>
      </w:r>
      <w:r w:rsidRPr="00681F20">
        <w:rPr>
          <w:lang w:val="fr-FR"/>
        </w:rPr>
        <w:t>67</w:t>
      </w:r>
      <w:r>
        <w:fldChar w:fldCharType="end"/>
      </w:r>
    </w:p>
    <w:p w14:paraId="4ECE3A3D" w14:textId="13B1C123" w:rsidR="00681F20" w:rsidRDefault="00681F20">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_Toc129348941 \h </w:instrText>
      </w:r>
      <w:r>
        <w:fldChar w:fldCharType="separate"/>
      </w:r>
      <w:r>
        <w:t>67</w:t>
      </w:r>
      <w:r>
        <w:fldChar w:fldCharType="end"/>
      </w:r>
    </w:p>
    <w:p w14:paraId="589D0D00" w14:textId="40D0113D" w:rsidR="00681F20" w:rsidRDefault="00681F20">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_Toc129348942 \h </w:instrText>
      </w:r>
      <w:r>
        <w:fldChar w:fldCharType="separate"/>
      </w:r>
      <w:r>
        <w:t>67</w:t>
      </w:r>
      <w:r>
        <w:fldChar w:fldCharType="end"/>
      </w:r>
    </w:p>
    <w:p w14:paraId="1C08A6D9" w14:textId="0FB54447" w:rsidR="00681F20" w:rsidRDefault="00681F20">
      <w:pPr>
        <w:pStyle w:val="TOC2"/>
        <w:rPr>
          <w:rFonts w:asciiTheme="minorHAnsi" w:eastAsiaTheme="minorEastAsia" w:hAnsiTheme="minorHAnsi" w:cstheme="minorBidi"/>
          <w:sz w:val="22"/>
          <w:szCs w:val="22"/>
          <w:lang w:eastAsia="en-GB"/>
        </w:rPr>
      </w:pPr>
      <w:r w:rsidRPr="00544981">
        <w:rPr>
          <w:color w:val="000000" w:themeColor="text1"/>
        </w:rPr>
        <w:t>5.21</w:t>
      </w:r>
      <w:r>
        <w:rPr>
          <w:rFonts w:asciiTheme="minorHAnsi" w:eastAsiaTheme="minorEastAsia" w:hAnsiTheme="minorHAnsi" w:cstheme="minorBidi"/>
          <w:sz w:val="22"/>
          <w:szCs w:val="22"/>
          <w:lang w:eastAsia="en-GB"/>
        </w:rPr>
        <w:tab/>
      </w:r>
      <w:r w:rsidRPr="00544981">
        <w:rPr>
          <w:color w:val="000000" w:themeColor="text1"/>
        </w:rPr>
        <w:t>Use Case on Virtual Emergency Drill over 5G Metaverse</w:t>
      </w:r>
      <w:r>
        <w:tab/>
      </w:r>
      <w:r>
        <w:fldChar w:fldCharType="begin"/>
      </w:r>
      <w:r>
        <w:instrText xml:space="preserve"> PAGEREF _Toc129348943 \h </w:instrText>
      </w:r>
      <w:r>
        <w:fldChar w:fldCharType="separate"/>
      </w:r>
      <w:r>
        <w:t>68</w:t>
      </w:r>
      <w:r>
        <w:fldChar w:fldCharType="end"/>
      </w:r>
    </w:p>
    <w:p w14:paraId="12F59140" w14:textId="0676900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5.21.1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_Toc129348944 \h </w:instrText>
      </w:r>
      <w:r>
        <w:fldChar w:fldCharType="separate"/>
      </w:r>
      <w:r w:rsidRPr="00681F20">
        <w:rPr>
          <w:lang w:val="fr-FR"/>
        </w:rPr>
        <w:t>68</w:t>
      </w:r>
      <w:r>
        <w:fldChar w:fldCharType="end"/>
      </w:r>
    </w:p>
    <w:p w14:paraId="71D2037D" w14:textId="377129C0"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5.21.2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_Toc129348945 \h </w:instrText>
      </w:r>
      <w:r>
        <w:fldChar w:fldCharType="separate"/>
      </w:r>
      <w:r w:rsidRPr="00681F20">
        <w:rPr>
          <w:lang w:val="fr-FR"/>
        </w:rPr>
        <w:t>69</w:t>
      </w:r>
      <w:r>
        <w:fldChar w:fldCharType="end"/>
      </w:r>
    </w:p>
    <w:p w14:paraId="20DCB7F1" w14:textId="6668E4C2"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5.21.3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_Toc129348946 \h </w:instrText>
      </w:r>
      <w:r>
        <w:fldChar w:fldCharType="separate"/>
      </w:r>
      <w:r w:rsidRPr="00681F20">
        <w:rPr>
          <w:lang w:val="fr-FR"/>
        </w:rPr>
        <w:t>69</w:t>
      </w:r>
      <w:r>
        <w:fldChar w:fldCharType="end"/>
      </w:r>
    </w:p>
    <w:p w14:paraId="4E8950D2" w14:textId="32E3D014"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5.21.4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_Toc129348947 \h </w:instrText>
      </w:r>
      <w:r>
        <w:fldChar w:fldCharType="separate"/>
      </w:r>
      <w:r w:rsidRPr="00681F20">
        <w:rPr>
          <w:lang w:val="fr-FR"/>
        </w:rPr>
        <w:t>69</w:t>
      </w:r>
      <w:r>
        <w:fldChar w:fldCharType="end"/>
      </w:r>
    </w:p>
    <w:p w14:paraId="04EE71F1" w14:textId="62E0DDFE" w:rsidR="00681F20" w:rsidRDefault="00681F20">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_Toc129348948 \h </w:instrText>
      </w:r>
      <w:r>
        <w:fldChar w:fldCharType="separate"/>
      </w:r>
      <w:r>
        <w:t>70</w:t>
      </w:r>
      <w:r>
        <w:fldChar w:fldCharType="end"/>
      </w:r>
    </w:p>
    <w:p w14:paraId="4A95E25F" w14:textId="7AA80E38" w:rsidR="00681F20" w:rsidRDefault="00681F20">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_Toc129348949 \h </w:instrText>
      </w:r>
      <w:r>
        <w:fldChar w:fldCharType="separate"/>
      </w:r>
      <w:r>
        <w:t>70</w:t>
      </w:r>
      <w:r>
        <w:fldChar w:fldCharType="end"/>
      </w:r>
    </w:p>
    <w:p w14:paraId="731A3CB6" w14:textId="6D35B490" w:rsidR="00681F20" w:rsidRDefault="00681F20">
      <w:pPr>
        <w:pStyle w:val="TOC2"/>
        <w:rPr>
          <w:rFonts w:asciiTheme="minorHAnsi" w:eastAsiaTheme="minorEastAsia" w:hAnsiTheme="minorHAnsi" w:cstheme="minorBidi"/>
          <w:sz w:val="22"/>
          <w:szCs w:val="22"/>
          <w:lang w:eastAsia="en-GB"/>
        </w:rPr>
      </w:pPr>
      <w:r w:rsidRPr="00544981">
        <w:rPr>
          <w:color w:val="000000" w:themeColor="text1"/>
        </w:rPr>
        <w:t>5.22</w:t>
      </w:r>
      <w:r>
        <w:rPr>
          <w:rFonts w:asciiTheme="minorHAnsi" w:eastAsiaTheme="minorEastAsia" w:hAnsiTheme="minorHAnsi" w:cstheme="minorBidi"/>
          <w:sz w:val="22"/>
          <w:szCs w:val="22"/>
          <w:lang w:eastAsia="en-GB"/>
        </w:rPr>
        <w:tab/>
      </w:r>
      <w:r w:rsidRPr="00544981">
        <w:rPr>
          <w:color w:val="000000" w:themeColor="text1"/>
        </w:rPr>
        <w:t>Use case of Mobile Metaverse Live Concert</w:t>
      </w:r>
      <w:r>
        <w:tab/>
      </w:r>
      <w:r>
        <w:fldChar w:fldCharType="begin"/>
      </w:r>
      <w:r>
        <w:instrText xml:space="preserve"> PAGEREF _Toc129348950 \h </w:instrText>
      </w:r>
      <w:r>
        <w:fldChar w:fldCharType="separate"/>
      </w:r>
      <w:r>
        <w:t>70</w:t>
      </w:r>
      <w:r>
        <w:fldChar w:fldCharType="end"/>
      </w:r>
    </w:p>
    <w:p w14:paraId="50980907" w14:textId="5046D1EF"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5.22.1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_Toc129348951 \h </w:instrText>
      </w:r>
      <w:r>
        <w:fldChar w:fldCharType="separate"/>
      </w:r>
      <w:r w:rsidRPr="00681F20">
        <w:rPr>
          <w:lang w:val="fr-FR"/>
        </w:rPr>
        <w:t>70</w:t>
      </w:r>
      <w:r>
        <w:fldChar w:fldCharType="end"/>
      </w:r>
    </w:p>
    <w:p w14:paraId="739F3592" w14:textId="367C7E21"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5.22.2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_Toc129348952 \h </w:instrText>
      </w:r>
      <w:r>
        <w:fldChar w:fldCharType="separate"/>
      </w:r>
      <w:r w:rsidRPr="00681F20">
        <w:rPr>
          <w:lang w:val="fr-FR"/>
        </w:rPr>
        <w:t>70</w:t>
      </w:r>
      <w:r>
        <w:fldChar w:fldCharType="end"/>
      </w:r>
    </w:p>
    <w:p w14:paraId="3DD70EB0" w14:textId="4B876B14"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5.22.3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_Toc129348953 \h </w:instrText>
      </w:r>
      <w:r>
        <w:fldChar w:fldCharType="separate"/>
      </w:r>
      <w:r w:rsidRPr="00681F20">
        <w:rPr>
          <w:lang w:val="fr-FR"/>
        </w:rPr>
        <w:t>70</w:t>
      </w:r>
      <w:r>
        <w:fldChar w:fldCharType="end"/>
      </w:r>
    </w:p>
    <w:p w14:paraId="7E5B3819" w14:textId="5E5231C7"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5.22.4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_Toc129348954 \h </w:instrText>
      </w:r>
      <w:r>
        <w:fldChar w:fldCharType="separate"/>
      </w:r>
      <w:r w:rsidRPr="00681F20">
        <w:rPr>
          <w:lang w:val="fr-FR"/>
        </w:rPr>
        <w:t>71</w:t>
      </w:r>
      <w:r>
        <w:fldChar w:fldCharType="end"/>
      </w:r>
    </w:p>
    <w:p w14:paraId="0C83FFD6" w14:textId="01EF710D" w:rsidR="00681F20" w:rsidRDefault="00681F20">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_Toc129348955 \h </w:instrText>
      </w:r>
      <w:r>
        <w:fldChar w:fldCharType="separate"/>
      </w:r>
      <w:r>
        <w:t>71</w:t>
      </w:r>
      <w:r>
        <w:fldChar w:fldCharType="end"/>
      </w:r>
    </w:p>
    <w:p w14:paraId="3EFA65D2" w14:textId="4A13B939" w:rsidR="00681F20" w:rsidRDefault="00681F20">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_Toc129348956 \h </w:instrText>
      </w:r>
      <w:r>
        <w:fldChar w:fldCharType="separate"/>
      </w:r>
      <w:r>
        <w:t>71</w:t>
      </w:r>
      <w:r>
        <w:fldChar w:fldCharType="end"/>
      </w:r>
    </w:p>
    <w:p w14:paraId="27210228" w14:textId="57A82E8B" w:rsidR="00681F20" w:rsidRDefault="00681F20">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Use case on cooperation between metaverse and network using interactive XR</w:t>
      </w:r>
      <w:r>
        <w:tab/>
      </w:r>
      <w:r>
        <w:fldChar w:fldCharType="begin"/>
      </w:r>
      <w:r>
        <w:instrText xml:space="preserve"> PAGEREF _Toc129348957 \h </w:instrText>
      </w:r>
      <w:r>
        <w:fldChar w:fldCharType="separate"/>
      </w:r>
      <w:r>
        <w:t>71</w:t>
      </w:r>
      <w:r>
        <w:fldChar w:fldCharType="end"/>
      </w:r>
    </w:p>
    <w:p w14:paraId="385C7C58" w14:textId="5E75BE8C"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5.23</w:t>
      </w:r>
      <w:r w:rsidRPr="00681F20">
        <w:rPr>
          <w:lang w:val="fr-FR" w:eastAsia="zh-CN"/>
        </w:rPr>
        <w:t>.1</w:t>
      </w:r>
      <w:r w:rsidRPr="00681F20">
        <w:rPr>
          <w:rFonts w:asciiTheme="minorHAnsi" w:eastAsiaTheme="minorEastAsia" w:hAnsiTheme="minorHAnsi" w:cstheme="minorBidi"/>
          <w:sz w:val="22"/>
          <w:szCs w:val="22"/>
          <w:lang w:val="fr-FR" w:eastAsia="en-GB"/>
        </w:rPr>
        <w:tab/>
      </w:r>
      <w:r w:rsidRPr="00681F20">
        <w:rPr>
          <w:lang w:val="fr-FR" w:eastAsia="zh-CN"/>
        </w:rPr>
        <w:t>Description</w:t>
      </w:r>
      <w:r w:rsidRPr="00681F20">
        <w:rPr>
          <w:lang w:val="fr-FR"/>
        </w:rPr>
        <w:tab/>
      </w:r>
      <w:r>
        <w:fldChar w:fldCharType="begin"/>
      </w:r>
      <w:r w:rsidRPr="00681F20">
        <w:rPr>
          <w:lang w:val="fr-FR"/>
        </w:rPr>
        <w:instrText xml:space="preserve"> PAGEREF _Toc129348958 \h </w:instrText>
      </w:r>
      <w:r>
        <w:fldChar w:fldCharType="separate"/>
      </w:r>
      <w:r w:rsidRPr="00681F20">
        <w:rPr>
          <w:lang w:val="fr-FR"/>
        </w:rPr>
        <w:t>71</w:t>
      </w:r>
      <w:r>
        <w:fldChar w:fldCharType="end"/>
      </w:r>
    </w:p>
    <w:p w14:paraId="4F1AFE34" w14:textId="5BDF5A14"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5.23.2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_Toc129348959 \h </w:instrText>
      </w:r>
      <w:r>
        <w:fldChar w:fldCharType="separate"/>
      </w:r>
      <w:r w:rsidRPr="00681F20">
        <w:rPr>
          <w:lang w:val="fr-FR"/>
        </w:rPr>
        <w:t>72</w:t>
      </w:r>
      <w:r>
        <w:fldChar w:fldCharType="end"/>
      </w:r>
    </w:p>
    <w:p w14:paraId="5997009C" w14:textId="0CB77D52"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5.23.3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_Toc129348960 \h </w:instrText>
      </w:r>
      <w:r>
        <w:fldChar w:fldCharType="separate"/>
      </w:r>
      <w:r w:rsidRPr="00681F20">
        <w:rPr>
          <w:lang w:val="fr-FR"/>
        </w:rPr>
        <w:t>72</w:t>
      </w:r>
      <w:r>
        <w:fldChar w:fldCharType="end"/>
      </w:r>
    </w:p>
    <w:p w14:paraId="10FF33D8" w14:textId="0ED04D8C"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5.23.4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_Toc129348961 \h </w:instrText>
      </w:r>
      <w:r>
        <w:fldChar w:fldCharType="separate"/>
      </w:r>
      <w:r w:rsidRPr="00681F20">
        <w:rPr>
          <w:lang w:val="fr-FR"/>
        </w:rPr>
        <w:t>72</w:t>
      </w:r>
      <w:r>
        <w:fldChar w:fldCharType="end"/>
      </w:r>
    </w:p>
    <w:p w14:paraId="2974B0C6" w14:textId="771BBDA3" w:rsidR="00681F20" w:rsidRDefault="00681F20">
      <w:pPr>
        <w:pStyle w:val="TOC3"/>
        <w:rPr>
          <w:rFonts w:asciiTheme="minorHAnsi" w:eastAsiaTheme="minorEastAsia" w:hAnsiTheme="minorHAnsi" w:cstheme="minorBidi"/>
          <w:sz w:val="22"/>
          <w:szCs w:val="22"/>
          <w:lang w:eastAsia="en-GB"/>
        </w:rPr>
      </w:pPr>
      <w:r>
        <w:t>5.23.5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_Toc129348962 \h </w:instrText>
      </w:r>
      <w:r>
        <w:fldChar w:fldCharType="separate"/>
      </w:r>
      <w:r>
        <w:t>72</w:t>
      </w:r>
      <w:r>
        <w:fldChar w:fldCharType="end"/>
      </w:r>
    </w:p>
    <w:p w14:paraId="7CAE6475" w14:textId="056DE9F4" w:rsidR="00681F20" w:rsidRDefault="00681F20">
      <w:pPr>
        <w:pStyle w:val="TOC3"/>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_Toc129348963 \h </w:instrText>
      </w:r>
      <w:r>
        <w:fldChar w:fldCharType="separate"/>
      </w:r>
      <w:r>
        <w:t>72</w:t>
      </w:r>
      <w:r>
        <w:fldChar w:fldCharType="end"/>
      </w:r>
    </w:p>
    <w:p w14:paraId="4950D61D" w14:textId="61C95AD9" w:rsidR="00681F20" w:rsidRDefault="00681F20">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sidRPr="00544981">
        <w:rPr>
          <w:lang w:val="en-US"/>
        </w:rPr>
        <w:t>Authorization of A</w:t>
      </w:r>
      <w:r>
        <w:t>vatar</w:t>
      </w:r>
      <w:r w:rsidRPr="00544981">
        <w:rPr>
          <w:lang w:val="en-US"/>
        </w:rPr>
        <w:t xml:space="preserve"> Usage rights</w:t>
      </w:r>
      <w:r>
        <w:tab/>
      </w:r>
      <w:r>
        <w:fldChar w:fldCharType="begin"/>
      </w:r>
      <w:r>
        <w:instrText xml:space="preserve"> PAGEREF _Toc129348964 \h </w:instrText>
      </w:r>
      <w:r>
        <w:fldChar w:fldCharType="separate"/>
      </w:r>
      <w:r>
        <w:t>73</w:t>
      </w:r>
      <w:r>
        <w:fldChar w:fldCharType="end"/>
      </w:r>
    </w:p>
    <w:p w14:paraId="3D32E8E2" w14:textId="573C67FE"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5.24.1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_Toc129348965 \h </w:instrText>
      </w:r>
      <w:r>
        <w:fldChar w:fldCharType="separate"/>
      </w:r>
      <w:r w:rsidRPr="00681F20">
        <w:rPr>
          <w:lang w:val="fr-FR"/>
        </w:rPr>
        <w:t>73</w:t>
      </w:r>
      <w:r>
        <w:fldChar w:fldCharType="end"/>
      </w:r>
    </w:p>
    <w:p w14:paraId="651CF17A" w14:textId="593904E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5.24.2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_Toc129348966 \h </w:instrText>
      </w:r>
      <w:r>
        <w:fldChar w:fldCharType="separate"/>
      </w:r>
      <w:r w:rsidRPr="00681F20">
        <w:rPr>
          <w:lang w:val="fr-FR"/>
        </w:rPr>
        <w:t>73</w:t>
      </w:r>
      <w:r>
        <w:fldChar w:fldCharType="end"/>
      </w:r>
    </w:p>
    <w:p w14:paraId="2268CB2F" w14:textId="5C84517E"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eastAsia="ja-JP"/>
        </w:rPr>
        <w:t>5.24.3</w:t>
      </w:r>
      <w:r w:rsidRPr="00681F20">
        <w:rPr>
          <w:rFonts w:asciiTheme="minorHAnsi" w:eastAsiaTheme="minorEastAsia" w:hAnsiTheme="minorHAnsi" w:cstheme="minorBidi"/>
          <w:sz w:val="22"/>
          <w:szCs w:val="22"/>
          <w:lang w:val="fr-FR" w:eastAsia="en-GB"/>
        </w:rPr>
        <w:tab/>
      </w:r>
      <w:r w:rsidRPr="00681F20">
        <w:rPr>
          <w:lang w:val="fr-FR" w:eastAsia="ja-JP"/>
        </w:rPr>
        <w:t>Service Flows</w:t>
      </w:r>
      <w:r w:rsidRPr="00681F20">
        <w:rPr>
          <w:lang w:val="fr-FR"/>
        </w:rPr>
        <w:tab/>
      </w:r>
      <w:r>
        <w:fldChar w:fldCharType="begin"/>
      </w:r>
      <w:r w:rsidRPr="00681F20">
        <w:rPr>
          <w:lang w:val="fr-FR"/>
        </w:rPr>
        <w:instrText xml:space="preserve"> PAGEREF _Toc129348967 \h </w:instrText>
      </w:r>
      <w:r>
        <w:fldChar w:fldCharType="separate"/>
      </w:r>
      <w:r w:rsidRPr="00681F20">
        <w:rPr>
          <w:lang w:val="fr-FR"/>
        </w:rPr>
        <w:t>73</w:t>
      </w:r>
      <w:r>
        <w:fldChar w:fldCharType="end"/>
      </w:r>
    </w:p>
    <w:p w14:paraId="29479933" w14:textId="5DB12712"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eastAsia="ja-JP"/>
        </w:rPr>
        <w:t>5.24.4</w:t>
      </w:r>
      <w:r w:rsidRPr="00681F20">
        <w:rPr>
          <w:rFonts w:asciiTheme="minorHAnsi" w:eastAsiaTheme="minorEastAsia" w:hAnsiTheme="minorHAnsi" w:cstheme="minorBidi"/>
          <w:sz w:val="22"/>
          <w:szCs w:val="22"/>
          <w:lang w:val="fr-FR" w:eastAsia="en-GB"/>
        </w:rPr>
        <w:tab/>
      </w:r>
      <w:r w:rsidRPr="00681F20">
        <w:rPr>
          <w:lang w:val="fr-FR" w:eastAsia="ja-JP"/>
        </w:rPr>
        <w:t>Post-conditions</w:t>
      </w:r>
      <w:r w:rsidRPr="00681F20">
        <w:rPr>
          <w:lang w:val="fr-FR"/>
        </w:rPr>
        <w:tab/>
      </w:r>
      <w:r>
        <w:fldChar w:fldCharType="begin"/>
      </w:r>
      <w:r w:rsidRPr="00681F20">
        <w:rPr>
          <w:lang w:val="fr-FR"/>
        </w:rPr>
        <w:instrText xml:space="preserve"> PAGEREF _Toc129348968 \h </w:instrText>
      </w:r>
      <w:r>
        <w:fldChar w:fldCharType="separate"/>
      </w:r>
      <w:r w:rsidRPr="00681F20">
        <w:rPr>
          <w:lang w:val="fr-FR"/>
        </w:rPr>
        <w:t>73</w:t>
      </w:r>
      <w:r>
        <w:fldChar w:fldCharType="end"/>
      </w:r>
    </w:p>
    <w:p w14:paraId="3ACD0C2D" w14:textId="5BAE45BF" w:rsidR="00681F20" w:rsidRDefault="00681F20">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_Toc129348969 \h </w:instrText>
      </w:r>
      <w:r>
        <w:fldChar w:fldCharType="separate"/>
      </w:r>
      <w:r>
        <w:t>73</w:t>
      </w:r>
      <w:r>
        <w:fldChar w:fldCharType="end"/>
      </w:r>
    </w:p>
    <w:p w14:paraId="6758DB3C" w14:textId="7B855BD8" w:rsidR="00681F20" w:rsidRDefault="00681F20">
      <w:pPr>
        <w:pStyle w:val="TOC3"/>
        <w:rPr>
          <w:rFonts w:asciiTheme="minorHAnsi" w:eastAsiaTheme="minorEastAsia" w:hAnsiTheme="minorHAnsi" w:cstheme="minorBidi"/>
          <w:sz w:val="22"/>
          <w:szCs w:val="22"/>
          <w:lang w:eastAsia="en-GB"/>
        </w:rPr>
      </w:pPr>
      <w:r>
        <w:t>5.24.6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_Toc129348970 \h </w:instrText>
      </w:r>
      <w:r>
        <w:fldChar w:fldCharType="separate"/>
      </w:r>
      <w:r>
        <w:t>74</w:t>
      </w:r>
      <w:r>
        <w:fldChar w:fldCharType="end"/>
      </w:r>
    </w:p>
    <w:p w14:paraId="56DF722C" w14:textId="687E5ADC" w:rsidR="00681F20" w:rsidRDefault="00681F20">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Use case</w:t>
      </w:r>
      <w:r w:rsidRPr="00544981">
        <w:rPr>
          <w:lang w:val="en-US"/>
        </w:rPr>
        <w:t xml:space="preserve"> on</w:t>
      </w:r>
      <w:r>
        <w:t xml:space="preserve"> </w:t>
      </w:r>
      <w:r w:rsidRPr="00544981">
        <w:rPr>
          <w:lang w:val="en-US"/>
        </w:rPr>
        <w:t>Enabling Metaverse services to users via multiple access connections</w:t>
      </w:r>
      <w:r>
        <w:tab/>
      </w:r>
      <w:r>
        <w:fldChar w:fldCharType="begin"/>
      </w:r>
      <w:r>
        <w:instrText xml:space="preserve"> PAGEREF _Toc129348971 \h </w:instrText>
      </w:r>
      <w:r>
        <w:fldChar w:fldCharType="separate"/>
      </w:r>
      <w:r>
        <w:t>74</w:t>
      </w:r>
      <w:r>
        <w:fldChar w:fldCharType="end"/>
      </w:r>
    </w:p>
    <w:p w14:paraId="552BF8F8" w14:textId="75E48143"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lastRenderedPageBreak/>
        <w:t>5.25.1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_Toc129348972 \h </w:instrText>
      </w:r>
      <w:r>
        <w:fldChar w:fldCharType="separate"/>
      </w:r>
      <w:r w:rsidRPr="00681F20">
        <w:rPr>
          <w:lang w:val="fr-FR"/>
        </w:rPr>
        <w:t>74</w:t>
      </w:r>
      <w:r>
        <w:fldChar w:fldCharType="end"/>
      </w:r>
    </w:p>
    <w:p w14:paraId="12FB2D05" w14:textId="18FE811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5.25.2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_Toc129348973 \h </w:instrText>
      </w:r>
      <w:r>
        <w:fldChar w:fldCharType="separate"/>
      </w:r>
      <w:r w:rsidRPr="00681F20">
        <w:rPr>
          <w:lang w:val="fr-FR"/>
        </w:rPr>
        <w:t>75</w:t>
      </w:r>
      <w:r>
        <w:fldChar w:fldCharType="end"/>
      </w:r>
    </w:p>
    <w:p w14:paraId="48FAD402" w14:textId="0296D0FE"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5.25.3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_Toc129348974 \h </w:instrText>
      </w:r>
      <w:r>
        <w:fldChar w:fldCharType="separate"/>
      </w:r>
      <w:r w:rsidRPr="00681F20">
        <w:rPr>
          <w:lang w:val="fr-FR"/>
        </w:rPr>
        <w:t>75</w:t>
      </w:r>
      <w:r>
        <w:fldChar w:fldCharType="end"/>
      </w:r>
    </w:p>
    <w:p w14:paraId="59A43D99" w14:textId="2DD0397A"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5.25.4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_Toc129348975 \h </w:instrText>
      </w:r>
      <w:r>
        <w:fldChar w:fldCharType="separate"/>
      </w:r>
      <w:r w:rsidRPr="00681F20">
        <w:rPr>
          <w:lang w:val="fr-FR"/>
        </w:rPr>
        <w:t>75</w:t>
      </w:r>
      <w:r>
        <w:fldChar w:fldCharType="end"/>
      </w:r>
    </w:p>
    <w:p w14:paraId="0CDBED81" w14:textId="38CD528C" w:rsidR="00681F20" w:rsidRDefault="00681F20">
      <w:pPr>
        <w:pStyle w:val="TOC3"/>
        <w:rPr>
          <w:rFonts w:asciiTheme="minorHAnsi" w:eastAsiaTheme="minorEastAsia" w:hAnsiTheme="minorHAnsi" w:cstheme="minorBidi"/>
          <w:sz w:val="22"/>
          <w:szCs w:val="22"/>
          <w:lang w:eastAsia="en-GB"/>
        </w:rPr>
      </w:pPr>
      <w:r w:rsidRPr="00544981">
        <w:rPr>
          <w:lang w:val="en-US"/>
        </w:rPr>
        <w:t>5.25.5</w:t>
      </w:r>
      <w:r>
        <w:rPr>
          <w:rFonts w:asciiTheme="minorHAnsi" w:eastAsiaTheme="minorEastAsia" w:hAnsiTheme="minorHAnsi" w:cstheme="minorBidi"/>
          <w:sz w:val="22"/>
          <w:szCs w:val="22"/>
          <w:lang w:eastAsia="en-GB"/>
        </w:rPr>
        <w:tab/>
      </w:r>
      <w:r w:rsidRPr="00544981">
        <w:rPr>
          <w:lang w:val="en-US"/>
        </w:rPr>
        <w:t xml:space="preserve">Existing </w:t>
      </w:r>
      <w:r>
        <w:t>features partly or fully covering the use case functionality</w:t>
      </w:r>
      <w:r>
        <w:tab/>
      </w:r>
      <w:r>
        <w:fldChar w:fldCharType="begin"/>
      </w:r>
      <w:r>
        <w:instrText xml:space="preserve"> PAGEREF _Toc129348976 \h </w:instrText>
      </w:r>
      <w:r>
        <w:fldChar w:fldCharType="separate"/>
      </w:r>
      <w:r>
        <w:t>75</w:t>
      </w:r>
      <w:r>
        <w:fldChar w:fldCharType="end"/>
      </w:r>
    </w:p>
    <w:p w14:paraId="6C3315F3" w14:textId="09D6D0CA" w:rsidR="00681F20" w:rsidRDefault="00681F20">
      <w:pPr>
        <w:pStyle w:val="TOC3"/>
        <w:rPr>
          <w:rFonts w:asciiTheme="minorHAnsi" w:eastAsiaTheme="minorEastAsia" w:hAnsiTheme="minorHAnsi" w:cstheme="minorBidi"/>
          <w:sz w:val="22"/>
          <w:szCs w:val="22"/>
          <w:lang w:eastAsia="en-GB"/>
        </w:rPr>
      </w:pPr>
      <w:r w:rsidRPr="00544981">
        <w:rPr>
          <w:lang w:val="en-US"/>
        </w:rPr>
        <w:t>5.25.6</w:t>
      </w:r>
      <w:r>
        <w:rPr>
          <w:rFonts w:asciiTheme="minorHAnsi" w:eastAsiaTheme="minorEastAsia" w:hAnsiTheme="minorHAnsi" w:cstheme="minorBidi"/>
          <w:sz w:val="22"/>
          <w:szCs w:val="22"/>
          <w:lang w:eastAsia="en-GB"/>
        </w:rPr>
        <w:tab/>
      </w:r>
      <w:r w:rsidRPr="00544981">
        <w:rPr>
          <w:lang w:val="en-US"/>
        </w:rPr>
        <w:t>Potential New Requirements</w:t>
      </w:r>
      <w:r>
        <w:tab/>
      </w:r>
      <w:r>
        <w:fldChar w:fldCharType="begin"/>
      </w:r>
      <w:r>
        <w:instrText xml:space="preserve"> PAGEREF _Toc129348977 \h </w:instrText>
      </w:r>
      <w:r>
        <w:fldChar w:fldCharType="separate"/>
      </w:r>
      <w:r>
        <w:t>75</w:t>
      </w:r>
      <w:r>
        <w:fldChar w:fldCharType="end"/>
      </w:r>
    </w:p>
    <w:p w14:paraId="7EDDEBEE" w14:textId="4E1C6C70" w:rsidR="00681F20" w:rsidRDefault="00681F20">
      <w:pPr>
        <w:pStyle w:val="TOC2"/>
        <w:rPr>
          <w:rFonts w:asciiTheme="minorHAnsi" w:eastAsiaTheme="minorEastAsia" w:hAnsiTheme="minorHAnsi" w:cstheme="minorBidi"/>
          <w:sz w:val="22"/>
          <w:szCs w:val="22"/>
          <w:lang w:eastAsia="en-GB"/>
        </w:rPr>
      </w:pPr>
      <w:r w:rsidRPr="00544981">
        <w:rPr>
          <w:lang w:val="en-US"/>
        </w:rPr>
        <w:t>5.26</w:t>
      </w:r>
      <w:r>
        <w:rPr>
          <w:rFonts w:asciiTheme="minorHAnsi" w:eastAsiaTheme="minorEastAsia" w:hAnsiTheme="minorHAnsi" w:cstheme="minorBidi"/>
          <w:sz w:val="22"/>
          <w:szCs w:val="22"/>
          <w:lang w:eastAsia="en-GB"/>
        </w:rPr>
        <w:tab/>
      </w:r>
      <w:r w:rsidRPr="00544981">
        <w:rPr>
          <w:lang w:val="en-US"/>
        </w:rPr>
        <w:t>IMS-based 3D Avatar Call Support for Accessibility Use Case</w:t>
      </w:r>
      <w:r>
        <w:tab/>
      </w:r>
      <w:r>
        <w:fldChar w:fldCharType="begin"/>
      </w:r>
      <w:r>
        <w:instrText xml:space="preserve"> PAGEREF _Toc129348978 \h </w:instrText>
      </w:r>
      <w:r>
        <w:fldChar w:fldCharType="separate"/>
      </w:r>
      <w:r>
        <w:t>76</w:t>
      </w:r>
      <w:r>
        <w:fldChar w:fldCharType="end"/>
      </w:r>
    </w:p>
    <w:p w14:paraId="22B115F4" w14:textId="56FDCCF6"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5.26.1</w:t>
      </w:r>
      <w:r w:rsidRPr="00681F20">
        <w:rPr>
          <w:rFonts w:asciiTheme="minorHAnsi" w:eastAsiaTheme="minorEastAsia" w:hAnsiTheme="minorHAnsi" w:cstheme="minorBidi"/>
          <w:sz w:val="22"/>
          <w:szCs w:val="22"/>
          <w:lang w:val="fr-FR" w:eastAsia="en-GB"/>
        </w:rPr>
        <w:tab/>
      </w:r>
      <w:r w:rsidRPr="00681F20">
        <w:rPr>
          <w:lang w:val="fr-FR"/>
        </w:rPr>
        <w:t>Description</w:t>
      </w:r>
      <w:r w:rsidRPr="00681F20">
        <w:rPr>
          <w:lang w:val="fr-FR"/>
        </w:rPr>
        <w:tab/>
      </w:r>
      <w:r>
        <w:fldChar w:fldCharType="begin"/>
      </w:r>
      <w:r w:rsidRPr="00681F20">
        <w:rPr>
          <w:lang w:val="fr-FR"/>
        </w:rPr>
        <w:instrText xml:space="preserve"> PAGEREF _Toc129348979 \h </w:instrText>
      </w:r>
      <w:r>
        <w:fldChar w:fldCharType="separate"/>
      </w:r>
      <w:r w:rsidRPr="00681F20">
        <w:rPr>
          <w:lang w:val="fr-FR"/>
        </w:rPr>
        <w:t>76</w:t>
      </w:r>
      <w:r>
        <w:fldChar w:fldCharType="end"/>
      </w:r>
    </w:p>
    <w:p w14:paraId="7EA3FB4B" w14:textId="7A707EEB"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5.26.2</w:t>
      </w:r>
      <w:r w:rsidRPr="00681F20">
        <w:rPr>
          <w:rFonts w:asciiTheme="minorHAnsi" w:eastAsiaTheme="minorEastAsia" w:hAnsiTheme="minorHAnsi" w:cstheme="minorBidi"/>
          <w:sz w:val="22"/>
          <w:szCs w:val="22"/>
          <w:lang w:val="fr-FR" w:eastAsia="en-GB"/>
        </w:rPr>
        <w:tab/>
      </w:r>
      <w:r w:rsidRPr="00681F20">
        <w:rPr>
          <w:lang w:val="fr-FR"/>
        </w:rPr>
        <w:t>Pre-conditions</w:t>
      </w:r>
      <w:r w:rsidRPr="00681F20">
        <w:rPr>
          <w:lang w:val="fr-FR"/>
        </w:rPr>
        <w:tab/>
      </w:r>
      <w:r>
        <w:fldChar w:fldCharType="begin"/>
      </w:r>
      <w:r w:rsidRPr="00681F20">
        <w:rPr>
          <w:lang w:val="fr-FR"/>
        </w:rPr>
        <w:instrText xml:space="preserve"> PAGEREF _Toc129348980 \h </w:instrText>
      </w:r>
      <w:r>
        <w:fldChar w:fldCharType="separate"/>
      </w:r>
      <w:r w:rsidRPr="00681F20">
        <w:rPr>
          <w:lang w:val="fr-FR"/>
        </w:rPr>
        <w:t>77</w:t>
      </w:r>
      <w:r>
        <w:fldChar w:fldCharType="end"/>
      </w:r>
    </w:p>
    <w:p w14:paraId="73EC5B49" w14:textId="0B218539"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5.26.3</w:t>
      </w:r>
      <w:r w:rsidRPr="00681F20">
        <w:rPr>
          <w:rFonts w:asciiTheme="minorHAnsi" w:eastAsiaTheme="minorEastAsia" w:hAnsiTheme="minorHAnsi" w:cstheme="minorBidi"/>
          <w:sz w:val="22"/>
          <w:szCs w:val="22"/>
          <w:lang w:val="fr-FR" w:eastAsia="en-GB"/>
        </w:rPr>
        <w:tab/>
      </w:r>
      <w:r w:rsidRPr="00681F20">
        <w:rPr>
          <w:lang w:val="fr-FR"/>
        </w:rPr>
        <w:t>Service Flows</w:t>
      </w:r>
      <w:r w:rsidRPr="00681F20">
        <w:rPr>
          <w:lang w:val="fr-FR"/>
        </w:rPr>
        <w:tab/>
      </w:r>
      <w:r>
        <w:fldChar w:fldCharType="begin"/>
      </w:r>
      <w:r w:rsidRPr="00681F20">
        <w:rPr>
          <w:lang w:val="fr-FR"/>
        </w:rPr>
        <w:instrText xml:space="preserve"> PAGEREF _Toc129348981 \h </w:instrText>
      </w:r>
      <w:r>
        <w:fldChar w:fldCharType="separate"/>
      </w:r>
      <w:r w:rsidRPr="00681F20">
        <w:rPr>
          <w:lang w:val="fr-FR"/>
        </w:rPr>
        <w:t>77</w:t>
      </w:r>
      <w:r>
        <w:fldChar w:fldCharType="end"/>
      </w:r>
    </w:p>
    <w:p w14:paraId="4D770737" w14:textId="4465BC0F" w:rsidR="00681F20" w:rsidRPr="00681F20" w:rsidRDefault="00681F20">
      <w:pPr>
        <w:pStyle w:val="TOC3"/>
        <w:rPr>
          <w:rFonts w:asciiTheme="minorHAnsi" w:eastAsiaTheme="minorEastAsia" w:hAnsiTheme="minorHAnsi" w:cstheme="minorBidi"/>
          <w:sz w:val="22"/>
          <w:szCs w:val="22"/>
          <w:lang w:val="fr-FR" w:eastAsia="en-GB"/>
        </w:rPr>
      </w:pPr>
      <w:r w:rsidRPr="00681F20">
        <w:rPr>
          <w:lang w:val="fr-FR"/>
        </w:rPr>
        <w:t>5.26.4</w:t>
      </w:r>
      <w:r w:rsidRPr="00681F20">
        <w:rPr>
          <w:rFonts w:asciiTheme="minorHAnsi" w:eastAsiaTheme="minorEastAsia" w:hAnsiTheme="minorHAnsi" w:cstheme="minorBidi"/>
          <w:sz w:val="22"/>
          <w:szCs w:val="22"/>
          <w:lang w:val="fr-FR" w:eastAsia="en-GB"/>
        </w:rPr>
        <w:tab/>
      </w:r>
      <w:r w:rsidRPr="00681F20">
        <w:rPr>
          <w:lang w:val="fr-FR"/>
        </w:rPr>
        <w:t>Post-conditions</w:t>
      </w:r>
      <w:r w:rsidRPr="00681F20">
        <w:rPr>
          <w:lang w:val="fr-FR"/>
        </w:rPr>
        <w:tab/>
      </w:r>
      <w:r>
        <w:fldChar w:fldCharType="begin"/>
      </w:r>
      <w:r w:rsidRPr="00681F20">
        <w:rPr>
          <w:lang w:val="fr-FR"/>
        </w:rPr>
        <w:instrText xml:space="preserve"> PAGEREF _Toc129348982 \h </w:instrText>
      </w:r>
      <w:r>
        <w:fldChar w:fldCharType="separate"/>
      </w:r>
      <w:r w:rsidRPr="00681F20">
        <w:rPr>
          <w:lang w:val="fr-FR"/>
        </w:rPr>
        <w:t>78</w:t>
      </w:r>
      <w:r>
        <w:fldChar w:fldCharType="end"/>
      </w:r>
    </w:p>
    <w:p w14:paraId="6A5CA105" w14:textId="458DEA56" w:rsidR="00681F20" w:rsidRDefault="00681F20">
      <w:pPr>
        <w:pStyle w:val="TOC3"/>
        <w:rPr>
          <w:rFonts w:asciiTheme="minorHAnsi" w:eastAsiaTheme="minorEastAsia" w:hAnsiTheme="minorHAnsi" w:cstheme="minorBidi"/>
          <w:sz w:val="22"/>
          <w:szCs w:val="22"/>
          <w:lang w:eastAsia="en-GB"/>
        </w:rPr>
      </w:pPr>
      <w:r w:rsidRPr="00544981">
        <w:rPr>
          <w:lang w:val="en-US"/>
        </w:rPr>
        <w:t>5.26.5</w:t>
      </w:r>
      <w:r>
        <w:rPr>
          <w:rFonts w:asciiTheme="minorHAnsi" w:eastAsiaTheme="minorEastAsia" w:hAnsiTheme="minorHAnsi" w:cstheme="minorBidi"/>
          <w:sz w:val="22"/>
          <w:szCs w:val="22"/>
          <w:lang w:eastAsia="en-GB"/>
        </w:rPr>
        <w:tab/>
      </w:r>
      <w:r w:rsidRPr="00544981">
        <w:rPr>
          <w:lang w:val="en-US"/>
        </w:rPr>
        <w:t>Existing feature partially or fully covering use case functionality</w:t>
      </w:r>
      <w:r>
        <w:tab/>
      </w:r>
      <w:r>
        <w:fldChar w:fldCharType="begin"/>
      </w:r>
      <w:r>
        <w:instrText xml:space="preserve"> PAGEREF _Toc129348983 \h </w:instrText>
      </w:r>
      <w:r>
        <w:fldChar w:fldCharType="separate"/>
      </w:r>
      <w:r>
        <w:t>78</w:t>
      </w:r>
      <w:r>
        <w:fldChar w:fldCharType="end"/>
      </w:r>
    </w:p>
    <w:p w14:paraId="7E9A2710" w14:textId="3BE1FE42" w:rsidR="00681F20" w:rsidRDefault="00681F20">
      <w:pPr>
        <w:pStyle w:val="TOC3"/>
        <w:rPr>
          <w:rFonts w:asciiTheme="minorHAnsi" w:eastAsiaTheme="minorEastAsia" w:hAnsiTheme="minorHAnsi" w:cstheme="minorBidi"/>
          <w:sz w:val="22"/>
          <w:szCs w:val="22"/>
          <w:lang w:eastAsia="en-GB"/>
        </w:rPr>
      </w:pPr>
      <w:r w:rsidRPr="00544981">
        <w:rPr>
          <w:lang w:val="en-US"/>
        </w:rPr>
        <w:t>5.26.6</w:t>
      </w:r>
      <w:r>
        <w:rPr>
          <w:rFonts w:asciiTheme="minorHAnsi" w:eastAsiaTheme="minorEastAsia" w:hAnsiTheme="minorHAnsi" w:cstheme="minorBidi"/>
          <w:sz w:val="22"/>
          <w:szCs w:val="22"/>
          <w:lang w:eastAsia="en-GB"/>
        </w:rPr>
        <w:tab/>
      </w:r>
      <w:r w:rsidRPr="00544981">
        <w:rPr>
          <w:lang w:val="en-US"/>
        </w:rPr>
        <w:t>Potential New Requirements</w:t>
      </w:r>
      <w:r>
        <w:tab/>
      </w:r>
      <w:r>
        <w:fldChar w:fldCharType="begin"/>
      </w:r>
      <w:r>
        <w:instrText xml:space="preserve"> PAGEREF _Toc129348984 \h </w:instrText>
      </w:r>
      <w:r>
        <w:fldChar w:fldCharType="separate"/>
      </w:r>
      <w:r>
        <w:t>78</w:t>
      </w:r>
      <w:r>
        <w:fldChar w:fldCharType="end"/>
      </w:r>
    </w:p>
    <w:p w14:paraId="7AD98061" w14:textId="45F0FF56" w:rsidR="00681F20" w:rsidRDefault="00681F20">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User identities in a digital asset container</w:t>
      </w:r>
      <w:r>
        <w:tab/>
      </w:r>
      <w:r>
        <w:fldChar w:fldCharType="begin"/>
      </w:r>
      <w:r>
        <w:instrText xml:space="preserve"> PAGEREF _Toc129348985 \h </w:instrText>
      </w:r>
      <w:r>
        <w:fldChar w:fldCharType="separate"/>
      </w:r>
      <w:r>
        <w:t>81</w:t>
      </w:r>
      <w:r>
        <w:fldChar w:fldCharType="end"/>
      </w:r>
    </w:p>
    <w:p w14:paraId="051EF4EA" w14:textId="186E591E" w:rsidR="00681F20" w:rsidRDefault="00681F20">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_Toc129348986 \h </w:instrText>
      </w:r>
      <w:r>
        <w:fldChar w:fldCharType="separate"/>
      </w:r>
      <w:r>
        <w:t>81</w:t>
      </w:r>
      <w:r>
        <w:fldChar w:fldCharType="end"/>
      </w:r>
    </w:p>
    <w:p w14:paraId="0FA6693C" w14:textId="6636DFF4" w:rsidR="00681F20" w:rsidRDefault="00681F20">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_Toc129348987 \h </w:instrText>
      </w:r>
      <w:r>
        <w:fldChar w:fldCharType="separate"/>
      </w:r>
      <w:r>
        <w:t>81</w:t>
      </w:r>
      <w:r>
        <w:fldChar w:fldCharType="end"/>
      </w:r>
    </w:p>
    <w:p w14:paraId="7E1FED6C" w14:textId="7C90FFEC" w:rsidR="00681F20" w:rsidRDefault="00681F20">
      <w:pPr>
        <w:pStyle w:val="TOC3"/>
        <w:rPr>
          <w:rFonts w:asciiTheme="minorHAnsi" w:eastAsiaTheme="minorEastAsia" w:hAnsiTheme="minorHAnsi" w:cstheme="minorBidi"/>
          <w:sz w:val="22"/>
          <w:szCs w:val="22"/>
          <w:lang w:eastAsia="en-GB"/>
        </w:rPr>
      </w:pPr>
      <w:r>
        <w:rPr>
          <w:lang w:eastAsia="ja-JP"/>
        </w:rPr>
        <w:t>5.28.3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_Toc129348988 \h </w:instrText>
      </w:r>
      <w:r>
        <w:fldChar w:fldCharType="separate"/>
      </w:r>
      <w:r>
        <w:t>81</w:t>
      </w:r>
      <w:r>
        <w:fldChar w:fldCharType="end"/>
      </w:r>
    </w:p>
    <w:p w14:paraId="29E44524" w14:textId="24977E61" w:rsidR="00681F20" w:rsidRDefault="00681F20">
      <w:pPr>
        <w:pStyle w:val="TOC3"/>
        <w:rPr>
          <w:rFonts w:asciiTheme="minorHAnsi" w:eastAsiaTheme="minorEastAsia" w:hAnsiTheme="minorHAnsi" w:cstheme="minorBidi"/>
          <w:sz w:val="22"/>
          <w:szCs w:val="22"/>
          <w:lang w:eastAsia="en-GB"/>
        </w:rPr>
      </w:pPr>
      <w:r>
        <w:rPr>
          <w:lang w:eastAsia="ja-JP"/>
        </w:rPr>
        <w:t>5.28.4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_Toc129348989 \h </w:instrText>
      </w:r>
      <w:r>
        <w:fldChar w:fldCharType="separate"/>
      </w:r>
      <w:r>
        <w:t>82</w:t>
      </w:r>
      <w:r>
        <w:fldChar w:fldCharType="end"/>
      </w:r>
    </w:p>
    <w:p w14:paraId="353D4820" w14:textId="76EDDE77" w:rsidR="00681F20" w:rsidRDefault="00681F20">
      <w:pPr>
        <w:pStyle w:val="TOC3"/>
        <w:rPr>
          <w:rFonts w:asciiTheme="minorHAnsi" w:eastAsiaTheme="minorEastAsia" w:hAnsiTheme="minorHAnsi" w:cstheme="minorBidi"/>
          <w:sz w:val="22"/>
          <w:szCs w:val="22"/>
          <w:lang w:eastAsia="en-GB"/>
        </w:rPr>
      </w:pPr>
      <w:r>
        <w:t>5.28.5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_Toc129348990 \h </w:instrText>
      </w:r>
      <w:r>
        <w:fldChar w:fldCharType="separate"/>
      </w:r>
      <w:r>
        <w:t>82</w:t>
      </w:r>
      <w:r>
        <w:fldChar w:fldCharType="end"/>
      </w:r>
    </w:p>
    <w:p w14:paraId="0B04C97F" w14:textId="57DCAD40" w:rsidR="00681F20" w:rsidRDefault="00681F20">
      <w:pPr>
        <w:pStyle w:val="TOC3"/>
        <w:rPr>
          <w:rFonts w:asciiTheme="minorHAnsi" w:eastAsiaTheme="minorEastAsia" w:hAnsiTheme="minorHAnsi" w:cstheme="minorBidi"/>
          <w:sz w:val="22"/>
          <w:szCs w:val="22"/>
          <w:lang w:eastAsia="en-GB"/>
        </w:rPr>
      </w:pPr>
      <w:r>
        <w:t>5.28.6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_Toc129348991 \h </w:instrText>
      </w:r>
      <w:r>
        <w:fldChar w:fldCharType="separate"/>
      </w:r>
      <w:r>
        <w:t>82</w:t>
      </w:r>
      <w:r>
        <w:fldChar w:fldCharType="end"/>
      </w:r>
    </w:p>
    <w:p w14:paraId="51B2C6C1" w14:textId="2423705B" w:rsidR="00681F20" w:rsidRDefault="00681F2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Considerations</w:t>
      </w:r>
      <w:r>
        <w:tab/>
      </w:r>
      <w:r>
        <w:fldChar w:fldCharType="begin"/>
      </w:r>
      <w:r>
        <w:instrText xml:space="preserve"> PAGEREF _Toc129348992 \h </w:instrText>
      </w:r>
      <w:r>
        <w:fldChar w:fldCharType="separate"/>
      </w:r>
      <w:r>
        <w:t>82</w:t>
      </w:r>
      <w:r>
        <w:fldChar w:fldCharType="end"/>
      </w:r>
    </w:p>
    <w:p w14:paraId="527FCE1A" w14:textId="43890C81" w:rsidR="00681F20" w:rsidRDefault="00681F2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Consolidated potential requirements and KPIs</w:t>
      </w:r>
      <w:r>
        <w:tab/>
      </w:r>
      <w:r>
        <w:fldChar w:fldCharType="begin"/>
      </w:r>
      <w:r>
        <w:instrText xml:space="preserve"> PAGEREF _Toc129348993 \h </w:instrText>
      </w:r>
      <w:r>
        <w:fldChar w:fldCharType="separate"/>
      </w:r>
      <w:r>
        <w:t>82</w:t>
      </w:r>
      <w:r>
        <w:fldChar w:fldCharType="end"/>
      </w:r>
    </w:p>
    <w:p w14:paraId="0C129C2E" w14:textId="01FA71CD" w:rsidR="00681F20" w:rsidRDefault="00681F2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Consolidated potential requirements</w:t>
      </w:r>
      <w:r>
        <w:tab/>
      </w:r>
      <w:r>
        <w:fldChar w:fldCharType="begin"/>
      </w:r>
      <w:r>
        <w:instrText xml:space="preserve"> PAGEREF _Toc129348994 \h </w:instrText>
      </w:r>
      <w:r>
        <w:fldChar w:fldCharType="separate"/>
      </w:r>
      <w:r>
        <w:t>82</w:t>
      </w:r>
      <w:r>
        <w:fldChar w:fldCharType="end"/>
      </w:r>
    </w:p>
    <w:p w14:paraId="40FE574B" w14:textId="75B76496" w:rsidR="00681F20" w:rsidRDefault="00681F2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Consolidated potential KPIs</w:t>
      </w:r>
      <w:r>
        <w:tab/>
      </w:r>
      <w:r>
        <w:fldChar w:fldCharType="begin"/>
      </w:r>
      <w:r>
        <w:instrText xml:space="preserve"> PAGEREF _Toc129348995 \h </w:instrText>
      </w:r>
      <w:r>
        <w:fldChar w:fldCharType="separate"/>
      </w:r>
      <w:r>
        <w:t>82</w:t>
      </w:r>
      <w:r>
        <w:fldChar w:fldCharType="end"/>
      </w:r>
    </w:p>
    <w:p w14:paraId="7867B621" w14:textId="16D48D2C" w:rsidR="00681F20" w:rsidRDefault="00681F2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_Toc129348996 \h </w:instrText>
      </w:r>
      <w:r>
        <w:fldChar w:fldCharType="separate"/>
      </w:r>
      <w:r>
        <w:t>82</w:t>
      </w:r>
      <w:r>
        <w:fldChar w:fldCharType="end"/>
      </w:r>
    </w:p>
    <w:p w14:paraId="3DC300AE" w14:textId="401A9681" w:rsidR="00681F20" w:rsidRDefault="00681F20">
      <w:pPr>
        <w:pStyle w:val="TOC1"/>
        <w:rPr>
          <w:rFonts w:asciiTheme="minorHAnsi" w:eastAsiaTheme="minorEastAsia" w:hAnsiTheme="minorHAnsi" w:cstheme="minorBidi"/>
          <w:szCs w:val="22"/>
          <w:lang w:eastAsia="en-GB"/>
        </w:rPr>
      </w:pPr>
      <w:r>
        <w:t>Annex A (informative): Avatar Service Considerations</w:t>
      </w:r>
      <w:r>
        <w:tab/>
      </w:r>
      <w:r>
        <w:fldChar w:fldCharType="begin"/>
      </w:r>
      <w:r>
        <w:instrText xml:space="preserve"> PAGEREF _Toc129348997 \h </w:instrText>
      </w:r>
      <w:r>
        <w:fldChar w:fldCharType="separate"/>
      </w:r>
      <w:r>
        <w:t>83</w:t>
      </w:r>
      <w:r>
        <w:fldChar w:fldCharType="end"/>
      </w:r>
    </w:p>
    <w:p w14:paraId="7CFDF43D" w14:textId="70CC2BFD" w:rsidR="00681F20" w:rsidRDefault="00681F20">
      <w:pPr>
        <w:pStyle w:val="TOC1"/>
        <w:rPr>
          <w:rFonts w:asciiTheme="minorHAnsi" w:eastAsiaTheme="minorEastAsia" w:hAnsiTheme="minorHAnsi" w:cstheme="minorBidi"/>
          <w:szCs w:val="22"/>
          <w:lang w:eastAsia="en-GB"/>
        </w:rPr>
      </w:pPr>
      <w:r>
        <w:t>Annex B (informative): The EU Digital Identity Wallet Initiative</w:t>
      </w:r>
      <w:r>
        <w:tab/>
      </w:r>
      <w:r>
        <w:fldChar w:fldCharType="begin"/>
      </w:r>
      <w:r>
        <w:instrText xml:space="preserve"> PAGEREF _Toc129348998 \h </w:instrText>
      </w:r>
      <w:r>
        <w:fldChar w:fldCharType="separate"/>
      </w:r>
      <w:r>
        <w:t>85</w:t>
      </w:r>
      <w:r>
        <w:fldChar w:fldCharType="end"/>
      </w:r>
    </w:p>
    <w:p w14:paraId="358FD0FB" w14:textId="28F99974" w:rsidR="00681F20" w:rsidRDefault="00681F20">
      <w:pPr>
        <w:pStyle w:val="TOC2"/>
        <w:rPr>
          <w:rFonts w:asciiTheme="minorHAnsi" w:eastAsiaTheme="minorEastAsia" w:hAnsiTheme="minorHAnsi" w:cstheme="minorBidi"/>
          <w:sz w:val="22"/>
          <w:szCs w:val="22"/>
          <w:lang w:eastAsia="en-GB"/>
        </w:rPr>
      </w:pPr>
      <w:r>
        <w:t>References</w:t>
      </w:r>
      <w:r>
        <w:tab/>
      </w:r>
      <w:r>
        <w:fldChar w:fldCharType="begin"/>
      </w:r>
      <w:r>
        <w:instrText xml:space="preserve"> PAGEREF _Toc129348999 \h </w:instrText>
      </w:r>
      <w:r>
        <w:fldChar w:fldCharType="separate"/>
      </w:r>
      <w:r>
        <w:t>86</w:t>
      </w:r>
      <w:r>
        <w:fldChar w:fldCharType="end"/>
      </w:r>
    </w:p>
    <w:p w14:paraId="6950FABB" w14:textId="5ECE735F" w:rsidR="00681F20" w:rsidRDefault="00681F20">
      <w:pPr>
        <w:pStyle w:val="TOC1"/>
        <w:rPr>
          <w:rFonts w:asciiTheme="minorHAnsi" w:eastAsiaTheme="minorEastAsia" w:hAnsiTheme="minorHAnsi" w:cstheme="minorBidi"/>
          <w:szCs w:val="22"/>
          <w:lang w:eastAsia="en-GB"/>
        </w:rPr>
      </w:pPr>
      <w:r>
        <w:t>Annex C (Informative): Energy Efficiency of Content Delivery for Metaverse Media Communication</w:t>
      </w:r>
      <w:r>
        <w:tab/>
      </w:r>
      <w:r>
        <w:fldChar w:fldCharType="begin"/>
      </w:r>
      <w:r>
        <w:instrText xml:space="preserve"> PAGEREF _Toc129349000 \h </w:instrText>
      </w:r>
      <w:r>
        <w:fldChar w:fldCharType="separate"/>
      </w:r>
      <w:r>
        <w:t>87</w:t>
      </w:r>
      <w:r>
        <w:fldChar w:fldCharType="end"/>
      </w:r>
    </w:p>
    <w:p w14:paraId="62AFD80F" w14:textId="3AB259AD" w:rsidR="00681F20" w:rsidRDefault="00681F20">
      <w:pPr>
        <w:pStyle w:val="TOC8"/>
        <w:rPr>
          <w:rFonts w:asciiTheme="minorHAnsi" w:eastAsiaTheme="minorEastAsia" w:hAnsiTheme="minorHAnsi" w:cstheme="minorBidi"/>
          <w:b w:val="0"/>
          <w:szCs w:val="22"/>
          <w:lang w:eastAsia="en-GB"/>
        </w:rPr>
      </w:pPr>
      <w:r>
        <w:t>Annex &lt;Y&gt; (informative): Bibliography</w:t>
      </w:r>
      <w:r>
        <w:tab/>
      </w:r>
      <w:r>
        <w:fldChar w:fldCharType="begin"/>
      </w:r>
      <w:r>
        <w:instrText xml:space="preserve"> PAGEREF _Toc129349001 \h </w:instrText>
      </w:r>
      <w:r>
        <w:fldChar w:fldCharType="separate"/>
      </w:r>
      <w:r>
        <w:t>89</w:t>
      </w:r>
      <w:r>
        <w:fldChar w:fldCharType="end"/>
      </w:r>
    </w:p>
    <w:p w14:paraId="0F00A885" w14:textId="58D8B0B9" w:rsidR="00681F20" w:rsidRDefault="00681F20">
      <w:pPr>
        <w:pStyle w:val="TOC8"/>
        <w:rPr>
          <w:rFonts w:asciiTheme="minorHAnsi" w:eastAsiaTheme="minorEastAsia" w:hAnsiTheme="minorHAnsi" w:cstheme="minorBidi"/>
          <w:b w:val="0"/>
          <w:szCs w:val="22"/>
          <w:lang w:eastAsia="en-GB"/>
        </w:rPr>
      </w:pPr>
      <w:r>
        <w:t>Annex &lt;Z&gt; (informative): Change history</w:t>
      </w:r>
      <w:r>
        <w:tab/>
      </w:r>
      <w:r>
        <w:fldChar w:fldCharType="begin"/>
      </w:r>
      <w:r>
        <w:instrText xml:space="preserve"> PAGEREF _Toc129349002 \h </w:instrText>
      </w:r>
      <w:r>
        <w:fldChar w:fldCharType="separate"/>
      </w:r>
      <w:r>
        <w:t>90</w:t>
      </w:r>
      <w:r>
        <w:fldChar w:fldCharType="end"/>
      </w:r>
    </w:p>
    <w:p w14:paraId="747690AD" w14:textId="274DAD77" w:rsidR="0074026F" w:rsidRPr="007B600E" w:rsidRDefault="004D3578" w:rsidP="00614BFC">
      <w:r w:rsidRPr="004D3578">
        <w:rPr>
          <w:noProof/>
          <w:sz w:val="22"/>
        </w:rPr>
        <w:fldChar w:fldCharType="end"/>
      </w:r>
    </w:p>
    <w:p w14:paraId="03993004" w14:textId="77777777" w:rsidR="00080512" w:rsidRDefault="00080512">
      <w:pPr>
        <w:pStyle w:val="Heading1"/>
      </w:pPr>
      <w:bookmarkStart w:id="15" w:name="foreword"/>
      <w:bookmarkStart w:id="16" w:name="_Toc120012962"/>
      <w:bookmarkStart w:id="17" w:name="_Toc120025076"/>
      <w:bookmarkStart w:id="18" w:name="_Toc120025229"/>
      <w:bookmarkStart w:id="19" w:name="_Toc120091307"/>
      <w:bookmarkStart w:id="20" w:name="_Toc129348794"/>
      <w:bookmarkEnd w:id="15"/>
      <w:r w:rsidRPr="004D3578">
        <w:t>Foreword</w:t>
      </w:r>
      <w:bookmarkEnd w:id="16"/>
      <w:bookmarkEnd w:id="17"/>
      <w:bookmarkEnd w:id="18"/>
      <w:bookmarkEnd w:id="19"/>
      <w:bookmarkEnd w:id="20"/>
    </w:p>
    <w:p w14:paraId="2511FBFA" w14:textId="23FF0C20" w:rsidR="00080512" w:rsidRPr="004D3578" w:rsidRDefault="00080512">
      <w:r w:rsidRPr="004D3578">
        <w:t xml:space="preserve">This Technical </w:t>
      </w:r>
      <w:bookmarkStart w:id="21" w:name="spectype3"/>
      <w:r w:rsidR="00602AEA" w:rsidRPr="00F735B7">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lastRenderedPageBreak/>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2" w:name="introduction"/>
      <w:bookmarkStart w:id="23" w:name="_Toc120012963"/>
      <w:bookmarkStart w:id="24" w:name="_Toc120025077"/>
      <w:bookmarkStart w:id="25" w:name="_Toc120025230"/>
      <w:bookmarkStart w:id="26" w:name="_Toc120091308"/>
      <w:bookmarkStart w:id="27" w:name="_Toc129348795"/>
      <w:bookmarkEnd w:id="22"/>
      <w:r w:rsidRPr="004D3578">
        <w:t>Introduction</w:t>
      </w:r>
      <w:bookmarkEnd w:id="23"/>
      <w:bookmarkEnd w:id="24"/>
      <w:bookmarkEnd w:id="25"/>
      <w:bookmarkEnd w:id="26"/>
      <w:bookmarkEnd w:id="27"/>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28" w:name="scope"/>
      <w:bookmarkStart w:id="29" w:name="_Toc120012964"/>
      <w:bookmarkStart w:id="30" w:name="_Toc120025078"/>
      <w:bookmarkStart w:id="31" w:name="_Toc120025231"/>
      <w:bookmarkStart w:id="32" w:name="_Toc120091309"/>
      <w:bookmarkStart w:id="33" w:name="_Toc129348796"/>
      <w:bookmarkEnd w:id="28"/>
      <w:r w:rsidRPr="004D3578">
        <w:lastRenderedPageBreak/>
        <w:t>1</w:t>
      </w:r>
      <w:r w:rsidRPr="004D3578">
        <w:tab/>
        <w:t>Scope</w:t>
      </w:r>
      <w:bookmarkEnd w:id="29"/>
      <w:bookmarkEnd w:id="30"/>
      <w:bookmarkEnd w:id="31"/>
      <w:bookmarkEnd w:id="32"/>
      <w:bookmarkEnd w:id="33"/>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2BE4E968" w:rsidR="001F5FDF" w:rsidRPr="009F218E" w:rsidRDefault="001F5FDF" w:rsidP="001F5FDF">
      <w:pPr>
        <w:pStyle w:val="B2"/>
      </w:pPr>
      <w:r w:rsidRPr="009F218E">
        <w:t>-</w:t>
      </w:r>
      <w:r w:rsidRPr="009F218E">
        <w:tab/>
      </w:r>
      <w:r w:rsidR="00837C41">
        <w:t>e</w:t>
      </w:r>
      <w:r w:rsidR="00837C41" w:rsidRPr="009F218E">
        <w:t xml:space="preserv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70363930" w:rsidR="00080512" w:rsidRPr="004D3578" w:rsidRDefault="001F5FDF" w:rsidP="001F5FDF">
      <w:r w:rsidRPr="00F90982">
        <w:t xml:space="preserve">A difference between this study and </w:t>
      </w:r>
      <w:r w:rsidR="00DF605C">
        <w:t>TR 22.847 "</w:t>
      </w:r>
      <w:r>
        <w:t xml:space="preserve">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34" w:name="references"/>
      <w:bookmarkStart w:id="35" w:name="_Toc120012965"/>
      <w:bookmarkStart w:id="36" w:name="_Toc120025079"/>
      <w:bookmarkStart w:id="37" w:name="_Toc120025232"/>
      <w:bookmarkStart w:id="38" w:name="_Toc120091310"/>
      <w:bookmarkStart w:id="39" w:name="_Toc129348797"/>
      <w:bookmarkEnd w:id="34"/>
      <w:r w:rsidRPr="004D3578">
        <w:t>2</w:t>
      </w:r>
      <w:r w:rsidRPr="004D3578">
        <w:tab/>
        <w:t>References</w:t>
      </w:r>
      <w:bookmarkEnd w:id="35"/>
      <w:bookmarkEnd w:id="36"/>
      <w:bookmarkEnd w:id="37"/>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Pr="00681F20" w:rsidRDefault="00555AA9" w:rsidP="00681F20">
      <w:pPr>
        <w:pStyle w:val="EX"/>
      </w:pPr>
      <w:r w:rsidRPr="00681F20">
        <w:t>[2]</w:t>
      </w:r>
      <w:r w:rsidRPr="00681F20">
        <w:tab/>
        <w:t>3GPP TS 22.228: "Service requirements for the Internet Protocol (IP) Multimedia core network Subsystem (IMS)".</w:t>
      </w:r>
    </w:p>
    <w:p w14:paraId="4F8FCF95" w14:textId="3441D254" w:rsidR="00555AA9" w:rsidRPr="00681F20" w:rsidRDefault="00555AA9" w:rsidP="00681F20">
      <w:pPr>
        <w:pStyle w:val="EX"/>
      </w:pPr>
      <w:r w:rsidRPr="00681F20">
        <w:t>[3]</w:t>
      </w:r>
      <w:r w:rsidRPr="00681F20">
        <w:tab/>
        <w:t>3GPP TS 22.173: "IP Multimedia Core Network Subsystem (IMS) Multimedia Telephony Service and supplementary services".</w:t>
      </w:r>
    </w:p>
    <w:p w14:paraId="5B1B7413" w14:textId="55BC578C" w:rsidR="00555AA9" w:rsidRPr="00681F20" w:rsidRDefault="00555AA9" w:rsidP="00681F20">
      <w:pPr>
        <w:pStyle w:val="EX"/>
      </w:pPr>
      <w:r w:rsidRPr="00681F20">
        <w:lastRenderedPageBreak/>
        <w:t>[4]</w:t>
      </w:r>
      <w:r w:rsidRPr="00681F20">
        <w:tab/>
        <w:t>3GPP TS 22.101: "Service principles".</w:t>
      </w:r>
    </w:p>
    <w:p w14:paraId="4740DACA" w14:textId="5C6499F2" w:rsidR="00555AA9" w:rsidRPr="00681F20" w:rsidRDefault="00555AA9" w:rsidP="00681F20">
      <w:pPr>
        <w:pStyle w:val="EX"/>
      </w:pPr>
      <w:r w:rsidRPr="00681F20">
        <w:t>[5]</w:t>
      </w:r>
      <w:r w:rsidRPr="00681F20">
        <w:tab/>
        <w:t>3GPP TS 22.261: "Service requirements for the 5G system".</w:t>
      </w:r>
    </w:p>
    <w:p w14:paraId="1E1641B7" w14:textId="45EF2FF8" w:rsidR="00555AA9" w:rsidRPr="00681F20" w:rsidRDefault="00555AA9" w:rsidP="00681F20">
      <w:pPr>
        <w:pStyle w:val="EX"/>
      </w:pPr>
      <w:r w:rsidRPr="00681F20">
        <w:t xml:space="preserve">[6] </w:t>
      </w:r>
      <w:r w:rsidRPr="00681F20">
        <w:tab/>
        <w:t>Talaba D, Horvath I, Lee K H, "Special issue of Computer-Aided Design on virtual and augmented reality technologies in product design," Computer-Aided Design 42:361 - 363.</w:t>
      </w:r>
    </w:p>
    <w:p w14:paraId="56E3C426" w14:textId="1D705713" w:rsidR="00555AA9" w:rsidRPr="00681F20" w:rsidRDefault="00555AA9" w:rsidP="00681F20">
      <w:pPr>
        <w:pStyle w:val="EX"/>
      </w:pPr>
      <w:r w:rsidRPr="00681F20">
        <w:t xml:space="preserve">[7] </w:t>
      </w:r>
      <w:r w:rsidRPr="00681F20">
        <w:tab/>
        <w:t>Wang X, Tsai J J-H, "Collaborative Design in Virtual Environments," In: ISCA 48:1-2.</w:t>
      </w:r>
    </w:p>
    <w:p w14:paraId="7AE8C842" w14:textId="4BE2DE35" w:rsidR="00555AA9" w:rsidRPr="00681F20" w:rsidRDefault="00555AA9" w:rsidP="00681F20">
      <w:pPr>
        <w:pStyle w:val="EX"/>
      </w:pPr>
      <w:r w:rsidRPr="00681F20">
        <w:t xml:space="preserve">[8] </w:t>
      </w:r>
      <w:r w:rsidRPr="00681F20">
        <w:tab/>
        <w:t>Benford S, Greenhalgh C, Rodden T, "Collaborative virtual environments." Communications of the ACM 44: 79–85.</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1AADF039" w:rsidR="00525B73" w:rsidRPr="00525B73" w:rsidRDefault="00525B73" w:rsidP="00525B73">
      <w:pPr>
        <w:pStyle w:val="EX"/>
      </w:pPr>
      <w:r w:rsidRPr="00525B73">
        <w:t>[</w:t>
      </w:r>
      <w:r>
        <w:t>15</w:t>
      </w:r>
      <w:r w:rsidRPr="00525B73">
        <w:t>]</w:t>
      </w:r>
      <w:r w:rsidRPr="00525B73">
        <w:tab/>
        <w:t xml:space="preserve">Lee, Donghwan et. al., </w:t>
      </w:r>
      <w:r w:rsidR="00837C41" w:rsidRPr="00FA46A7">
        <w:t>"</w:t>
      </w:r>
      <w:r w:rsidRPr="00525B73">
        <w:rPr>
          <w:rFonts w:hint="eastAsia"/>
        </w:rPr>
        <w:t>Large-scale Localization Datasets in Crowded Indoor Spaces,</w:t>
      </w:r>
      <w:r w:rsidR="00837C41" w:rsidRPr="00837C41">
        <w:t xml:space="preserve"> </w:t>
      </w:r>
      <w:r w:rsidR="00837C41" w:rsidRPr="00FA46A7">
        <w:t>"</w:t>
      </w:r>
      <w:r w:rsidRPr="00525B73">
        <w:rPr>
          <w:rFonts w:hint="eastAsia"/>
        </w:rPr>
        <w:t xml:space="preserve"> NAVER LABS, NAVER LABS Europe, CVPR</w:t>
      </w:r>
      <w:r w:rsidRPr="00525B73">
        <w:t xml:space="preserve"> </w:t>
      </w:r>
      <w:r w:rsidRPr="00525B73">
        <w:rPr>
          <w:rFonts w:hint="eastAsia"/>
        </w:rPr>
        <w:t>2021</w:t>
      </w:r>
      <w:r w:rsidRPr="00525B73">
        <w:t>.</w:t>
      </w:r>
    </w:p>
    <w:p w14:paraId="4D7599E1" w14:textId="1DE584F7" w:rsidR="00525B73" w:rsidRPr="00525B73" w:rsidRDefault="00525B73" w:rsidP="00525B73">
      <w:pPr>
        <w:pStyle w:val="EX"/>
      </w:pPr>
      <w:r w:rsidRPr="00525B73">
        <w:t>[</w:t>
      </w:r>
      <w:r>
        <w:t>16</w:t>
      </w:r>
      <w:r w:rsidRPr="00525B73">
        <w:t>]</w:t>
      </w:r>
      <w:r w:rsidRPr="00525B73">
        <w:tab/>
        <w:t>3GPP TR 22.837</w:t>
      </w:r>
      <w:r w:rsidR="00837C41">
        <w:t>:</w:t>
      </w:r>
      <w:r w:rsidR="00837C41" w:rsidRPr="00525B73">
        <w:t xml:space="preserve"> </w:t>
      </w:r>
      <w:r w:rsidRPr="00525B73">
        <w:t>"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092AAB6F" w:rsidR="00525B73" w:rsidRPr="00525B73" w:rsidRDefault="00525B73" w:rsidP="00525B73">
      <w:pPr>
        <w:pStyle w:val="EX"/>
      </w:pPr>
      <w:r w:rsidRPr="00525B73">
        <w:t>[</w:t>
      </w:r>
      <w:r>
        <w:t>18</w:t>
      </w:r>
      <w:r w:rsidRPr="00525B73">
        <w:t>]</w:t>
      </w:r>
      <w:r>
        <w:tab/>
        <w:t>3GPP TR 26.928</w:t>
      </w:r>
      <w:r w:rsidR="00837C41">
        <w:t xml:space="preserve">: </w:t>
      </w:r>
      <w:r>
        <w:t>"</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44FF818A"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681F20" w:rsidRDefault="00D34A17" w:rsidP="00681F20">
      <w:pPr>
        <w:pStyle w:val="EX"/>
        <w:rPr>
          <w:lang w:val="en-US" w:eastAsia="zh-CN"/>
        </w:rPr>
      </w:pPr>
      <w:r w:rsidRPr="00681F20">
        <w:rPr>
          <w:lang w:val="en-US" w:eastAsia="zh-CN"/>
        </w:rPr>
        <w:t>[26]</w:t>
      </w:r>
      <w:r w:rsidRPr="00681F20">
        <w:rPr>
          <w:lang w:val="en-US" w:eastAsia="zh-CN"/>
        </w:rPr>
        <w:ta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5BD029F0" w:rsidR="00A818FD" w:rsidRPr="00A818FD" w:rsidRDefault="00A818FD" w:rsidP="00A818FD">
      <w:pPr>
        <w:pStyle w:val="EX"/>
      </w:pPr>
      <w:r w:rsidRPr="00A818FD">
        <w:t>[</w:t>
      </w:r>
      <w:r>
        <w:t>29</w:t>
      </w:r>
      <w:r w:rsidRPr="00A818FD">
        <w:t xml:space="preserve">] </w:t>
      </w:r>
      <w:r>
        <w:tab/>
      </w:r>
      <w:r w:rsidR="00C87C00" w:rsidRPr="00C87C00">
        <w:t xml:space="preserve"> </w:t>
      </w:r>
      <w:r w:rsidR="00C87C00">
        <w:t xml:space="preserve">ITU-T Recommendation </w:t>
      </w:r>
      <w:r w:rsidR="00C87C00" w:rsidRPr="00967953">
        <w:t xml:space="preserve">Y.3090 </w:t>
      </w:r>
      <w:r w:rsidR="00C87C00">
        <w:t>(02/22)</w:t>
      </w:r>
      <w:r w:rsidR="00C87C00" w:rsidRPr="00967953">
        <w:t xml:space="preserve">: </w:t>
      </w:r>
      <w:r w:rsidR="00616E66" w:rsidRPr="0022290B">
        <w:t>"</w:t>
      </w:r>
      <w:r w:rsidR="00C87C00" w:rsidRPr="00967953">
        <w:t>Digital twin network - Requirements and architecture</w:t>
      </w:r>
      <w:r w:rsidR="00616E66" w:rsidRPr="0022290B">
        <w:t>"</w:t>
      </w:r>
      <w:r w:rsidR="00C87C00">
        <w:t xml:space="preserve"> (</w:t>
      </w:r>
      <w:r w:rsidR="00C87C00" w:rsidRPr="00967953">
        <w:t>https://www.itu.int/rec/T-REC-Y.3090-202202-I</w:t>
      </w:r>
      <w:r w:rsidR="00C87C00">
        <w:t>).</w:t>
      </w:r>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0A0C5C68" w:rsidR="00A818FD" w:rsidRPr="00A818FD" w:rsidRDefault="00A818FD" w:rsidP="00A818FD">
      <w:pPr>
        <w:pStyle w:val="EX"/>
      </w:pPr>
      <w:r w:rsidRPr="00A818FD">
        <w:t>[</w:t>
      </w:r>
      <w:r>
        <w:t>34</w:t>
      </w:r>
      <w:r w:rsidRPr="00A818FD">
        <w:t xml:space="preserve">] </w:t>
      </w:r>
      <w:r>
        <w:tab/>
      </w:r>
      <w:hyperlink r:id="rId11" w:history="1">
        <w:r w:rsidRPr="00A818FD">
          <w:rPr>
            <w:rStyle w:val="Hyperlink"/>
          </w:rPr>
          <w:t>https://www.xrtoday.com/virtual-reality/ukrainian-doctors-perform-first-vr-surgery/</w:t>
        </w:r>
      </w:hyperlink>
    </w:p>
    <w:p w14:paraId="754CC8E8" w14:textId="4F774F47" w:rsidR="00A818FD" w:rsidRPr="00A818FD" w:rsidRDefault="00A818FD" w:rsidP="00A818FD">
      <w:pPr>
        <w:pStyle w:val="EX"/>
      </w:pPr>
      <w:r w:rsidRPr="00A818FD">
        <w:t>[</w:t>
      </w:r>
      <w:r>
        <w:t>35</w:t>
      </w:r>
      <w:r w:rsidRPr="00A818FD">
        <w:t xml:space="preserve">] </w:t>
      </w:r>
      <w:r>
        <w:tab/>
      </w:r>
      <w:hyperlink r:id="rId12" w:history="1">
        <w:r w:rsidRPr="00A818FD">
          <w:rPr>
            <w:rStyle w:val="Hyperlink"/>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9753172" w:rsidR="00A818FD" w:rsidRPr="00A818FD" w:rsidRDefault="00A818FD" w:rsidP="00A818FD">
      <w:pPr>
        <w:pStyle w:val="EX"/>
      </w:pPr>
      <w:r w:rsidRPr="00A818FD">
        <w:t>[</w:t>
      </w:r>
      <w:r>
        <w:t>38</w:t>
      </w:r>
      <w:r w:rsidRPr="00A818FD">
        <w:t xml:space="preserve">] </w:t>
      </w:r>
      <w:r>
        <w:tab/>
      </w:r>
      <w:hyperlink r:id="rId13" w:history="1">
        <w:r w:rsidRPr="00A818FD">
          <w:rPr>
            <w:rStyle w:val="Hyperlink"/>
          </w:rPr>
          <w:t>https://www.yankodesign.com/2022/05/15/the-metaverse-has-the-power-to-improve-healthcare-and-it-has-already-begun/</w:t>
        </w:r>
      </w:hyperlink>
    </w:p>
    <w:p w14:paraId="4A34E7F8" w14:textId="72717A8D" w:rsidR="00A818FD" w:rsidRPr="00A818FD" w:rsidRDefault="00A818FD" w:rsidP="00A818FD">
      <w:pPr>
        <w:pStyle w:val="EX"/>
      </w:pPr>
      <w:r w:rsidRPr="00A818FD">
        <w:t>[</w:t>
      </w:r>
      <w:r>
        <w:t>39</w:t>
      </w:r>
      <w:r w:rsidRPr="00A818FD">
        <w:t xml:space="preserve">] </w:t>
      </w:r>
      <w:r>
        <w:tab/>
      </w:r>
      <w:r w:rsidRPr="00A818FD">
        <w:t xml:space="preserve">3GPP </w:t>
      </w:r>
      <w:r w:rsidR="00837C41" w:rsidRPr="00A818FD">
        <w:t>T</w:t>
      </w:r>
      <w:r w:rsidR="00837C41">
        <w:t>S</w:t>
      </w:r>
      <w:r w:rsidR="00837C41" w:rsidRPr="00A818FD">
        <w:t xml:space="preserve"> </w:t>
      </w:r>
      <w:r w:rsidRPr="00A818FD">
        <w:t>23.501</w:t>
      </w:r>
      <w:r w:rsidR="00837C41">
        <w:t>:</w:t>
      </w:r>
      <w:r w:rsidRPr="00A818FD">
        <w:t xml:space="preserve"> </w:t>
      </w:r>
      <w:r w:rsidR="00837C41" w:rsidRPr="00727C16">
        <w:rPr>
          <w:rFonts w:eastAsia="DengXian"/>
        </w:rPr>
        <w:t>"</w:t>
      </w:r>
      <w:r w:rsidR="00837C41" w:rsidRPr="009100E3">
        <w:rPr>
          <w:rFonts w:eastAsia="DengXian"/>
        </w:rPr>
        <w:t>System architecture for the 5G System (5GS)</w:t>
      </w:r>
      <w:r w:rsidR="00837C41" w:rsidRPr="00727C16">
        <w:rPr>
          <w:rFonts w:eastAsia="DengXian"/>
        </w:rPr>
        <w:t>".</w:t>
      </w:r>
    </w:p>
    <w:p w14:paraId="6AB3E783" w14:textId="08464525" w:rsidR="00A818FD" w:rsidRPr="00A818FD" w:rsidRDefault="00A818FD" w:rsidP="00A818FD">
      <w:pPr>
        <w:pStyle w:val="EX"/>
      </w:pPr>
      <w:r>
        <w:t>[40</w:t>
      </w:r>
      <w:r w:rsidRPr="00A818FD">
        <w:t xml:space="preserve">] </w:t>
      </w:r>
      <w:r>
        <w:tab/>
      </w:r>
      <w:r w:rsidRPr="00A818FD">
        <w:t xml:space="preserve">3GPP </w:t>
      </w:r>
      <w:r w:rsidR="00837C41" w:rsidRPr="00A818FD">
        <w:t>T</w:t>
      </w:r>
      <w:r w:rsidR="00837C41">
        <w:t>S</w:t>
      </w:r>
      <w:r w:rsidR="00837C41" w:rsidRPr="00A818FD">
        <w:t xml:space="preserve"> </w:t>
      </w:r>
      <w:r w:rsidRPr="00A818FD">
        <w:t>38.300</w:t>
      </w:r>
      <w:r w:rsidR="00837C41">
        <w:t>:</w:t>
      </w:r>
      <w:r w:rsidRPr="00A818FD">
        <w:t xml:space="preserve"> </w:t>
      </w:r>
      <w:r w:rsidR="00837C41" w:rsidRPr="00727C16">
        <w:rPr>
          <w:rFonts w:eastAsia="DengXian"/>
        </w:rPr>
        <w:t>"</w:t>
      </w:r>
      <w:r w:rsidR="00837C41" w:rsidRPr="009100E3">
        <w:rPr>
          <w:rFonts w:eastAsia="DengXian"/>
        </w:rPr>
        <w:t>NR; NR and NG-RAN Overall description; Stage-2</w:t>
      </w:r>
      <w:r w:rsidR="00837C41" w:rsidRPr="00727C16">
        <w:rPr>
          <w:rFonts w:eastAsia="DengXian"/>
        </w:rPr>
        <w:t>".</w:t>
      </w:r>
    </w:p>
    <w:p w14:paraId="12C5854D" w14:textId="037D60E3" w:rsidR="00A818FD" w:rsidRPr="00A818FD" w:rsidRDefault="00A818FD" w:rsidP="00A818FD">
      <w:pPr>
        <w:pStyle w:val="EX"/>
      </w:pPr>
      <w:r>
        <w:t>[41</w:t>
      </w:r>
      <w:r w:rsidRPr="00A818FD">
        <w:t xml:space="preserve">] </w:t>
      </w:r>
      <w:r>
        <w:tab/>
      </w:r>
      <w:r w:rsidRPr="00A818FD">
        <w:t xml:space="preserve">3GPP </w:t>
      </w:r>
      <w:r w:rsidR="00837C41" w:rsidRPr="00A818FD">
        <w:t>T</w:t>
      </w:r>
      <w:r w:rsidR="00837C41">
        <w:t>S</w:t>
      </w:r>
      <w:r w:rsidR="00837C41" w:rsidRPr="00A818FD">
        <w:t xml:space="preserve"> </w:t>
      </w:r>
      <w:r w:rsidRPr="00A818FD">
        <w:t>22.826</w:t>
      </w:r>
      <w:r w:rsidR="00837C41">
        <w:t>:</w:t>
      </w:r>
      <w:r w:rsidRPr="00A818FD">
        <w:t xml:space="preserve"> </w:t>
      </w:r>
      <w:r w:rsidR="00837C41" w:rsidRPr="00727C16">
        <w:rPr>
          <w:rFonts w:eastAsia="DengXian"/>
        </w:rPr>
        <w:t>"</w:t>
      </w:r>
      <w:r w:rsidR="00837C41" w:rsidRPr="009100E3">
        <w:rPr>
          <w:rFonts w:eastAsia="DengXian"/>
        </w:rPr>
        <w:t>Study on communication services for critical medical applications</w:t>
      </w:r>
      <w:r w:rsidR="00837C41" w:rsidRPr="00727C16">
        <w:rPr>
          <w:rFonts w:eastAsia="DengXian"/>
        </w:rPr>
        <w:t>".</w:t>
      </w:r>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7DB0D0E6" w14:textId="7BFAA86C" w:rsidR="0063413B" w:rsidRDefault="0063413B" w:rsidP="0063413B">
      <w:pPr>
        <w:pStyle w:val="EX"/>
        <w:rPr>
          <w:lang w:eastAsia="zh-CN"/>
        </w:rPr>
      </w:pPr>
      <w:r>
        <w:rPr>
          <w:lang w:eastAsia="zh-CN"/>
        </w:rPr>
        <w:t>[43]</w:t>
      </w:r>
      <w:r>
        <w:rPr>
          <w:lang w:eastAsia="zh-CN"/>
        </w:rPr>
        <w:tab/>
        <w:t>3GPP TS 23.682</w:t>
      </w:r>
      <w:r w:rsidR="00837C41">
        <w:rPr>
          <w:lang w:eastAsia="zh-CN"/>
        </w:rPr>
        <w:t xml:space="preserve">: </w:t>
      </w:r>
      <w:r>
        <w:rPr>
          <w:lang w:eastAsia="zh-CN"/>
        </w:rPr>
        <w:t>"Architecture enhancements to facilitate communications with packet data networks and applications".</w:t>
      </w:r>
    </w:p>
    <w:p w14:paraId="034B1300" w14:textId="5A1C2DC5" w:rsidR="0063413B" w:rsidRDefault="0063413B" w:rsidP="0063413B">
      <w:pPr>
        <w:pStyle w:val="EX"/>
        <w:rPr>
          <w:lang w:eastAsia="zh-CN"/>
        </w:rPr>
      </w:pPr>
      <w:r>
        <w:rPr>
          <w:lang w:eastAsia="zh-CN"/>
        </w:rPr>
        <w:t>[44]</w:t>
      </w:r>
      <w:r>
        <w:rPr>
          <w:lang w:eastAsia="zh-CN"/>
        </w:rPr>
        <w:tab/>
        <w:t>3GPP TS 23.273</w:t>
      </w:r>
      <w:r w:rsidR="00837C41">
        <w:rPr>
          <w:lang w:eastAsia="zh-CN"/>
        </w:rPr>
        <w:t xml:space="preserve">: </w:t>
      </w:r>
      <w:r>
        <w:rPr>
          <w:lang w:eastAsia="zh-CN"/>
        </w:rPr>
        <w:t>"5G System (5GS) Location Services (LCS); Stage 2".</w:t>
      </w:r>
    </w:p>
    <w:p w14:paraId="2286FCF8" w14:textId="39EE20C6" w:rsidR="00D23EE0" w:rsidRDefault="00D23EE0" w:rsidP="00D23EE0">
      <w:pPr>
        <w:pStyle w:val="EX"/>
      </w:pPr>
      <w:r>
        <w:rPr>
          <w:lang w:eastAsia="zh-CN"/>
        </w:rPr>
        <w:lastRenderedPageBreak/>
        <w:t>[45]</w:t>
      </w:r>
      <w:r>
        <w:rPr>
          <w:lang w:eastAsia="zh-CN"/>
        </w:rPr>
        <w:tab/>
        <w:t>"</w:t>
      </w:r>
      <w:r w:rsidRPr="00F71222">
        <w:rPr>
          <w:lang w:eastAsia="zh-CN"/>
        </w:rPr>
        <w:t>MPEG-4 Face and Body Animation</w:t>
      </w:r>
      <w:r>
        <w:rPr>
          <w:lang w:eastAsia="zh-CN"/>
        </w:rPr>
        <w:t xml:space="preserve">", </w:t>
      </w:r>
      <w:hyperlink r:id="rId14" w:history="1">
        <w:r>
          <w:rPr>
            <w:rStyle w:val="Hyperlink"/>
          </w:rPr>
          <w:t>https://visagetechnologies.com/mpeg-4-face-and-body-animation/</w:t>
        </w:r>
      </w:hyperlink>
      <w:r>
        <w:t xml:space="preserve"> (accessed 2.11.22).</w:t>
      </w:r>
    </w:p>
    <w:p w14:paraId="7E5D33F3" w14:textId="0614C632" w:rsidR="00616E66" w:rsidRDefault="00D23EE0" w:rsidP="004C3DB7">
      <w:pPr>
        <w:pStyle w:val="EX"/>
      </w:pPr>
      <w:r>
        <w:t>[46]</w:t>
      </w:r>
      <w:r>
        <w:tab/>
        <w:t>3GPP TS 22.105</w:t>
      </w:r>
      <w:r w:rsidR="002A64A2">
        <w:t xml:space="preserve">: </w:t>
      </w:r>
      <w:r>
        <w:t>"</w:t>
      </w:r>
      <w:r w:rsidRPr="007D1346">
        <w:t>Services and service capabilities</w:t>
      </w:r>
      <w:r>
        <w:t>".</w:t>
      </w:r>
    </w:p>
    <w:p w14:paraId="30D5433D" w14:textId="72C3CA4E" w:rsidR="004C3DB7" w:rsidRDefault="004C3DB7" w:rsidP="004C3DB7">
      <w:pPr>
        <w:pStyle w:val="EX"/>
        <w:rPr>
          <w:rFonts w:eastAsia="DengXian"/>
        </w:rPr>
      </w:pPr>
      <w:r>
        <w:rPr>
          <w:rFonts w:eastAsia="DengXian"/>
        </w:rPr>
        <w:t>[47]</w:t>
      </w:r>
      <w:r>
        <w:rPr>
          <w:rFonts w:eastAsia="DengXian"/>
        </w:rPr>
        <w:tab/>
        <w:t xml:space="preserve">Virtual humans: </w:t>
      </w:r>
      <w:hyperlink r:id="rId15" w:history="1">
        <w:r w:rsidRPr="004B381D">
          <w:rPr>
            <w:rStyle w:val="Hyperlink"/>
            <w:rFonts w:eastAsia="DengXian"/>
          </w:rPr>
          <w:t>https://en.wikipedia.org/wiki/Virtual_humans</w:t>
        </w:r>
      </w:hyperlink>
    </w:p>
    <w:p w14:paraId="00814FC2" w14:textId="605B2A91" w:rsidR="004C3DB7" w:rsidRDefault="004C3DB7" w:rsidP="004C3DB7">
      <w:pPr>
        <w:pStyle w:val="EX"/>
      </w:pPr>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p>
    <w:p w14:paraId="238EE255" w14:textId="48723A69" w:rsidR="002A64A2" w:rsidRDefault="004C3DB7" w:rsidP="00EC4A25">
      <w:pPr>
        <w:pStyle w:val="EX"/>
        <w:rPr>
          <w:rFonts w:eastAsia="DengXian"/>
        </w:rPr>
      </w:pPr>
      <w:r>
        <w:rPr>
          <w:rFonts w:eastAsia="DengXian"/>
        </w:rPr>
        <w:t>[49]</w:t>
      </w:r>
      <w:r>
        <w:rPr>
          <w:rFonts w:eastAsia="DengXian"/>
        </w:rPr>
        <w:tab/>
      </w:r>
      <w:r w:rsidRPr="008B186B">
        <w:rPr>
          <w:rFonts w:eastAsia="DengXian"/>
        </w:rPr>
        <w:t xml:space="preserve">I.-J. Hirsh and C. E. J. Sherrick, </w:t>
      </w:r>
      <w:r w:rsidR="002A64A2">
        <w:rPr>
          <w:lang w:eastAsia="zh-CN"/>
        </w:rPr>
        <w:t>"</w:t>
      </w:r>
      <w:r w:rsidRPr="008B186B">
        <w:rPr>
          <w:rFonts w:eastAsia="DengXian"/>
        </w:rPr>
        <w:t>Perceived order in different sense modalities,</w:t>
      </w:r>
      <w:r w:rsidR="002A64A2" w:rsidRPr="002A64A2">
        <w:rPr>
          <w:lang w:eastAsia="zh-CN"/>
        </w:rPr>
        <w:t xml:space="preserve"> </w:t>
      </w:r>
      <w:r w:rsidR="002A64A2">
        <w:rPr>
          <w:lang w:eastAsia="zh-CN"/>
        </w:rPr>
        <w:t>"</w:t>
      </w:r>
      <w:r w:rsidRPr="008B186B">
        <w:rPr>
          <w:rFonts w:eastAsia="DengXian"/>
        </w:rPr>
        <w:t xml:space="preserve"> Journal of Experimental Psychology, vol. 62, no. 5, pp. 423–432, 1961. </w:t>
      </w:r>
    </w:p>
    <w:p w14:paraId="29094E8A" w14:textId="796B9D04" w:rsidR="00EC4A25" w:rsidRDefault="00C40AE8" w:rsidP="00EC4A25">
      <w:pPr>
        <w:pStyle w:val="EX"/>
        <w:rPr>
          <w:lang w:eastAsia="zh-CN"/>
        </w:rPr>
      </w:pPr>
      <w:r>
        <w:rPr>
          <w:rFonts w:hint="eastAsia"/>
          <w:lang w:eastAsia="zh-CN"/>
        </w:rPr>
        <w:t>[</w:t>
      </w:r>
      <w:r>
        <w:rPr>
          <w:lang w:eastAsia="zh-CN"/>
        </w:rPr>
        <w:t xml:space="preserve">50]                      VESA Compression Codecs - </w:t>
      </w:r>
      <w:hyperlink r:id="rId16" w:history="1">
        <w:r w:rsidRPr="00F51F56">
          <w:rPr>
            <w:rStyle w:val="Hyperlink"/>
            <w:lang w:eastAsia="zh-CN"/>
          </w:rPr>
          <w:t>vesa.org/vesa-display-compression-codecs</w:t>
        </w:r>
      </w:hyperlink>
    </w:p>
    <w:p w14:paraId="498A6563" w14:textId="0E8EB67D" w:rsidR="000B3CE4" w:rsidRDefault="000B3CE4" w:rsidP="00EC4A25">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22698712" w14:textId="5FF673C2" w:rsidR="007D166E" w:rsidRDefault="007D166E" w:rsidP="007D166E">
      <w:pPr>
        <w:pStyle w:val="EX"/>
      </w:pPr>
      <w:r>
        <w:rPr>
          <w:lang w:eastAsia="zh-CN"/>
        </w:rPr>
        <w:t>[52]</w:t>
      </w:r>
      <w:r>
        <w:rPr>
          <w:lang w:eastAsia="zh-CN"/>
        </w:rPr>
        <w:tab/>
      </w:r>
      <w:hyperlink r:id="rId17" w:history="1">
        <w:r w:rsidRPr="00D6652C">
          <w:rPr>
            <w:rStyle w:val="Hyperlink"/>
          </w:rPr>
          <w:t>EU data protection rules | European Commission (europa.eu)</w:t>
        </w:r>
      </w:hyperlink>
      <w:r>
        <w:t xml:space="preserve"> (</w:t>
      </w:r>
      <w:hyperlink r:id="rId18" w:history="1">
        <w:r w:rsidRPr="00785951">
          <w:rPr>
            <w:rStyle w:val="Hyperlink"/>
          </w:rPr>
          <w:t>https://ec.europa.eu/info/law/law-topic/data-protection/eu-data-protection-rules_en</w:t>
        </w:r>
      </w:hyperlink>
      <w:r>
        <w:t>)</w:t>
      </w:r>
    </w:p>
    <w:p w14:paraId="13FB8BD7" w14:textId="4D4C9EDF" w:rsidR="007D166E" w:rsidRDefault="007D166E" w:rsidP="00EC4A25">
      <w:pPr>
        <w:pStyle w:val="EX"/>
      </w:pPr>
      <w:r>
        <w:t xml:space="preserve">[53] </w:t>
      </w:r>
      <w:r>
        <w:tab/>
      </w:r>
      <w:hyperlink r:id="rId19" w:history="1">
        <w:r>
          <w:rPr>
            <w:rStyle w:val="Hyperlink"/>
          </w:rPr>
          <w:t>California Consumer Privacy Act (CCPA) | State of California - Department of Justice - Office of the Attorney General</w:t>
        </w:r>
      </w:hyperlink>
      <w:r>
        <w:t xml:space="preserve"> (</w:t>
      </w:r>
      <w:r w:rsidRPr="00D6652C">
        <w:t>https://oag.ca.gov/privacy/ccpa</w:t>
      </w:r>
      <w:r>
        <w:t>)</w:t>
      </w:r>
    </w:p>
    <w:p w14:paraId="031E49DE" w14:textId="7E272411" w:rsidR="00250BB8" w:rsidRDefault="00250BB8" w:rsidP="00250BB8">
      <w:pPr>
        <w:keepLines/>
        <w:ind w:left="1702" w:hanging="1418"/>
      </w:pPr>
      <w:r w:rsidRPr="009552EC">
        <w:t>[</w:t>
      </w:r>
      <w:r>
        <w:t>54</w:t>
      </w:r>
      <w:r w:rsidRPr="009552EC">
        <w:t>]</w:t>
      </w:r>
      <w:r w:rsidRPr="009552EC">
        <w:tab/>
        <w:t xml:space="preserve">Y. Sun, Z. Chen, M. Tao, and H. Liu, </w:t>
      </w:r>
      <w:r w:rsidR="00616E66" w:rsidRPr="0022290B">
        <w:t>"</w:t>
      </w:r>
      <w:r w:rsidRPr="009552EC">
        <w:t>Communications,</w:t>
      </w:r>
      <w:r>
        <w:t xml:space="preserve"> </w:t>
      </w:r>
      <w:r w:rsidRPr="009552EC">
        <w:t>caching, and computing for mobile virtual reality: Modelingand trade</w:t>
      </w:r>
      <w:r>
        <w:t xml:space="preserve"> </w:t>
      </w:r>
      <w:r w:rsidRPr="009552EC">
        <w:t>off,</w:t>
      </w:r>
      <w:r w:rsidR="00616E66" w:rsidRPr="00616E66">
        <w:t xml:space="preserve"> </w:t>
      </w:r>
      <w:r w:rsidR="00616E66" w:rsidRPr="0022290B">
        <w:t>"</w:t>
      </w:r>
      <w:r w:rsidRPr="009552EC">
        <w:t xml:space="preserve"> IEEE Trans. Commun., vol. 67, no</w:t>
      </w:r>
      <w:r>
        <w:t>. 11, pp. 7573–7586, Nov. 2019.</w:t>
      </w:r>
    </w:p>
    <w:p w14:paraId="79319C6C" w14:textId="03F7B6D1" w:rsidR="00250BB8" w:rsidRDefault="00250BB8" w:rsidP="00250BB8">
      <w:pPr>
        <w:keepLines/>
        <w:ind w:left="1702" w:hanging="1418"/>
      </w:pPr>
      <w:r w:rsidRPr="009552EC">
        <w:t>[</w:t>
      </w:r>
      <w:r>
        <w:t>55</w:t>
      </w:r>
      <w:r w:rsidRPr="009552EC">
        <w:t>]</w:t>
      </w:r>
      <w:r w:rsidRPr="009552EC">
        <w:tab/>
        <w:t>Y. Cai, J. Llorca, A. M. Tulino and A. F. Molisch, "Compute- and Data-Intensive Networks: The Key to the Metaverse," 2022 1st International Conference on 6G Networking (6GNet), 2022</w:t>
      </w:r>
      <w:r>
        <w:t>.</w:t>
      </w:r>
    </w:p>
    <w:p w14:paraId="516565C8" w14:textId="09FC00F4" w:rsidR="0036139C" w:rsidRDefault="0036139C" w:rsidP="0036139C">
      <w:pPr>
        <w:pStyle w:val="EX"/>
      </w:pPr>
      <w:r>
        <w:t>[56]</w:t>
      </w:r>
      <w:r>
        <w:tab/>
        <w:t>3GPP TS 22.226: "Global Text Telephony"</w:t>
      </w:r>
    </w:p>
    <w:p w14:paraId="39FE84C5" w14:textId="2275C746" w:rsidR="0036139C" w:rsidRDefault="0036139C" w:rsidP="0036139C">
      <w:pPr>
        <w:pStyle w:val="EX"/>
        <w:rPr>
          <w:noProof/>
          <w:lang w:val="en-US"/>
        </w:rPr>
      </w:pPr>
      <w:r w:rsidRPr="000121B9">
        <w:rPr>
          <w:lang w:val="en-US"/>
        </w:rPr>
        <w:t>[</w:t>
      </w:r>
      <w:r>
        <w:rPr>
          <w:lang w:val="en-US"/>
        </w:rPr>
        <w:t>57</w:t>
      </w:r>
      <w:r w:rsidRPr="000121B9">
        <w:rPr>
          <w:lang w:val="en-US"/>
        </w:rPr>
        <w:t>]</w:t>
      </w:r>
      <w:r w:rsidRPr="000121B9">
        <w:rPr>
          <w:lang w:val="en-US"/>
        </w:rPr>
        <w:tab/>
        <w:t xml:space="preserve">ITU-T SG16 "ITU-T SG 16 Work on Accessibility - How ITU is Pioneering Telecom Accessibility for All", </w:t>
      </w:r>
      <w:r w:rsidRPr="000121B9">
        <w:rPr>
          <w:noProof/>
          <w:lang w:val="en-US"/>
        </w:rPr>
        <w:t>https://www.itu.int/en/ITU-T/studygroups/com16/accessibility/Pages/telecom.aspx, accessed 30.1.23.</w:t>
      </w:r>
    </w:p>
    <w:p w14:paraId="74384E9B" w14:textId="7F1E7180" w:rsidR="0036139C" w:rsidRPr="000121B9" w:rsidRDefault="0036139C" w:rsidP="0036139C">
      <w:pPr>
        <w:pStyle w:val="EX"/>
        <w:rPr>
          <w:lang w:val="en-US" w:eastAsia="zh-CN"/>
        </w:rPr>
      </w:pPr>
      <w:r>
        <w:rPr>
          <w:noProof/>
          <w:lang w:val="en-US"/>
        </w:rPr>
        <w:t>[58]</w:t>
      </w:r>
      <w:r>
        <w:rPr>
          <w:noProof/>
          <w:lang w:val="en-US"/>
        </w:rPr>
        <w:tab/>
      </w:r>
      <w:r>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4AC6234B" w14:textId="77777777" w:rsidR="00871552" w:rsidRDefault="00871552" w:rsidP="00871552">
      <w:pPr>
        <w:pStyle w:val="EX"/>
      </w:pPr>
      <w:r>
        <w:t xml:space="preserve">[59] </w:t>
      </w:r>
      <w:r>
        <w:tab/>
      </w:r>
      <w:r w:rsidRPr="00F843CA">
        <w:t>R. Kazantsev and D. Vatolin, "Power Consumption of Video-Decoders on Various Android Devices," 2021 Picture Coding Symposium (PCS), Bristol, United Kingdom, 2021, pp. 1-5, doi: 10.1109/PCS50896.2021.9477481.</w:t>
      </w:r>
    </w:p>
    <w:p w14:paraId="2E44E1A5" w14:textId="7B38D201" w:rsidR="00871552" w:rsidRDefault="00871552" w:rsidP="00871552">
      <w:pPr>
        <w:pStyle w:val="EX"/>
      </w:pPr>
      <w:r>
        <w:t>[60]</w:t>
      </w:r>
      <w:r>
        <w:tab/>
        <w:t xml:space="preserve">glTF 2.0 specification, </w:t>
      </w:r>
      <w:hyperlink r:id="rId20" w:history="1">
        <w:r w:rsidRPr="009A738E">
          <w:rPr>
            <w:rStyle w:val="Hyperlink"/>
          </w:rPr>
          <w:t>https://registry.khronos.org/glTF/specs/2.0/glTF-2.0.html</w:t>
        </w:r>
      </w:hyperlink>
      <w:r>
        <w:t>, accessed 02/02/2023..</w:t>
      </w:r>
    </w:p>
    <w:p w14:paraId="06F3B1AF" w14:textId="21C4D54E" w:rsidR="00BD4A35" w:rsidRDefault="00BD4A35" w:rsidP="00BD4A35">
      <w:pPr>
        <w:pStyle w:val="EX"/>
      </w:pPr>
      <w:r w:rsidRPr="00681F20">
        <w:t>[61]</w:t>
      </w:r>
      <w:r w:rsidRPr="00681F20">
        <w:tab/>
        <w:t xml:space="preserve">B. Egger, W. A. P. Smith, A. Tewari, S. Wuhrer, M. Zollhoefer, T. Beeler, F. Bernard, T. Bolkart, A. Kortylewski, S. Romdhani, C. Theobalt, V. Blanz, and T. Vetter. </w:t>
      </w:r>
      <w:r>
        <w:t>"3D Morphable Face Models—Past, Present, and Future". ACM Trans. Graph. 39, 5, Article 157 (Jun 2020)</w:t>
      </w:r>
    </w:p>
    <w:p w14:paraId="4DF44B95" w14:textId="52666725" w:rsidR="00BD4A35" w:rsidRDefault="00BD4A35" w:rsidP="00BD4A35">
      <w:pPr>
        <w:pStyle w:val="EX"/>
      </w:pPr>
      <w:r>
        <w:t>[62]</w:t>
      </w:r>
      <w:r>
        <w:tab/>
        <w:t>M. Zollhöfer, J. Thies, P. Garrido, D. Bradley, T. Beeler, P. Pérez, M. Stamminger, M. Nießner, and C. Theobalt. "State of the Art on Monocular 3D Face Reconstruction, Tracking, and Applications". Computer Graphics Forum (2018).</w:t>
      </w:r>
    </w:p>
    <w:p w14:paraId="6F400B05" w14:textId="77777777" w:rsidR="00BD4A35" w:rsidRPr="00F843CA" w:rsidRDefault="00BD4A35" w:rsidP="00871552">
      <w:pPr>
        <w:pStyle w:val="EX"/>
        <w:rPr>
          <w:noProof/>
        </w:rPr>
      </w:pPr>
    </w:p>
    <w:p w14:paraId="512D13F7" w14:textId="77777777" w:rsidR="0036139C" w:rsidRPr="00847881" w:rsidRDefault="0036139C" w:rsidP="00250BB8">
      <w:pPr>
        <w:keepLines/>
        <w:ind w:left="1702" w:hanging="1418"/>
      </w:pPr>
    </w:p>
    <w:p w14:paraId="24ACB616" w14:textId="77777777" w:rsidR="00080512" w:rsidRPr="004D3578" w:rsidRDefault="00080512">
      <w:pPr>
        <w:pStyle w:val="Heading1"/>
      </w:pPr>
      <w:bookmarkStart w:id="40" w:name="definitions"/>
      <w:bookmarkStart w:id="41" w:name="_Toc120012966"/>
      <w:bookmarkStart w:id="42" w:name="_Toc120025080"/>
      <w:bookmarkStart w:id="43" w:name="_Toc120025233"/>
      <w:bookmarkStart w:id="44" w:name="_Toc120091311"/>
      <w:bookmarkStart w:id="45" w:name="_Toc129348798"/>
      <w:bookmarkEnd w:id="40"/>
      <w:r w:rsidRPr="004D3578">
        <w:lastRenderedPageBreak/>
        <w:t>3</w:t>
      </w:r>
      <w:r w:rsidRPr="004D3578">
        <w:tab/>
        <w:t>Definitions</w:t>
      </w:r>
      <w:r w:rsidR="00602AEA">
        <w:t xml:space="preserve"> of terms, symbols and abbreviations</w:t>
      </w:r>
      <w:bookmarkEnd w:id="41"/>
      <w:bookmarkEnd w:id="42"/>
      <w:bookmarkEnd w:id="43"/>
      <w:bookmarkEnd w:id="44"/>
      <w:bookmarkEnd w:id="45"/>
    </w:p>
    <w:p w14:paraId="6CBABCF9" w14:textId="77777777" w:rsidR="00080512" w:rsidRPr="004D3578" w:rsidRDefault="00080512">
      <w:pPr>
        <w:pStyle w:val="Heading2"/>
      </w:pPr>
      <w:bookmarkStart w:id="46" w:name="_Toc120012967"/>
      <w:bookmarkStart w:id="47" w:name="_Toc120025081"/>
      <w:bookmarkStart w:id="48" w:name="_Toc120025234"/>
      <w:bookmarkStart w:id="49" w:name="_Toc120091312"/>
      <w:bookmarkStart w:id="50" w:name="_Toc129348799"/>
      <w:r w:rsidRPr="004D3578">
        <w:t>3.1</w:t>
      </w:r>
      <w:r w:rsidRPr="004D3578">
        <w:tab/>
      </w:r>
      <w:r w:rsidR="002B6339">
        <w:t>Terms</w:t>
      </w:r>
      <w:bookmarkEnd w:id="46"/>
      <w:bookmarkEnd w:id="47"/>
      <w:bookmarkEnd w:id="48"/>
      <w:bookmarkEnd w:id="49"/>
      <w:bookmarkEnd w:id="50"/>
    </w:p>
    <w:p w14:paraId="514F3C9D" w14:textId="77777777" w:rsidR="00A42AD7" w:rsidRPr="00FA7E73" w:rsidRDefault="00A42AD7" w:rsidP="00A42AD7">
      <w:pPr>
        <w:pStyle w:val="EditorsNote"/>
      </w:pPr>
      <w:r>
        <w:t>Editor's Note: The term avatar will be defined.</w:t>
      </w:r>
    </w:p>
    <w:p w14:paraId="67D5435A" w14:textId="77777777" w:rsidR="00A42AD7" w:rsidRPr="004D3578" w:rsidRDefault="00A42AD7" w:rsidP="00A42AD7">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B85B83F" w14:textId="2EAB6C1C" w:rsidR="00A42AD7" w:rsidRPr="004D6DCF" w:rsidRDefault="00A42AD7" w:rsidP="00A42AD7">
      <w:pPr>
        <w:rPr>
          <w:noProof/>
        </w:rPr>
      </w:pPr>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p>
    <w:p w14:paraId="53FA3FF2" w14:textId="77777777" w:rsidR="00A42AD7" w:rsidRDefault="00A42AD7" w:rsidP="00A42AD7">
      <w:pPr>
        <w:rPr>
          <w:noProof/>
        </w:rPr>
      </w:pPr>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427418E1" w14:textId="77777777" w:rsidR="00A42AD7" w:rsidRDefault="00A42AD7" w:rsidP="00A42AD7">
      <w:pPr>
        <w:pStyle w:val="NO"/>
      </w:pPr>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p>
    <w:p w14:paraId="7AEB5424" w14:textId="77777777" w:rsidR="00A42AD7" w:rsidRPr="004D3578" w:rsidRDefault="00A42AD7" w:rsidP="00A42AD7">
      <w:pPr>
        <w:rPr>
          <w:noProof/>
        </w:rPr>
      </w:pPr>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3107D234" w14:textId="77777777" w:rsidR="00A42AD7" w:rsidRDefault="00A42AD7" w:rsidP="00A42AD7">
      <w:pPr>
        <w:pStyle w:val="NO"/>
      </w:pPr>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p>
    <w:p w14:paraId="1417E8BD" w14:textId="77777777" w:rsidR="00A42AD7" w:rsidRPr="003328C1" w:rsidRDefault="00A42AD7" w:rsidP="0089562E">
      <w:r w:rsidRPr="0059199E">
        <w:rPr>
          <w:b/>
        </w:rPr>
        <w:t>digital asset</w:t>
      </w:r>
      <w:r w:rsidRPr="0059199E">
        <w:t xml:space="preserve">: anything that is stored digitally and is uniquely identifiable that can be used to realize value. Examples of digital asset include </w:t>
      </w:r>
      <w:r w:rsidRPr="003328C1">
        <w:t xml:space="preserve">digital image (avatar). </w:t>
      </w:r>
    </w:p>
    <w:p w14:paraId="744857F3" w14:textId="77777777" w:rsidR="00A42AD7" w:rsidRPr="00630C39" w:rsidRDefault="00A42AD7" w:rsidP="00A42AD7">
      <w:pPr>
        <w:pStyle w:val="EditorsNote"/>
        <w:rPr>
          <w:lang w:val="en-US" w:eastAsia="zh-CN"/>
        </w:rPr>
      </w:pPr>
      <w:r>
        <w:rPr>
          <w:lang w:val="en-US" w:eastAsia="zh-CN"/>
        </w:rPr>
        <w:t>Editor's Note: this definition needs to be revisited.</w:t>
      </w:r>
    </w:p>
    <w:p w14:paraId="1662F573" w14:textId="4649BA31" w:rsidR="00A42AD7" w:rsidRDefault="00A42AD7" w:rsidP="00A42AD7">
      <w:pPr>
        <w:rPr>
          <w:lang w:val="en-US"/>
        </w:rPr>
      </w:pPr>
      <w:r>
        <w:rPr>
          <w:b/>
          <w:bCs/>
          <w:lang w:val="en-US"/>
        </w:rPr>
        <w:t>d</w:t>
      </w:r>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p>
    <w:p w14:paraId="6D6EED1B" w14:textId="77777777" w:rsidR="00A42AD7" w:rsidRDefault="00A42AD7" w:rsidP="00A42AD7">
      <w:pPr>
        <w:pStyle w:val="NO"/>
        <w:rPr>
          <w:lang w:val="en-US"/>
        </w:rPr>
      </w:pPr>
      <w:r>
        <w:rPr>
          <w:lang w:val="en-US"/>
        </w:rPr>
        <w:t>NOTE 3: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p>
    <w:p w14:paraId="538B04B7" w14:textId="77777777" w:rsidR="00A42AD7" w:rsidRDefault="00A42AD7" w:rsidP="00A42AD7">
      <w:pPr>
        <w:pStyle w:val="NO"/>
        <w:rPr>
          <w:lang w:val="en-US"/>
        </w:rPr>
      </w:pPr>
      <w:r>
        <w:rPr>
          <w:lang w:val="en-US"/>
        </w:rPr>
        <w:t xml:space="preserve">NOTE 4: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p>
    <w:p w14:paraId="2C188C5B" w14:textId="5427E700" w:rsidR="00A42AD7" w:rsidRPr="00630C39" w:rsidRDefault="00A42AD7" w:rsidP="0089562E">
      <w:pPr>
        <w:pStyle w:val="NO"/>
        <w:rPr>
          <w:lang w:val="en-US" w:eastAsia="zh-CN"/>
        </w:rPr>
      </w:pPr>
      <w:r>
        <w:rPr>
          <w:lang w:val="en-US"/>
        </w:rPr>
        <w:t>NOTE 5: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p>
    <w:p w14:paraId="44CD4544" w14:textId="3B37A365" w:rsidR="00A42AD7" w:rsidRDefault="00A42AD7" w:rsidP="00A42AD7">
      <w:pPr>
        <w:rPr>
          <w:noProof/>
          <w:lang w:val="en-US"/>
        </w:rPr>
      </w:pPr>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5DA0A01E" w14:textId="77777777" w:rsidR="00C87C00" w:rsidRDefault="00C87C00" w:rsidP="00C87C00">
      <w:r>
        <w:rPr>
          <w:b/>
        </w:rPr>
        <w:t>digital twin:</w:t>
      </w:r>
      <w:r>
        <w:t xml:space="preserve"> </w:t>
      </w:r>
      <w:r w:rsidRPr="00D24D13">
        <w:t>A real-time representation of physical assets in a digital world.</w:t>
      </w:r>
      <w:r>
        <w:t xml:space="preserve"> </w:t>
      </w:r>
    </w:p>
    <w:p w14:paraId="6B0788C4" w14:textId="372C2A3C" w:rsidR="00C87C00" w:rsidRDefault="00C87C00" w:rsidP="0089562E">
      <w:pPr>
        <w:pStyle w:val="NO"/>
        <w:rPr>
          <w:lang w:val="en-US" w:eastAsia="zh-CN"/>
        </w:rPr>
      </w:pPr>
      <w:r>
        <w:rPr>
          <w:lang w:val="en-US" w:eastAsia="zh-CN"/>
        </w:rPr>
        <w:t>Note: This definition was taken from [29].</w:t>
      </w:r>
    </w:p>
    <w:p w14:paraId="11E7231D" w14:textId="77777777" w:rsidR="00A42AD7" w:rsidRDefault="00A42AD7" w:rsidP="00A42AD7">
      <w:pPr>
        <w:rPr>
          <w:noProof/>
        </w:rPr>
      </w:pPr>
      <w:r>
        <w:rPr>
          <w:b/>
          <w:noProof/>
        </w:rPr>
        <w:t>gesture</w:t>
      </w:r>
      <w:r w:rsidRPr="00443D34">
        <w:rPr>
          <w:b/>
          <w:noProof/>
        </w:rPr>
        <w:t>:</w:t>
      </w:r>
      <w:r>
        <w:rPr>
          <w:noProof/>
        </w:rPr>
        <w:t xml:space="preserve"> a change in the pose that is considered significant, i.e. as a discriminated interaction with a mobile metaverse service.</w:t>
      </w:r>
    </w:p>
    <w:p w14:paraId="0A6B7BE0" w14:textId="6D571665" w:rsidR="00A42AD7" w:rsidRDefault="00A42AD7" w:rsidP="00A42AD7">
      <w:pPr>
        <w:rPr>
          <w:noProof/>
        </w:rPr>
      </w:pPr>
      <w:r w:rsidRPr="00303138">
        <w:rPr>
          <w:b/>
          <w:noProof/>
        </w:rPr>
        <w:t>immersive:</w:t>
      </w:r>
      <w:r>
        <w:rPr>
          <w:noProof/>
        </w:rPr>
        <w:t xml:space="preserve"> a characteristic of a service offering AR/MR/VR media that appears realistic and acceptable to the user, generally so rapidly responsive to user interaction that the user can behave as they would interacting with real objects</w:t>
      </w:r>
      <w:r w:rsidRPr="00303138">
        <w:rPr>
          <w:noProof/>
        </w:rPr>
        <w:t>.</w:t>
      </w:r>
    </w:p>
    <w:p w14:paraId="587BFF50" w14:textId="77777777" w:rsidR="00A42AD7" w:rsidRDefault="00A42AD7" w:rsidP="00A42AD7">
      <w:pPr>
        <w:pStyle w:val="EditorsNote"/>
        <w:rPr>
          <w:noProof/>
        </w:rPr>
      </w:pPr>
      <w:r>
        <w:rPr>
          <w:noProof/>
        </w:rPr>
        <w:t>Editor's Note: the definition of immersive will be revised.</w:t>
      </w:r>
    </w:p>
    <w:p w14:paraId="27FE9015" w14:textId="41030AA4" w:rsidR="00A42AD7" w:rsidRDefault="00A42AD7" w:rsidP="00A42AD7">
      <w:pPr>
        <w:rPr>
          <w:noProof/>
          <w:lang w:val="en-US"/>
        </w:rPr>
      </w:pPr>
      <w:r>
        <w:rPr>
          <w:b/>
          <w:noProof/>
          <w:lang w:val="en-US"/>
        </w:rPr>
        <w:t>l</w:t>
      </w:r>
      <w:r w:rsidRPr="004D6DCF">
        <w:rPr>
          <w:b/>
          <w:noProof/>
          <w:lang w:val="en-US"/>
        </w:rPr>
        <w:t>ocalization</w:t>
      </w:r>
      <w:r>
        <w:rPr>
          <w:noProof/>
          <w:lang w:val="en-US"/>
        </w:rPr>
        <w:t>: A known location in 3 dimensional space, including an orientation, e.g. defined as pitch, yaw and roll.</w:t>
      </w:r>
    </w:p>
    <w:p w14:paraId="6BEA3E4F" w14:textId="77777777" w:rsidR="00A42AD7" w:rsidRDefault="00A42AD7" w:rsidP="00A42AD7">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14653DE2" w14:textId="77777777" w:rsidR="00A42AD7" w:rsidRDefault="00A42AD7" w:rsidP="00A42AD7">
      <w:pPr>
        <w:rPr>
          <w:noProof/>
        </w:rPr>
      </w:pPr>
      <w:r>
        <w:rPr>
          <w:b/>
          <w:noProof/>
        </w:rPr>
        <w:lastRenderedPageBreak/>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2C7DAA62" w14:textId="2CBC096D" w:rsidR="00A42AD7" w:rsidRDefault="00A42AD7" w:rsidP="00A42AD7">
      <w:pPr>
        <w:rPr>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BFE3A0E" w14:textId="77777777" w:rsidR="00A42AD7" w:rsidRDefault="00A42AD7" w:rsidP="00A42AD7">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13061DBB" w14:textId="77777777" w:rsidR="00A42AD7" w:rsidRDefault="00A42AD7" w:rsidP="00A42AD7">
      <w:pPr>
        <w:rPr>
          <w:noProof/>
        </w:rPr>
      </w:pPr>
      <w:r w:rsidRPr="005F60F9">
        <w:rPr>
          <w:b/>
          <w:noProof/>
        </w:rPr>
        <w:t>mobile metaverse server:</w:t>
      </w:r>
      <w:r w:rsidRPr="005F60F9">
        <w:rPr>
          <w:noProof/>
        </w:rPr>
        <w:tab/>
      </w:r>
      <w:r>
        <w:rPr>
          <w:noProof/>
        </w:rPr>
        <w:t>an application server that supports one or more mobile metaverse services to a user access by means of the 5G system.</w:t>
      </w:r>
    </w:p>
    <w:p w14:paraId="6CAF3F1C" w14:textId="77777777" w:rsidR="00A42AD7" w:rsidRPr="006C51FA" w:rsidRDefault="00A42AD7" w:rsidP="00A42AD7">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8EE8678" w14:textId="77777777" w:rsidR="00A42AD7" w:rsidRDefault="00A42AD7" w:rsidP="00A42AD7">
      <w:pPr>
        <w:rPr>
          <w:noProof/>
        </w:rPr>
      </w:pPr>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4FA87685" w14:textId="44C257E4" w:rsidR="00A42AD7" w:rsidRPr="004D3578" w:rsidRDefault="00A42AD7" w:rsidP="00A42AD7">
      <w:pPr>
        <w:rPr>
          <w:noProof/>
        </w:rPr>
      </w:pPr>
      <w:r>
        <w:rPr>
          <w:b/>
          <w:bCs/>
          <w:lang w:val="en-US"/>
        </w:rPr>
        <w:t>s</w:t>
      </w:r>
      <w:r w:rsidRPr="00A7160F">
        <w:rPr>
          <w:b/>
        </w:rPr>
        <w:t>ervice information</w:t>
      </w:r>
      <w:r>
        <w:t>: this information is out of scope of standardization but could contain, e.g. a URL, media data, media access information, etc. This information is used by an application to access a service.</w:t>
      </w:r>
    </w:p>
    <w:p w14:paraId="0CD7AC61" w14:textId="77777777" w:rsidR="00A42AD7" w:rsidRDefault="00A42AD7" w:rsidP="00A42AD7">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48FCB378" w14:textId="77777777" w:rsidR="00A42AD7" w:rsidRDefault="00A42AD7" w:rsidP="00A42AD7">
      <w:pPr>
        <w:rPr>
          <w:noProof/>
        </w:rPr>
      </w:pPr>
      <w:r>
        <w:rPr>
          <w:b/>
          <w:noProof/>
        </w:rPr>
        <w:t>spatial map</w:t>
      </w:r>
      <w:r>
        <w:rPr>
          <w:noProof/>
        </w:rPr>
        <w:t>: A collection of information that corresponds to space, including information gathered from sensors concerning characteristics of the forms in that space, especially appearance information.</w:t>
      </w:r>
    </w:p>
    <w:p w14:paraId="217DDF35" w14:textId="68ADA488" w:rsidR="00A42AD7" w:rsidRDefault="00A42AD7" w:rsidP="00A42AD7">
      <w:pPr>
        <w:rPr>
          <w:noProof/>
          <w:lang w:val="en-US"/>
        </w:rPr>
      </w:pPr>
      <w:r>
        <w:rPr>
          <w:b/>
          <w:noProof/>
          <w:lang w:val="en-US"/>
        </w:rPr>
        <w:t>s</w:t>
      </w:r>
      <w:r w:rsidRPr="00B83C98">
        <w:rPr>
          <w:b/>
          <w:noProof/>
          <w:lang w:val="en-US"/>
        </w:rPr>
        <w:t xml:space="preserve">patial </w:t>
      </w:r>
      <w:r>
        <w:rPr>
          <w:b/>
          <w:noProof/>
          <w:lang w:val="en-US"/>
        </w:rPr>
        <w:t>m</w:t>
      </w:r>
      <w:r w:rsidRPr="00B83C98">
        <w:rPr>
          <w:b/>
          <w:noProof/>
          <w:lang w:val="en-US"/>
        </w:rPr>
        <w:t xml:space="preserve">apping </w:t>
      </w:r>
      <w:r>
        <w:rPr>
          <w:b/>
          <w:noProof/>
          <w:lang w:val="en-US"/>
        </w:rPr>
        <w:t>s</w:t>
      </w:r>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74E8BB35" w14:textId="71B96C55" w:rsidR="00A42AD7" w:rsidRDefault="00A42AD7" w:rsidP="00A42AD7">
      <w:r>
        <w:rPr>
          <w:b/>
          <w:noProof/>
          <w:lang w:val="en-US"/>
        </w:rPr>
        <w:t xml:space="preserve">spatial localization service: </w:t>
      </w:r>
      <w:r>
        <w:rPr>
          <w:noProof/>
          <w:lang w:val="en-US"/>
        </w:rPr>
        <w:t>A service offered by a mobile network operator that can provide customers with Localization.</w:t>
      </w:r>
    </w:p>
    <w:p w14:paraId="1F62E0FC" w14:textId="77777777" w:rsidR="00A42AD7" w:rsidRDefault="00A42AD7" w:rsidP="00A42AD7">
      <w:pPr>
        <w:rPr>
          <w:b/>
        </w:rPr>
      </w:pPr>
      <w:r>
        <w:rPr>
          <w:b/>
        </w:rPr>
        <w:t>User Identifier:</w:t>
      </w:r>
      <w:r>
        <w:t xml:space="preserve"> a piece of information used to identify one specific User Identity in one or more systems.</w:t>
      </w:r>
      <w:r>
        <w:rPr>
          <w:b/>
        </w:rPr>
        <w:t xml:space="preserve"> </w:t>
      </w:r>
    </w:p>
    <w:p w14:paraId="2F5DD96C" w14:textId="08A46BC2" w:rsidR="00A42AD7" w:rsidRDefault="00A42AD7" w:rsidP="00A42AD7">
      <w:pPr>
        <w:keepLines/>
        <w:ind w:left="1135" w:hanging="851"/>
      </w:pPr>
      <w:r>
        <w:t>NOTE 6: This definition was taken from TS 22.101 [4].</w:t>
      </w:r>
    </w:p>
    <w:p w14:paraId="3E6ACEB7" w14:textId="77777777" w:rsidR="00A42AD7" w:rsidRDefault="00A42AD7" w:rsidP="00A42AD7">
      <w:r>
        <w:rPr>
          <w:b/>
        </w:rPr>
        <w:t>User Identity</w:t>
      </w:r>
      <w:r>
        <w:t>: information representing a user in a specific context. A user can have several user identities, e.g. a User Identity in the context of his profession, or a private User Identity for some aspects of private life.</w:t>
      </w:r>
    </w:p>
    <w:p w14:paraId="22890B17" w14:textId="26C695D2" w:rsidR="00A42AD7" w:rsidRDefault="00A42AD7" w:rsidP="00A42AD7">
      <w:pPr>
        <w:keepLines/>
        <w:ind w:left="1135" w:hanging="851"/>
      </w:pPr>
      <w:r>
        <w:t>NOTE 7: This definition was taken from TS 22.101 [4].</w:t>
      </w:r>
    </w:p>
    <w:p w14:paraId="5A00CAA4" w14:textId="77777777" w:rsidR="00A42AD7" w:rsidRDefault="00A42AD7" w:rsidP="00A42AD7">
      <w:r>
        <w:rPr>
          <w:b/>
        </w:rPr>
        <w:t>User Identity Profile:</w:t>
      </w:r>
      <w:r>
        <w:t xml:space="preserve"> A collection of information associated with the User Identities of a user. </w:t>
      </w:r>
    </w:p>
    <w:p w14:paraId="248676FF" w14:textId="6C0A6F86" w:rsidR="000B3CE4" w:rsidRDefault="00A42AD7" w:rsidP="00AB4708">
      <w:pPr>
        <w:keepLines/>
        <w:ind w:left="1135" w:hanging="851"/>
      </w:pPr>
      <w:r>
        <w:t>NOTE 8: This definition was taken from TS 22.101 [4].</w:t>
      </w:r>
    </w:p>
    <w:p w14:paraId="748FAD21" w14:textId="77777777" w:rsidR="00080512" w:rsidRPr="004D3578" w:rsidRDefault="00080512">
      <w:pPr>
        <w:pStyle w:val="Heading2"/>
      </w:pPr>
      <w:bookmarkStart w:id="51" w:name="_Toc120012968"/>
      <w:bookmarkStart w:id="52" w:name="_Toc120025082"/>
      <w:bookmarkStart w:id="53" w:name="_Toc120025235"/>
      <w:bookmarkStart w:id="54" w:name="_Toc120091313"/>
      <w:bookmarkStart w:id="55" w:name="_Toc129348800"/>
      <w:r w:rsidRPr="004D3578">
        <w:t>3.2</w:t>
      </w:r>
      <w:r w:rsidRPr="004D3578">
        <w:tab/>
        <w:t>Symbols</w:t>
      </w:r>
      <w:bookmarkEnd w:id="51"/>
      <w:bookmarkEnd w:id="52"/>
      <w:bookmarkEnd w:id="53"/>
      <w:bookmarkEnd w:id="54"/>
      <w:bookmarkEnd w:id="55"/>
    </w:p>
    <w:p w14:paraId="46F1B0F7" w14:textId="77777777" w:rsidR="00080512" w:rsidRPr="004D3578" w:rsidRDefault="00080512">
      <w:pPr>
        <w:keepNext/>
      </w:pPr>
      <w:r w:rsidRPr="004D3578">
        <w:t>For the purposes of the present document, the following symbols apply:</w:t>
      </w:r>
    </w:p>
    <w:p w14:paraId="56FD5D7C" w14:textId="38D1B12B"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6" w:name="_Toc120012969"/>
      <w:bookmarkStart w:id="57" w:name="_Toc120025083"/>
      <w:bookmarkStart w:id="58" w:name="_Toc120025236"/>
      <w:bookmarkStart w:id="59" w:name="_Toc120091314"/>
      <w:bookmarkStart w:id="60" w:name="_Toc129348801"/>
      <w:r w:rsidRPr="004D3578">
        <w:t>3.3</w:t>
      </w:r>
      <w:r w:rsidRPr="004D3578">
        <w:tab/>
        <w:t>Abbreviations</w:t>
      </w:r>
      <w:bookmarkEnd w:id="56"/>
      <w:bookmarkEnd w:id="57"/>
      <w:bookmarkEnd w:id="58"/>
      <w:bookmarkEnd w:id="59"/>
      <w:bookmarkEnd w:id="6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360F4CD" w14:textId="14D14CC8" w:rsidR="00871552" w:rsidRDefault="00871552" w:rsidP="00871552">
      <w:pPr>
        <w:pStyle w:val="EW"/>
      </w:pPr>
      <w:r>
        <w:t>AI</w:t>
      </w:r>
      <w:r>
        <w:tab/>
        <w:t xml:space="preserve">Artificial Intelligence </w:t>
      </w:r>
    </w:p>
    <w:p w14:paraId="5688EBA6" w14:textId="77777777" w:rsidR="00C87C00" w:rsidRDefault="00C87C00" w:rsidP="00C87C00">
      <w:pPr>
        <w:pStyle w:val="EW"/>
      </w:pPr>
      <w:r>
        <w:t>CCTV</w:t>
      </w:r>
      <w:r>
        <w:tab/>
        <w:t>ClosedCircuit TeleVision</w:t>
      </w:r>
    </w:p>
    <w:p w14:paraId="78984038" w14:textId="77777777" w:rsidR="00101040" w:rsidRPr="004D3578" w:rsidRDefault="00101040" w:rsidP="00101040">
      <w:pPr>
        <w:pStyle w:val="EW"/>
      </w:pPr>
      <w:r>
        <w:lastRenderedPageBreak/>
        <w:t>DVE</w:t>
      </w:r>
      <w:r>
        <w:tab/>
        <w:t>Distributed Virtual Environment</w:t>
      </w:r>
    </w:p>
    <w:p w14:paraId="16A04C7F" w14:textId="7FB40D85" w:rsidR="00080512" w:rsidRPr="004D3578" w:rsidRDefault="007D166E">
      <w:pPr>
        <w:pStyle w:val="EW"/>
      </w:pPr>
      <w:r>
        <w:t>FACS</w:t>
      </w:r>
      <w:r>
        <w:tab/>
        <w:t>Facial Action Coding System</w:t>
      </w:r>
    </w:p>
    <w:p w14:paraId="1EA365ED" w14:textId="370D5265" w:rsidR="00080512" w:rsidRPr="004D3578" w:rsidRDefault="00C87C00">
      <w:pPr>
        <w:pStyle w:val="EW"/>
      </w:pPr>
      <w:r>
        <w:t>FOV</w:t>
      </w:r>
      <w:r>
        <w:tab/>
        <w:t>Field Of View</w:t>
      </w:r>
    </w:p>
    <w:p w14:paraId="7D89FB01" w14:textId="53FBF707" w:rsidR="000E13D1" w:rsidRDefault="00080512" w:rsidP="000E13D1">
      <w:pPr>
        <w:pStyle w:val="Heading1"/>
      </w:pPr>
      <w:bookmarkStart w:id="61" w:name="clause4"/>
      <w:bookmarkStart w:id="62" w:name="_Toc120012970"/>
      <w:bookmarkStart w:id="63" w:name="_Toc120025084"/>
      <w:bookmarkStart w:id="64" w:name="_Toc120025237"/>
      <w:bookmarkStart w:id="65" w:name="_Toc120091315"/>
      <w:bookmarkStart w:id="66" w:name="_Toc129348802"/>
      <w:bookmarkEnd w:id="61"/>
      <w:r w:rsidRPr="004D3578">
        <w:t>4</w:t>
      </w:r>
      <w:r w:rsidRPr="004D3578">
        <w:tab/>
      </w:r>
      <w:r w:rsidR="000E13D1">
        <w:t>Overview</w:t>
      </w:r>
      <w:bookmarkEnd w:id="62"/>
      <w:bookmarkEnd w:id="63"/>
      <w:bookmarkEnd w:id="64"/>
      <w:bookmarkEnd w:id="65"/>
      <w:bookmarkEnd w:id="66"/>
    </w:p>
    <w:p w14:paraId="28658CC7" w14:textId="77777777" w:rsidR="001902F2" w:rsidRDefault="001902F2" w:rsidP="001902F2">
      <w:r>
        <w:t>Mobile metaverse services are discussed in this technical report both in the abstract and concrete. Specific services mentioned in the TR include:</w:t>
      </w:r>
    </w:p>
    <w:p w14:paraId="5AD66FC7" w14:textId="77777777" w:rsidR="001902F2" w:rsidRDefault="001902F2" w:rsidP="001902F2">
      <w:pPr>
        <w:pStyle w:val="B1"/>
      </w:pPr>
      <w:r>
        <w:t>-</w:t>
      </w:r>
      <w:r>
        <w:tab/>
        <w:t>Situational awareness for drivers, pedestrians, cyclists, to increase safety and efficiency of transport (see 5.2).</w:t>
      </w:r>
    </w:p>
    <w:p w14:paraId="6F8B1C0D" w14:textId="77777777" w:rsidR="001902F2" w:rsidRDefault="001902F2" w:rsidP="001902F2">
      <w:pPr>
        <w:pStyle w:val="B1"/>
      </w:pPr>
      <w:r>
        <w:t>-</w:t>
      </w:r>
      <w:r>
        <w:tab/>
      </w:r>
      <w:r w:rsidRPr="00A70235">
        <w:t>XR enabled collaborative and concurrent engineering</w:t>
      </w:r>
      <w:r>
        <w:t>, to enable local and remote collaboration (see 5.3).</w:t>
      </w:r>
    </w:p>
    <w:p w14:paraId="46C01B1B" w14:textId="77777777" w:rsidR="001902F2" w:rsidRDefault="001902F2" w:rsidP="001902F2">
      <w:pPr>
        <w:pStyle w:val="B1"/>
      </w:pPr>
      <w:r>
        <w:t>-</w:t>
      </w:r>
      <w:r>
        <w:tab/>
        <w:t>Participatory in and passive observation of virtual reality events, e.g. basketball (see 5.6).</w:t>
      </w:r>
    </w:p>
    <w:p w14:paraId="52DCA25D" w14:textId="77777777" w:rsidR="001902F2" w:rsidRDefault="001902F2" w:rsidP="001902F2">
      <w:pPr>
        <w:pStyle w:val="B1"/>
      </w:pPr>
      <w:r>
        <w:t>-</w:t>
      </w:r>
      <w:r>
        <w:tab/>
        <w:t>Presentation of AR content, e.g. a feature length movie, on a virtual screen (see 5.7).</w:t>
      </w:r>
    </w:p>
    <w:p w14:paraId="754DB587" w14:textId="77777777" w:rsidR="001902F2" w:rsidRDefault="001902F2" w:rsidP="001902F2">
      <w:pPr>
        <w:pStyle w:val="B1"/>
      </w:pPr>
      <w:r>
        <w:t>-</w:t>
      </w:r>
      <w:r>
        <w:tab/>
        <w:t>Remote critical health care, including surgery and treatment (see 5.10).</w:t>
      </w:r>
    </w:p>
    <w:p w14:paraId="413A03E3" w14:textId="77777777" w:rsidR="001902F2" w:rsidRPr="00CE73B3" w:rsidRDefault="001902F2" w:rsidP="001902F2">
      <w:r>
        <w:t>The study also considers a number of use cases that feature new service enablers, including:</w:t>
      </w:r>
    </w:p>
    <w:p w14:paraId="69B40171" w14:textId="397797B6" w:rsidR="001902F2" w:rsidRDefault="001902F2" w:rsidP="001902F2">
      <w:pPr>
        <w:pStyle w:val="B1"/>
      </w:pPr>
      <w:r>
        <w:t>-</w:t>
      </w:r>
      <w:r>
        <w:tab/>
        <w:t>Providing users with information and services that are of local relevance (see 5.1).</w:t>
      </w:r>
    </w:p>
    <w:p w14:paraId="39A82E0F" w14:textId="77777777" w:rsidR="001902F2" w:rsidRDefault="001902F2" w:rsidP="001902F2">
      <w:pPr>
        <w:pStyle w:val="B1"/>
      </w:pPr>
      <w:r>
        <w:t>-</w:t>
      </w:r>
      <w:r>
        <w:tab/>
        <w:t>Enhancements to IMS to support multiple users and multi-modal XR communication (see 5.3).</w:t>
      </w:r>
    </w:p>
    <w:p w14:paraId="03FBBF68" w14:textId="77777777" w:rsidR="001902F2" w:rsidRDefault="001902F2" w:rsidP="001902F2">
      <w:pPr>
        <w:pStyle w:val="B1"/>
      </w:pPr>
      <w:r>
        <w:t>-</w:t>
      </w:r>
      <w:r>
        <w:tab/>
        <w:t>Support for spatial anchors to link service information to specific locations (see 5.4).</w:t>
      </w:r>
    </w:p>
    <w:p w14:paraId="6BEAB6F8" w14:textId="77777777" w:rsidR="001902F2" w:rsidRDefault="001902F2" w:rsidP="001902F2">
      <w:pPr>
        <w:pStyle w:val="B1"/>
      </w:pPr>
      <w:r>
        <w:t>-</w:t>
      </w:r>
      <w:r>
        <w:tab/>
        <w:t>Support for spatial localization and mapping services, and enablers for them in the 5GS (see 5.5).</w:t>
      </w:r>
    </w:p>
    <w:p w14:paraId="267A3F28" w14:textId="77777777" w:rsidR="001902F2" w:rsidRDefault="001902F2" w:rsidP="001902F2">
      <w:pPr>
        <w:pStyle w:val="B1"/>
      </w:pPr>
      <w:r>
        <w:t>-</w:t>
      </w:r>
      <w:r>
        <w:tab/>
        <w:t>Support for multi-service coordination for different input and output devices and diverse services (see 5.8).</w:t>
      </w:r>
    </w:p>
    <w:p w14:paraId="3AD5AD22" w14:textId="6E9B3671" w:rsidR="001902F2" w:rsidRDefault="001902F2" w:rsidP="001902F2">
      <w:pPr>
        <w:pStyle w:val="B1"/>
      </w:pPr>
      <w:r>
        <w:t>-</w:t>
      </w:r>
      <w:r>
        <w:tab/>
        <w:t>Support for synchronization of different data streams and predicted network conditions (especially latency) to enable immersive remote collaboration despite signi</w:t>
      </w:r>
      <w:r w:rsidR="00403D24">
        <w:t>fi</w:t>
      </w:r>
      <w:r>
        <w:t>cant distance and therefore communication delay between participants (see 5.9).</w:t>
      </w:r>
    </w:p>
    <w:p w14:paraId="0440AB47" w14:textId="325FD5C2" w:rsidR="001902F2" w:rsidRPr="001902F2" w:rsidRDefault="001902F2" w:rsidP="00F219C5">
      <w:pPr>
        <w:pStyle w:val="EditorsNote"/>
      </w:pPr>
      <w:r>
        <w:t>Editor's Note: Additional services and enablers will be added to the overview as the study develops.</w:t>
      </w:r>
    </w:p>
    <w:p w14:paraId="1D505C74" w14:textId="5C0DDDA6" w:rsidR="000E13D1" w:rsidRDefault="000E13D1" w:rsidP="000E13D1">
      <w:pPr>
        <w:pStyle w:val="Heading1"/>
      </w:pPr>
      <w:bookmarkStart w:id="67" w:name="_Toc120012971"/>
      <w:bookmarkStart w:id="68" w:name="_Toc120025085"/>
      <w:bookmarkStart w:id="69" w:name="_Toc120025238"/>
      <w:bookmarkStart w:id="70" w:name="_Toc120091316"/>
      <w:bookmarkStart w:id="71" w:name="_Toc129348803"/>
      <w:r>
        <w:t>5</w:t>
      </w:r>
      <w:r w:rsidRPr="004D3578">
        <w:tab/>
      </w:r>
      <w:r w:rsidR="00785A5D">
        <w:t>Use Cases</w:t>
      </w:r>
      <w:bookmarkEnd w:id="67"/>
      <w:bookmarkEnd w:id="68"/>
      <w:bookmarkEnd w:id="69"/>
      <w:bookmarkEnd w:id="70"/>
      <w:bookmarkEnd w:id="71"/>
    </w:p>
    <w:p w14:paraId="1A1BA52D" w14:textId="7B44E3B1" w:rsidR="001F5FDF" w:rsidRDefault="001F5FDF" w:rsidP="001F5FDF">
      <w:pPr>
        <w:pStyle w:val="Heading2"/>
        <w:rPr>
          <w:noProof/>
          <w:lang w:val="en-US"/>
        </w:rPr>
      </w:pPr>
      <w:bookmarkStart w:id="72" w:name="_Toc120012972"/>
      <w:bookmarkStart w:id="73" w:name="_Toc120025086"/>
      <w:bookmarkStart w:id="74" w:name="_Toc120025239"/>
      <w:bookmarkStart w:id="75" w:name="_Toc120091317"/>
      <w:bookmarkStart w:id="76" w:name="_Toc129348804"/>
      <w:r>
        <w:rPr>
          <w:noProof/>
          <w:lang w:val="en-US"/>
        </w:rPr>
        <w:t>5.1</w:t>
      </w:r>
      <w:r>
        <w:rPr>
          <w:noProof/>
          <w:lang w:val="en-US"/>
        </w:rPr>
        <w:tab/>
        <w:t>Localized Mobile Metaverse Service Use Case</w:t>
      </w:r>
      <w:bookmarkEnd w:id="72"/>
      <w:bookmarkEnd w:id="73"/>
      <w:bookmarkEnd w:id="74"/>
      <w:bookmarkEnd w:id="75"/>
      <w:bookmarkEnd w:id="76"/>
    </w:p>
    <w:p w14:paraId="319C623A" w14:textId="28109D63" w:rsidR="001F5FDF" w:rsidRDefault="001F5FDF" w:rsidP="001F5FDF">
      <w:pPr>
        <w:pStyle w:val="Heading3"/>
        <w:rPr>
          <w:noProof/>
          <w:lang w:val="en-US"/>
        </w:rPr>
      </w:pPr>
      <w:bookmarkStart w:id="77" w:name="_Toc120012973"/>
      <w:bookmarkStart w:id="78" w:name="_Toc120025087"/>
      <w:bookmarkStart w:id="79" w:name="_Toc120025240"/>
      <w:bookmarkStart w:id="80" w:name="_Toc120091318"/>
      <w:bookmarkStart w:id="81" w:name="_Toc129348805"/>
      <w:r>
        <w:rPr>
          <w:noProof/>
          <w:lang w:val="en-US"/>
        </w:rPr>
        <w:t>5.1.1</w:t>
      </w:r>
      <w:r>
        <w:rPr>
          <w:noProof/>
          <w:lang w:val="en-US"/>
        </w:rPr>
        <w:tab/>
        <w:t>Description</w:t>
      </w:r>
      <w:bookmarkEnd w:id="77"/>
      <w:bookmarkEnd w:id="78"/>
      <w:bookmarkEnd w:id="79"/>
      <w:bookmarkEnd w:id="80"/>
      <w:bookmarkEnd w:id="81"/>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w:t>
      </w:r>
      <w:r>
        <w:rPr>
          <w:lang w:val="en-US"/>
        </w:rPr>
        <w:lastRenderedPageBreak/>
        <w:t>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lastRenderedPageBreak/>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82" w:name="_Toc120012974"/>
      <w:bookmarkStart w:id="83" w:name="_Toc120025088"/>
      <w:bookmarkStart w:id="84" w:name="_Toc120025241"/>
      <w:bookmarkStart w:id="85" w:name="_Toc120091319"/>
      <w:bookmarkStart w:id="86" w:name="_Toc129348806"/>
      <w:r>
        <w:rPr>
          <w:noProof/>
          <w:lang w:val="en-US"/>
        </w:rPr>
        <w:t>5.1.2</w:t>
      </w:r>
      <w:r>
        <w:rPr>
          <w:noProof/>
          <w:lang w:val="en-US"/>
        </w:rPr>
        <w:tab/>
        <w:t>Pre-conditions</w:t>
      </w:r>
      <w:bookmarkEnd w:id="82"/>
      <w:bookmarkEnd w:id="83"/>
      <w:bookmarkEnd w:id="84"/>
      <w:bookmarkEnd w:id="85"/>
      <w:bookmarkEnd w:id="86"/>
    </w:p>
    <w:p w14:paraId="39C1ACD1" w14:textId="36D42ABE"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w:t>
      </w:r>
      <w:r w:rsidR="00403D24">
        <w:rPr>
          <w:lang w:val="en-US"/>
        </w:rPr>
        <w:t>configuration</w:t>
      </w:r>
      <w:r>
        <w:rPr>
          <w:lang w:val="en-US"/>
        </w:rPr>
        <w:t xml:space="preserve">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Heading3"/>
        <w:rPr>
          <w:noProof/>
          <w:lang w:val="en-US"/>
        </w:rPr>
      </w:pPr>
      <w:bookmarkStart w:id="87" w:name="_Toc120012975"/>
      <w:bookmarkStart w:id="88" w:name="_Toc120025089"/>
      <w:bookmarkStart w:id="89" w:name="_Toc120025242"/>
      <w:bookmarkStart w:id="90" w:name="_Toc120091320"/>
      <w:bookmarkStart w:id="91" w:name="_Toc129348807"/>
      <w:r>
        <w:rPr>
          <w:noProof/>
          <w:lang w:val="en-US"/>
        </w:rPr>
        <w:t>5.1.3</w:t>
      </w:r>
      <w:r>
        <w:rPr>
          <w:noProof/>
          <w:lang w:val="en-US"/>
        </w:rPr>
        <w:tab/>
        <w:t>Service Flows</w:t>
      </w:r>
      <w:bookmarkEnd w:id="87"/>
      <w:bookmarkEnd w:id="88"/>
      <w:bookmarkEnd w:id="89"/>
      <w:bookmarkEnd w:id="90"/>
      <w:bookmarkEnd w:id="91"/>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4F2C51FC" w14:textId="77777777" w:rsidR="00216A9A" w:rsidRPr="00681F20" w:rsidRDefault="00216A9A" w:rsidP="00681F20">
      <w:pPr>
        <w:rPr>
          <w:lang w:val="en-US"/>
        </w:rPr>
      </w:pPr>
    </w:p>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982235E" w14:textId="5FA3C4DF" w:rsidR="00216A9A" w:rsidRPr="00216A9A" w:rsidRDefault="00216A9A" w:rsidP="0089562E">
      <w:pPr>
        <w:pStyle w:val="B1"/>
      </w:pPr>
      <w:r>
        <w:t>e</w:t>
      </w:r>
      <w:r w:rsidRPr="00783515">
        <w:t>)</w:t>
      </w:r>
      <w:r w:rsidRPr="00783515">
        <w:tab/>
      </w:r>
      <w:r>
        <w:t>The UE is able to interact with the application to obtain information associated with the service</w:t>
      </w:r>
      <w:r w:rsidRPr="00783515">
        <w:t>.</w:t>
      </w:r>
    </w:p>
    <w:p w14:paraId="050E6F34" w14:textId="5376F745" w:rsidR="001F5FDF" w:rsidRDefault="001F5FDF" w:rsidP="001F5FDF">
      <w:pPr>
        <w:pStyle w:val="Heading3"/>
        <w:rPr>
          <w:noProof/>
          <w:lang w:val="en-US"/>
        </w:rPr>
      </w:pPr>
      <w:bookmarkStart w:id="92" w:name="_Toc120012976"/>
      <w:bookmarkStart w:id="93" w:name="_Toc120025090"/>
      <w:bookmarkStart w:id="94" w:name="_Toc120025243"/>
      <w:bookmarkStart w:id="95" w:name="_Toc120091321"/>
      <w:bookmarkStart w:id="96" w:name="_Toc129348808"/>
      <w:r>
        <w:rPr>
          <w:noProof/>
          <w:lang w:val="en-US"/>
        </w:rPr>
        <w:lastRenderedPageBreak/>
        <w:t>5.1.4</w:t>
      </w:r>
      <w:r>
        <w:rPr>
          <w:noProof/>
          <w:lang w:val="en-US"/>
        </w:rPr>
        <w:tab/>
        <w:t>Post-conditions</w:t>
      </w:r>
      <w:bookmarkEnd w:id="92"/>
      <w:bookmarkEnd w:id="93"/>
      <w:bookmarkEnd w:id="94"/>
      <w:bookmarkEnd w:id="95"/>
      <w:bookmarkEnd w:id="96"/>
    </w:p>
    <w:p w14:paraId="15AA6F0E" w14:textId="46732987" w:rsidR="00936E7A" w:rsidRDefault="001F5FDF" w:rsidP="00936E7A">
      <w:pPr>
        <w:rPr>
          <w:lang w:val="en-US"/>
        </w:rPr>
      </w:pPr>
      <w:r>
        <w:rPr>
          <w:lang w:val="en-US"/>
        </w:rPr>
        <w:t>Spatial information has successfully been employed to allow a user to identify services.</w:t>
      </w:r>
      <w:r w:rsidR="00936E7A" w:rsidRPr="00936E7A">
        <w:rPr>
          <w:lang w:val="en-US"/>
        </w:rPr>
        <w:t xml:space="preserve"> </w:t>
      </w:r>
      <w:r w:rsidR="00936E7A">
        <w:rPr>
          <w:lang w:val="en-US"/>
        </w:rPr>
        <w:t>Please see 5.5 for further information on how spatial information is obtained.</w:t>
      </w:r>
    </w:p>
    <w:p w14:paraId="15CCD0C5" w14:textId="77777777" w:rsidR="001F5FDF" w:rsidRDefault="001F5FDF" w:rsidP="001F5FDF">
      <w:pPr>
        <w:rPr>
          <w:lang w:val="en-US"/>
        </w:rPr>
      </w:pP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97" w:name="_Toc120012977"/>
      <w:bookmarkStart w:id="98" w:name="_Toc120025091"/>
      <w:bookmarkStart w:id="99" w:name="_Toc120025244"/>
      <w:bookmarkStart w:id="100" w:name="_Toc120091322"/>
      <w:bookmarkStart w:id="101" w:name="_Toc129348809"/>
      <w:r>
        <w:rPr>
          <w:noProof/>
          <w:lang w:val="en-US"/>
        </w:rPr>
        <w:t>5.1.5</w:t>
      </w:r>
      <w:r>
        <w:rPr>
          <w:noProof/>
          <w:lang w:val="en-US"/>
        </w:rPr>
        <w:tab/>
        <w:t>Existing feature partially or fully covering use case functionality</w:t>
      </w:r>
      <w:bookmarkEnd w:id="97"/>
      <w:bookmarkEnd w:id="98"/>
      <w:bookmarkEnd w:id="99"/>
      <w:bookmarkEnd w:id="100"/>
      <w:bookmarkEnd w:id="101"/>
    </w:p>
    <w:p w14:paraId="7F9FD437" w14:textId="77777777" w:rsidR="0063413B" w:rsidRDefault="001F5FDF" w:rsidP="0063413B">
      <w:pPr>
        <w:rPr>
          <w:lang w:val="en-US"/>
        </w:rPr>
      </w:pPr>
      <w:r>
        <w:rPr>
          <w:lang w:val="en-US"/>
        </w:rPr>
        <w:t>Location based services exist, to identify the position of the UE.</w:t>
      </w:r>
    </w:p>
    <w:p w14:paraId="6CC149D2" w14:textId="7CA5FE5E" w:rsidR="0063413B" w:rsidRDefault="0063413B" w:rsidP="0063413B">
      <w:pPr>
        <w:rPr>
          <w:lang w:val="en-US"/>
        </w:rPr>
      </w:pPr>
      <w:r>
        <w:rPr>
          <w:lang w:val="en-US"/>
        </w:rPr>
        <w:t>The 5GS supports means to expose the UE's location to a 3rd party service provider.</w:t>
      </w:r>
    </w:p>
    <w:p w14:paraId="4E39E883" w14:textId="26A50213" w:rsidR="0063413B" w:rsidRDefault="0063413B" w:rsidP="0063413B">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Default="0063413B" w:rsidP="0063413B">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Default="0063413B" w:rsidP="0063413B">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77777777" w:rsidR="0063413B" w:rsidRDefault="0063413B" w:rsidP="0063413B">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B679B7" w:rsidRDefault="0063413B" w:rsidP="0063413B">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Default="001F5FDF" w:rsidP="001F5FDF">
      <w:pPr>
        <w:pStyle w:val="Heading3"/>
        <w:rPr>
          <w:noProof/>
          <w:lang w:val="en-US"/>
        </w:rPr>
      </w:pPr>
      <w:bookmarkStart w:id="102" w:name="_Toc120012978"/>
      <w:bookmarkStart w:id="103" w:name="_Toc120025092"/>
      <w:bookmarkStart w:id="104" w:name="_Toc120025245"/>
      <w:bookmarkStart w:id="105" w:name="_Toc120091323"/>
      <w:bookmarkStart w:id="106" w:name="_Toc129348810"/>
      <w:r>
        <w:rPr>
          <w:noProof/>
          <w:lang w:val="en-US"/>
        </w:rPr>
        <w:t>5.1.6</w:t>
      </w:r>
      <w:r>
        <w:rPr>
          <w:noProof/>
          <w:lang w:val="en-US"/>
        </w:rPr>
        <w:tab/>
        <w:t>Potential New Requirements</w:t>
      </w:r>
      <w:bookmarkEnd w:id="102"/>
      <w:bookmarkEnd w:id="103"/>
      <w:bookmarkEnd w:id="104"/>
      <w:bookmarkEnd w:id="105"/>
      <w:bookmarkEnd w:id="106"/>
    </w:p>
    <w:p w14:paraId="4BA64944" w14:textId="28C48EF5" w:rsidR="001F5FDF" w:rsidRPr="008C51C2" w:rsidRDefault="001F5FDF" w:rsidP="00343B7C">
      <w:pPr>
        <w:rPr>
          <w:lang w:val="en-US"/>
        </w:rPr>
      </w:pPr>
      <w:r>
        <w:rPr>
          <w:lang w:val="en-US"/>
        </w:rPr>
        <w:t>[P.R.-5.1.6-1] The 5G</w:t>
      </w:r>
      <w:r w:rsidR="00936E7A">
        <w:rPr>
          <w:lang w:val="en-US"/>
        </w:rPr>
        <w:t xml:space="preserve"> system</w:t>
      </w:r>
      <w:r>
        <w:rPr>
          <w:lang w:val="en-US"/>
        </w:rPr>
        <w:t xml:space="preserve"> shall enable third parties to make known the availability of application services (i.e. provided by Application Servers) associated with a precise location. </w:t>
      </w:r>
    </w:p>
    <w:p w14:paraId="45558B32" w14:textId="651A67C8" w:rsidR="001F5FDF" w:rsidRDefault="001F5FDF" w:rsidP="001F5FDF">
      <w:pPr>
        <w:rPr>
          <w:lang w:val="en-US"/>
        </w:rPr>
      </w:pPr>
      <w:r>
        <w:rPr>
          <w:lang w:val="en-US"/>
        </w:rPr>
        <w:t xml:space="preserve">[P.R.-5.1.6-2] The 5G </w:t>
      </w:r>
      <w:r w:rsidR="00936E7A">
        <w:rPr>
          <w:lang w:val="en-US"/>
        </w:rPr>
        <w:t xml:space="preserve">system </w:t>
      </w:r>
      <w:r>
        <w:rPr>
          <w:lang w:val="en-US"/>
        </w:rPr>
        <w:t xml:space="preserve">shall provide suitable exposure mechanisms for application services (i.e. provided by Application Servers) associated with a precise location available in the user's proximity (e.g. within line of sight), such that the </w:t>
      </w:r>
      <w:r w:rsidR="00936E7A">
        <w:rPr>
          <w:lang w:val="en-US"/>
        </w:rPr>
        <w:t xml:space="preserve">mobile metaverse </w:t>
      </w:r>
      <w:r>
        <w:rPr>
          <w:lang w:val="en-US"/>
        </w:rPr>
        <w:t>services can conform to</w:t>
      </w:r>
      <w:r w:rsidR="00403D24">
        <w:rPr>
          <w:lang w:val="en-US"/>
        </w:rPr>
        <w:t xml:space="preserve"> </w:t>
      </w:r>
      <w:r>
        <w:rPr>
          <w:lang w:val="en-US"/>
        </w:rPr>
        <w:t>specific service constraints.</w:t>
      </w:r>
    </w:p>
    <w:p w14:paraId="7DC9E0AA" w14:textId="410C53AD" w:rsidR="001F5FDF" w:rsidRDefault="00641EF1" w:rsidP="0089562E">
      <w:pPr>
        <w:pStyle w:val="NO"/>
        <w:rPr>
          <w:lang w:val="en-US"/>
        </w:rPr>
      </w:pPr>
      <w:r>
        <w:rPr>
          <w:lang w:val="en-US"/>
        </w:rPr>
        <w:t>NOTE:</w:t>
      </w:r>
      <w:r>
        <w:rPr>
          <w:lang w:val="en-US"/>
        </w:rPr>
        <w:tab/>
        <w:t>The term 'service constraints' implies that certain targets of service discovery are supported, e.g. to find 'restaurants.'</w:t>
      </w:r>
    </w:p>
    <w:p w14:paraId="44BCE25A" w14:textId="2969A19B" w:rsidR="001F5FDF" w:rsidRDefault="001F5FDF" w:rsidP="001F5FDF">
      <w:pPr>
        <w:rPr>
          <w:lang w:val="en-US"/>
        </w:rPr>
      </w:pPr>
      <w:r>
        <w:rPr>
          <w:lang w:val="en-US"/>
        </w:rPr>
        <w:t xml:space="preserve">[P.R.-5.1.6-3] The 5G </w:t>
      </w:r>
      <w:r w:rsidR="00936E7A">
        <w:rPr>
          <w:lang w:val="en-US"/>
        </w:rPr>
        <w:t xml:space="preserve">system </w:t>
      </w:r>
      <w:r>
        <w:rPr>
          <w:lang w:val="en-US"/>
        </w:rPr>
        <w:t xml:space="preserve">shall provide suitable means to discover </w:t>
      </w:r>
      <w:r w:rsidR="00936E7A">
        <w:rPr>
          <w:lang w:val="en-US"/>
        </w:rPr>
        <w:t xml:space="preserve">mobile metaverse </w:t>
      </w:r>
      <w:r>
        <w:rPr>
          <w:lang w:val="en-US"/>
        </w:rPr>
        <w:t xml:space="preserve">services (i.e. provided by </w:t>
      </w:r>
      <w:r w:rsidR="00936E7A">
        <w:rPr>
          <w:lang w:val="en-US"/>
        </w:rPr>
        <w:t>mobile metaverse s</w:t>
      </w:r>
      <w:r>
        <w:rPr>
          <w:lang w:val="en-US"/>
        </w:rPr>
        <w:t xml:space="preserve">ervers) associated with a precise location available in the user's proximity. </w:t>
      </w:r>
    </w:p>
    <w:p w14:paraId="6E2B5680" w14:textId="77777777" w:rsidR="00936E7A" w:rsidRDefault="00936E7A" w:rsidP="00936E7A">
      <w:pPr>
        <w:rPr>
          <w:lang w:val="en-US"/>
        </w:rPr>
      </w:pPr>
      <w:r>
        <w:rPr>
          <w:lang w:val="en-US"/>
        </w:rPr>
        <w:lastRenderedPageBreak/>
        <w:t>[P.R.-5.1.6-4] The 5G system shall enable the rendering of diverse media, from one or more mobile metaverse services associated with a single location, to be combined to form a single location related service experience.</w:t>
      </w:r>
    </w:p>
    <w:p w14:paraId="42AE1FC0" w14:textId="35829EE2" w:rsidR="00555AA9" w:rsidRDefault="00555AA9" w:rsidP="001F5FDF">
      <w:pPr>
        <w:pStyle w:val="Heading2"/>
      </w:pPr>
      <w:bookmarkStart w:id="107" w:name="_Toc120012979"/>
      <w:bookmarkStart w:id="108" w:name="_Toc120025093"/>
      <w:bookmarkStart w:id="109" w:name="_Toc120025246"/>
      <w:bookmarkStart w:id="110" w:name="_Toc120091324"/>
      <w:bookmarkStart w:id="111" w:name="_Toc129348811"/>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107"/>
      <w:bookmarkEnd w:id="108"/>
      <w:bookmarkEnd w:id="109"/>
      <w:bookmarkEnd w:id="110"/>
      <w:bookmarkEnd w:id="111"/>
    </w:p>
    <w:p w14:paraId="0166DFC2" w14:textId="08F0CBEB" w:rsidR="00555AA9" w:rsidRPr="000D6532" w:rsidRDefault="00555AA9" w:rsidP="00555AA9">
      <w:pPr>
        <w:pStyle w:val="Heading3"/>
      </w:pPr>
      <w:bookmarkStart w:id="112" w:name="_Toc120012980"/>
      <w:bookmarkStart w:id="113" w:name="_Toc120025094"/>
      <w:bookmarkStart w:id="114" w:name="_Toc120025247"/>
      <w:bookmarkStart w:id="115" w:name="_Toc120091325"/>
      <w:bookmarkStart w:id="116" w:name="_Toc129348812"/>
      <w:r>
        <w:t>5.2</w:t>
      </w:r>
      <w:r w:rsidRPr="000D6532">
        <w:t>.1</w:t>
      </w:r>
      <w:r w:rsidRPr="000D6532">
        <w:tab/>
        <w:t>Description</w:t>
      </w:r>
      <w:bookmarkEnd w:id="112"/>
      <w:bookmarkEnd w:id="113"/>
      <w:bookmarkEnd w:id="114"/>
      <w:bookmarkEnd w:id="115"/>
      <w:bookmarkEnd w:id="116"/>
    </w:p>
    <w:p w14:paraId="62A2CFC5" w14:textId="1D8D4023" w:rsidR="00555AA9" w:rsidRPr="00343B7C" w:rsidRDefault="00555AA9" w:rsidP="00343B7C">
      <w:r w:rsidRPr="00343B7C">
        <w:rPr>
          <w:rFonts w:hint="eastAsia"/>
        </w:rPr>
        <w:t>S</w:t>
      </w:r>
      <w:r w:rsidRPr="00343B7C">
        <w:t xml:space="preserve">mart transport is a very important area for 5G system as well as </w:t>
      </w:r>
      <w:r w:rsidR="00EB2617">
        <w:t xml:space="preserve">an important mobile </w:t>
      </w:r>
      <w:r w:rsidRPr="00343B7C">
        <w:t>metaverse</w:t>
      </w:r>
      <w:r w:rsidR="00EB2617">
        <w:t xml:space="preserve"> service</w:t>
      </w:r>
      <w:r w:rsidRPr="00343B7C">
        <w:t>.  To reduce traffic jam and minimize traffic accident, 5G, including cellular based V2X technologies become</w:t>
      </w:r>
      <w:r w:rsidR="00EB2617">
        <w:t>s</w:t>
      </w:r>
      <w:r w:rsidRPr="00343B7C">
        <w:t xml:space="preserve"> more and more essential</w:t>
      </w:r>
      <w:r w:rsidR="00DF605C">
        <w:t>.</w:t>
      </w:r>
      <w:r w:rsidRPr="00343B7C">
        <w:t xml:space="preserve"> </w:t>
      </w:r>
      <w:r w:rsidR="00EB2617">
        <w:t xml:space="preserve">The </w:t>
      </w:r>
      <w:r w:rsidRPr="00343B7C">
        <w:t>5G system can be ut</w:t>
      </w:r>
      <w:r w:rsidRPr="002117AD">
        <w:t xml:space="preserve">ilized to support real-time information &amp; data delivery for the traffic participants including pedestrians, bicycle riders, </w:t>
      </w:r>
      <w:r w:rsidR="00EB2617">
        <w:t xml:space="preserve">and </w:t>
      </w:r>
      <w:r w:rsidRPr="002117AD">
        <w:t>vehicle</w:t>
      </w:r>
      <w:r w:rsidR="00EB2617">
        <w:t>s</w:t>
      </w:r>
      <w:r w:rsidRPr="002117AD">
        <w:t xml:space="preserv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r w:rsidRPr="00343B7C">
        <w:rPr>
          <w:rFonts w:hint="eastAsia"/>
        </w:rPr>
        <w:t>In this use case, there are virtual objects which actually represent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AAAC6B0"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w:t>
      </w:r>
      <w:r w:rsidR="00EB2617">
        <w:t xml:space="preserve">and </w:t>
      </w:r>
      <w:r w:rsidRPr="00343B7C">
        <w:t xml:space="preserve">the virtual objects of the road infrastructure and traffic participants including vulnerable road users can form a smart transport </w:t>
      </w:r>
      <w:r w:rsidR="00EB2617">
        <w:t xml:space="preserve">mobile </w:t>
      </w:r>
      <w:r w:rsidRPr="00343B7C">
        <w:t>metaverse</w:t>
      </w:r>
      <w:r w:rsidR="00EB2617">
        <w:t xml:space="preserve"> service</w:t>
      </w:r>
      <w:r w:rsidRPr="00343B7C">
        <w:t xml:space="preserve"> as shown in Figure </w:t>
      </w:r>
      <w:r w:rsidR="00343B7C">
        <w:t>5</w:t>
      </w:r>
      <w:r w:rsidRPr="00343B7C">
        <w:t>.2.</w:t>
      </w:r>
      <w:r w:rsidR="00343B7C">
        <w:t>1-2</w:t>
      </w:r>
      <w:r w:rsidR="00EB2617">
        <w:t>.</w:t>
      </w:r>
      <w:r w:rsidRPr="00343B7C">
        <w:t xml:space="preserve"> Then real-time processing&amp; computing can be conducted to support traffic simulation</w:t>
      </w:r>
      <w:r w:rsidR="00EB2617">
        <w:t>,</w:t>
      </w:r>
      <w:r w:rsidRPr="00343B7C">
        <w:t xml:space="preserve"> situational awareness</w:t>
      </w:r>
      <w:r w:rsidR="00EB2617">
        <w:t>,</w:t>
      </w:r>
      <w:r w:rsidRPr="00343B7C">
        <w:t xml:space="preserve"> and real time path guidance</w:t>
      </w:r>
      <w:r w:rsidR="00EB2617">
        <w:t>.</w:t>
      </w:r>
      <w:r w:rsidRPr="00343B7C">
        <w:t xml:space="preserve"> </w:t>
      </w:r>
      <w:r w:rsidR="00EB2617">
        <w:t>R</w:t>
      </w:r>
      <w:r w:rsidRPr="00343B7C">
        <w:t xml:space="preserve">eal-time safety or security alerts can be generated for </w:t>
      </w:r>
      <w:r w:rsidR="00EB2617">
        <w:t>vehicle</w:t>
      </w:r>
      <w:r w:rsidR="00EB2617" w:rsidRPr="00343B7C">
        <w:t xml:space="preserve">s </w:t>
      </w:r>
      <w:r w:rsidRPr="00343B7C">
        <w:t>as well as the driver and passengers</w:t>
      </w:r>
      <w:r w:rsidRPr="002117AD">
        <w:t>.</w:t>
      </w:r>
    </w:p>
    <w:p w14:paraId="61D661C0" w14:textId="14951CB1" w:rsidR="00555AA9" w:rsidRDefault="00EB2617" w:rsidP="00555AA9">
      <w:pPr>
        <w:ind w:firstLineChars="200" w:firstLine="400"/>
        <w:jc w:val="center"/>
        <w:rPr>
          <w:noProof/>
        </w:rPr>
      </w:pPr>
      <w:r>
        <w:rPr>
          <w:noProof/>
          <w:lang w:val="en-US" w:eastAsia="ko-KR"/>
        </w:rPr>
        <w:lastRenderedPageBreak/>
        <w:drawing>
          <wp:inline distT="0" distB="0" distL="0" distR="0" wp14:anchorId="65073DB0" wp14:editId="61D67B5A">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7927F596" w:rsidR="00555AA9" w:rsidRDefault="00555AA9" w:rsidP="00343B7C">
      <w:pPr>
        <w:rPr>
          <w:lang w:val="en-US" w:eastAsia="zh-CN"/>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w:t>
      </w:r>
      <w:r w:rsidR="00EB2617">
        <w:rPr>
          <w:lang w:val="en-US" w:eastAsia="zh-CN"/>
        </w:rPr>
        <w:t>use</w:t>
      </w:r>
      <w:r>
        <w:rPr>
          <w:lang w:val="en-US" w:eastAsia="zh-CN"/>
        </w:rPr>
        <w:t xml:space="preserve"> UE</w:t>
      </w:r>
      <w:r w:rsidR="00EB2617">
        <w:rPr>
          <w:lang w:val="en-US" w:eastAsia="zh-CN"/>
        </w:rPr>
        <w:t>s</w:t>
      </w:r>
      <w:r>
        <w:rPr>
          <w:lang w:val="en-US" w:eastAsia="zh-CN"/>
        </w:rPr>
        <w:t xml:space="preserve"> for </w:t>
      </w:r>
      <w:r w:rsidR="00EB2617">
        <w:rPr>
          <w:lang w:val="en-US" w:eastAsia="zh-CN"/>
        </w:rPr>
        <w:t>telecommunication services</w:t>
      </w:r>
      <w:r>
        <w:rPr>
          <w:lang w:val="en-US" w:eastAsia="zh-CN"/>
        </w:rPr>
        <w:t xml:space="preserve">,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62AD3EA" w14:textId="77777777" w:rsidR="00EB2617" w:rsidRDefault="00EB2617" w:rsidP="00EB2617">
      <w:pPr>
        <w:rPr>
          <w:lang w:val="en-US" w:eastAsia="zh-CN"/>
        </w:rPr>
      </w:pPr>
      <w:r>
        <w:rPr>
          <w:lang w:val="en-US" w:eastAsia="zh-CN"/>
        </w:rPr>
        <w:t>This use case employs terminology defined in Table 5.2.1-1.</w:t>
      </w:r>
    </w:p>
    <w:p w14:paraId="55A814E9" w14:textId="5F0DE26D" w:rsidR="00EB2617" w:rsidRDefault="00EB2617" w:rsidP="0089562E">
      <w:pPr>
        <w:pStyle w:val="TH"/>
        <w:rPr>
          <w:lang w:val="en-US" w:eastAsia="zh-CN"/>
        </w:rPr>
      </w:pPr>
      <w:r>
        <w:rPr>
          <w:lang w:val="en-US" w:eastAsia="zh-CN"/>
        </w:rPr>
        <w:t>Table 5.2.1-1: Traffic Flow Simulation and Situational Awareness Terminology</w:t>
      </w:r>
    </w:p>
    <w:tbl>
      <w:tblPr>
        <w:tblStyle w:val="TableGrid"/>
        <w:tblW w:w="0" w:type="auto"/>
        <w:tblLook w:val="04A0" w:firstRow="1" w:lastRow="0" w:firstColumn="1" w:lastColumn="0" w:noHBand="0" w:noVBand="1"/>
      </w:tblPr>
      <w:tblGrid>
        <w:gridCol w:w="4815"/>
        <w:gridCol w:w="4816"/>
      </w:tblGrid>
      <w:tr w:rsidR="00EB2617" w14:paraId="36BCCEB9" w14:textId="77777777" w:rsidTr="00226183">
        <w:tc>
          <w:tcPr>
            <w:tcW w:w="4815" w:type="dxa"/>
          </w:tcPr>
          <w:p w14:paraId="25AF8F85" w14:textId="77777777" w:rsidR="00EB2617" w:rsidRDefault="00EB2617" w:rsidP="00226183">
            <w:pPr>
              <w:rPr>
                <w:lang w:val="en-US" w:eastAsia="zh-CN"/>
              </w:rPr>
            </w:pPr>
            <w:r>
              <w:rPr>
                <w:lang w:val="en-US" w:eastAsia="zh-CN"/>
              </w:rPr>
              <w:t>Situational Awareness</w:t>
            </w:r>
          </w:p>
        </w:tc>
        <w:tc>
          <w:tcPr>
            <w:tcW w:w="4816" w:type="dxa"/>
          </w:tcPr>
          <w:p w14:paraId="5B21B22A" w14:textId="77777777" w:rsidR="00EB2617" w:rsidRDefault="00EB2617" w:rsidP="00226183">
            <w:pPr>
              <w:rPr>
                <w:lang w:val="en-US" w:eastAsia="zh-CN"/>
              </w:rPr>
            </w:pPr>
            <w:r>
              <w:rPr>
                <w:lang w:eastAsia="zh-CN"/>
              </w:rPr>
              <w:t>T</w:t>
            </w:r>
            <w:r w:rsidRPr="009F39EC">
              <w:rPr>
                <w:lang w:eastAsia="zh-CN"/>
              </w:rPr>
              <w:t xml:space="preserve">he ability to know and understand what is going on </w:t>
            </w:r>
            <w:r>
              <w:rPr>
                <w:lang w:eastAsia="zh-CN"/>
              </w:rPr>
              <w:t>in the surroundings, e.g. the p</w:t>
            </w:r>
            <w:r w:rsidRPr="009F39EC">
              <w:rPr>
                <w:lang w:eastAsia="zh-CN"/>
              </w:rPr>
              <w:t>erception of environmental elements and events</w:t>
            </w:r>
          </w:p>
        </w:tc>
      </w:tr>
    </w:tbl>
    <w:p w14:paraId="32B46277" w14:textId="77777777" w:rsidR="00EB2617" w:rsidRPr="00EB2617" w:rsidRDefault="00EB2617" w:rsidP="00EB2617">
      <w:pPr>
        <w:pStyle w:val="TH"/>
      </w:pPr>
    </w:p>
    <w:p w14:paraId="2EFE6A30" w14:textId="1C2A0A9D" w:rsidR="00555AA9" w:rsidRPr="000D6532" w:rsidRDefault="00555AA9" w:rsidP="00555AA9">
      <w:pPr>
        <w:pStyle w:val="Heading3"/>
      </w:pPr>
      <w:bookmarkStart w:id="117" w:name="_Toc355779205"/>
      <w:bookmarkStart w:id="118" w:name="_Toc354586743"/>
      <w:bookmarkStart w:id="119" w:name="_Toc354590102"/>
      <w:bookmarkStart w:id="120" w:name="_Toc120012981"/>
      <w:bookmarkStart w:id="121" w:name="_Toc120025095"/>
      <w:bookmarkStart w:id="122" w:name="_Toc120025248"/>
      <w:bookmarkStart w:id="123" w:name="_Toc120091326"/>
      <w:bookmarkStart w:id="124" w:name="_Toc129348813"/>
      <w:bookmarkEnd w:id="117"/>
      <w:bookmarkEnd w:id="118"/>
      <w:bookmarkEnd w:id="119"/>
      <w:r>
        <w:t>5.2</w:t>
      </w:r>
      <w:r w:rsidRPr="000D6532">
        <w:t>.2</w:t>
      </w:r>
      <w:r w:rsidRPr="000D6532">
        <w:tab/>
        <w:t>Pre-conditions</w:t>
      </w:r>
      <w:bookmarkEnd w:id="120"/>
      <w:bookmarkEnd w:id="121"/>
      <w:bookmarkEnd w:id="122"/>
      <w:bookmarkEnd w:id="123"/>
      <w:bookmarkEnd w:id="124"/>
    </w:p>
    <w:p w14:paraId="713C6CFB" w14:textId="0D0571BC" w:rsidR="00555AA9" w:rsidRPr="0045440E" w:rsidRDefault="00555AA9" w:rsidP="0067342C">
      <w:pPr>
        <w:pStyle w:val="B1"/>
      </w:pPr>
      <w:bookmarkStart w:id="125" w:name="_Toc355779206"/>
      <w:bookmarkStart w:id="126" w:name="_Toc354586744"/>
      <w:bookmarkStart w:id="127" w:name="_Toc354590103"/>
      <w:bookmarkEnd w:id="125"/>
      <w:bookmarkEnd w:id="126"/>
      <w:bookmarkEnd w:id="127"/>
      <w:r w:rsidRPr="0045440E">
        <w:t xml:space="preserve">1. </w:t>
      </w:r>
      <w:r w:rsidR="00343B7C">
        <w:tab/>
      </w:r>
      <w:r w:rsidRPr="0045440E">
        <w:t>Traffic participants may or may not be equipped with 5G-enabled terminal</w:t>
      </w:r>
      <w:r w:rsidR="00EB2617">
        <w:t xml:space="preserve"> equipment</w:t>
      </w:r>
      <w:r w:rsidR="00DF605C">
        <w:t>.</w:t>
      </w:r>
      <w:r w:rsidRPr="0045440E">
        <w:t xml:space="preserve"> </w:t>
      </w:r>
      <w:r w:rsidR="00DF605C">
        <w:t>The 5G-enabled terminal</w:t>
      </w:r>
      <w:r w:rsidR="00DF605C" w:rsidRPr="0045440E">
        <w:t xml:space="preserve"> </w:t>
      </w:r>
      <w:r w:rsidR="00EB2617">
        <w:t>equipment</w:t>
      </w:r>
      <w:r w:rsidR="00EB2617" w:rsidRPr="0045440E">
        <w:t xml:space="preserve"> </w:t>
      </w:r>
      <w:r w:rsidRPr="0045440E">
        <w:t>can send and receive data via 5G network.</w:t>
      </w:r>
    </w:p>
    <w:p w14:paraId="362DC635" w14:textId="2FA7A6E9" w:rsidR="00555AA9" w:rsidRPr="0045440E" w:rsidRDefault="00555AA9" w:rsidP="0067342C">
      <w:pPr>
        <w:pStyle w:val="B1"/>
      </w:pPr>
      <w:r w:rsidRPr="0045440E">
        <w:t xml:space="preserve">2. </w:t>
      </w:r>
      <w:r w:rsidR="00343B7C">
        <w:tab/>
      </w:r>
      <w:r w:rsidRPr="0045440E">
        <w:t xml:space="preserve">Computing and storage resources are provided for the mobile metaverse servers deployed locally or over the </w:t>
      </w:r>
      <w:r w:rsidR="00EB2617">
        <w:t xml:space="preserve">data network (in a </w:t>
      </w:r>
      <w:r w:rsidRPr="0045440E">
        <w:t>central</w:t>
      </w:r>
      <w:r w:rsidR="00EB2617">
        <w:t>ized</w:t>
      </w:r>
      <w:r w:rsidRPr="0045440E">
        <w:t xml:space="preserve"> cloud</w:t>
      </w:r>
      <w:r w:rsidR="00EB2617">
        <w:t>)</w:t>
      </w:r>
      <w:r w:rsidRPr="0045440E">
        <w:t xml:space="preserve"> to allow real-time processing of huge</w:t>
      </w:r>
      <w:r w:rsidR="00EB2617">
        <w:t xml:space="preserve"> amount of</w:t>
      </w:r>
      <w:r w:rsidRPr="0045440E">
        <w:t xml:space="preserve"> data produced by human, vehicle, camera, radar etc.</w:t>
      </w:r>
    </w:p>
    <w:p w14:paraId="15199DD2" w14:textId="5188DEE4"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w:t>
      </w:r>
      <w:r w:rsidR="00EB2617">
        <w:t xml:space="preserve">, e.g. for </w:t>
      </w:r>
      <w:r>
        <w:t>traffic control and guidance etc.</w:t>
      </w:r>
      <w:r w:rsidRPr="003A2229">
        <w:rPr>
          <w:color w:val="000000"/>
        </w:rPr>
        <w:t xml:space="preserve">  The infrastructure equipment may have wired connection e.g. fiber or ethernet or any other wired connection if available. </w:t>
      </w:r>
      <w:r w:rsidR="00EB2617">
        <w:rPr>
          <w:color w:val="000000"/>
        </w:rPr>
        <w:t>The</w:t>
      </w:r>
      <w:r w:rsidRPr="003A2229">
        <w:rPr>
          <w:color w:val="000000"/>
        </w:rPr>
        <w:t xml:space="preserve"> cellular wireless network </w:t>
      </w:r>
      <w:r w:rsidR="00EB2617">
        <w:rPr>
          <w:color w:val="000000"/>
        </w:rPr>
        <w:t xml:space="preserve">can be used to </w:t>
      </w:r>
      <w:r w:rsidRPr="003A2229">
        <w:rPr>
          <w:color w:val="000000"/>
        </w:rPr>
        <w:t xml:space="preserve">provide a more flexible way </w:t>
      </w:r>
      <w:r w:rsidR="00EB2617">
        <w:rPr>
          <w:color w:val="000000"/>
        </w:rPr>
        <w:t xml:space="preserve">to obtain communication services, especially </w:t>
      </w:r>
      <w:r w:rsidRPr="003A2229">
        <w:rPr>
          <w:color w:val="000000"/>
        </w:rPr>
        <w:t xml:space="preserve">when </w:t>
      </w:r>
      <w:r w:rsidR="00EB2617">
        <w:rPr>
          <w:color w:val="000000"/>
        </w:rPr>
        <w:t xml:space="preserve">a </w:t>
      </w:r>
      <w:r w:rsidRPr="003A2229">
        <w:rPr>
          <w:color w:val="000000"/>
        </w:rPr>
        <w:t>wired connection is not available.</w:t>
      </w:r>
    </w:p>
    <w:p w14:paraId="12C84E78" w14:textId="32039A31" w:rsidR="00555AA9" w:rsidRPr="000D6532" w:rsidRDefault="00555AA9" w:rsidP="00555AA9">
      <w:pPr>
        <w:pStyle w:val="Heading3"/>
      </w:pPr>
      <w:bookmarkStart w:id="128" w:name="_Toc120012982"/>
      <w:bookmarkStart w:id="129" w:name="_Toc120025096"/>
      <w:bookmarkStart w:id="130" w:name="_Toc120025249"/>
      <w:bookmarkStart w:id="131" w:name="_Toc120091327"/>
      <w:bookmarkStart w:id="132" w:name="_Toc129348814"/>
      <w:r>
        <w:lastRenderedPageBreak/>
        <w:t>5.2</w:t>
      </w:r>
      <w:r w:rsidRPr="000D6532">
        <w:t>.3</w:t>
      </w:r>
      <w:r w:rsidRPr="000D6532">
        <w:tab/>
        <w:t>Service Flows</w:t>
      </w:r>
      <w:bookmarkEnd w:id="128"/>
      <w:bookmarkEnd w:id="129"/>
      <w:bookmarkEnd w:id="130"/>
      <w:bookmarkEnd w:id="131"/>
      <w:bookmarkEnd w:id="132"/>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0ADBA55A"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 xml:space="preserve">enter normal working mode which means </w:t>
      </w:r>
      <w:r w:rsidR="00226183">
        <w:t>the sensors</w:t>
      </w:r>
      <w:r w:rsidR="00226183" w:rsidRPr="0045440E">
        <w:t xml:space="preserve"> </w:t>
      </w:r>
      <w:r w:rsidRPr="0045440E">
        <w:t>can start to capture the traffic participants.</w:t>
      </w:r>
    </w:p>
    <w:p w14:paraId="361AD8FA" w14:textId="27631CFA"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w:t>
      </w:r>
      <w:r w:rsidR="00BB0C4B">
        <w:t xml:space="preserve">. </w:t>
      </w:r>
      <w:r w:rsidRPr="0045440E">
        <w:t>Vehicles without driver are equipped</w:t>
      </w:r>
      <w:r w:rsidR="00226183">
        <w:t xml:space="preserve"> with</w:t>
      </w:r>
      <w:r w:rsidRPr="0045440E">
        <w:t xml:space="preserve"> a 5G UE module.</w:t>
      </w:r>
    </w:p>
    <w:p w14:paraId="3F02CE48" w14:textId="5C6497DD" w:rsidR="00555AA9" w:rsidRPr="0045440E" w:rsidRDefault="00555AA9" w:rsidP="0067342C">
      <w:pPr>
        <w:pStyle w:val="B1"/>
      </w:pPr>
      <w:r w:rsidRPr="0045440E">
        <w:t xml:space="preserve">4. </w:t>
      </w:r>
      <w:r w:rsidR="00343B7C">
        <w:tab/>
      </w:r>
      <w:r w:rsidRPr="0045440E">
        <w:t xml:space="preserve">The traffic participants including pedestrians, bicycle riders, </w:t>
      </w:r>
      <w:r w:rsidR="00226183">
        <w:t xml:space="preserve">and </w:t>
      </w:r>
      <w:r w:rsidRPr="0045440E">
        <w:t>vehicles, send real</w:t>
      </w:r>
      <w:r>
        <w:t>-</w:t>
      </w:r>
      <w:r w:rsidRPr="0045440E">
        <w:t>time information towards the server</w:t>
      </w:r>
      <w:r w:rsidR="00BB0C4B">
        <w:t xml:space="preserve"> by means of 5G UEs</w:t>
      </w:r>
      <w:r w:rsidRPr="0045440E">
        <w:t xml:space="preserve">.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These traffic participant</w:t>
      </w:r>
      <w:r w:rsidR="00BB0C4B">
        <w:t>s</w:t>
      </w:r>
      <w:r w:rsidRPr="0045440E">
        <w:t xml:space="preserve"> </w:t>
      </w:r>
      <w:r w:rsidR="00BB0C4B">
        <w:t>are</w:t>
      </w:r>
      <w:r w:rsidRPr="0045440E">
        <w:t xml:space="preserve"> </w:t>
      </w:r>
      <w:r w:rsidR="00216A9A">
        <w:t>physical</w:t>
      </w:r>
      <w:r w:rsidR="00216A9A" w:rsidRPr="0045440E">
        <w:t xml:space="preserve"> </w:t>
      </w:r>
      <w:r w:rsidRPr="0045440E">
        <w:t>objects in physical world</w:t>
      </w:r>
      <w:r w:rsidR="00216A9A">
        <w:t xml:space="preserve"> which</w:t>
      </w:r>
      <w:r w:rsidR="00216A9A" w:rsidRPr="0045440E">
        <w:t xml:space="preserve"> </w:t>
      </w:r>
      <w:r w:rsidRPr="0045440E">
        <w:t xml:space="preserve">send their property and status information to </w:t>
      </w:r>
      <w:r w:rsidR="00BB0C4B">
        <w:t xml:space="preserve">the corresponding </w:t>
      </w:r>
      <w:r w:rsidRPr="0045440E">
        <w:t>digital-twins objects</w:t>
      </w:r>
      <w:r w:rsidR="00BB0C4B">
        <w:t>, that is,</w:t>
      </w:r>
      <w:r w:rsidR="00BB0C4B" w:rsidRPr="0045440E">
        <w:t xml:space="preserve"> </w:t>
      </w:r>
      <w:r w:rsidR="00BB0C4B">
        <w:t xml:space="preserve">virtual objects. </w:t>
      </w:r>
      <w:r w:rsidR="001C1274">
        <w:t xml:space="preserve">This </w:t>
      </w:r>
      <w:r>
        <w:t>real-time information may include structured and unstructured data</w:t>
      </w:r>
      <w:r w:rsidR="00BB0C4B">
        <w:t xml:space="preserve">. </w:t>
      </w:r>
      <w:r>
        <w:t>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w:t>
      </w:r>
      <w:r w:rsidR="00BB0C4B">
        <w:t xml:space="preserve">. </w:t>
      </w:r>
      <w:r w:rsidRPr="005D467C">
        <w:t>Unstructured data are not formatted in a certain and pre-defined way and is not easy to store in database and when transmitting over 5G network, more transmission resource would be needed.</w:t>
      </w:r>
    </w:p>
    <w:p w14:paraId="427AF3F0" w14:textId="4D2A36C8" w:rsidR="001C1274" w:rsidRDefault="00555AA9" w:rsidP="0067342C">
      <w:pPr>
        <w:pStyle w:val="B1"/>
      </w:pPr>
      <w:r w:rsidRPr="0045440E">
        <w:t xml:space="preserve">5. </w:t>
      </w:r>
      <w:r w:rsidR="00343B7C">
        <w:tab/>
      </w:r>
      <w:r w:rsidRPr="0045440E">
        <w:t>Within the mobile metaverse</w:t>
      </w:r>
      <w:r w:rsidR="001C1274">
        <w:t xml:space="preserve"> service,</w:t>
      </w:r>
      <w:r w:rsidRPr="0045440E">
        <w:t xml:space="preserv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00BB0C4B">
        <w:t xml:space="preserve">. </w:t>
      </w:r>
      <w:r>
        <w:t xml:space="preserve">The virtual objects can also interact with each other within virtual world and interact with physical objects via </w:t>
      </w:r>
      <w:r w:rsidR="001C1274">
        <w:t>5G system</w:t>
      </w:r>
      <w:r w:rsidR="00BB0C4B">
        <w:t xml:space="preserve">. </w:t>
      </w:r>
    </w:p>
    <w:p w14:paraId="1B7A278A" w14:textId="246FDFA6" w:rsidR="001C1274" w:rsidRDefault="001C1274" w:rsidP="0067342C">
      <w:pPr>
        <w:pStyle w:val="B1"/>
      </w:pPr>
      <w:r>
        <w:tab/>
      </w:r>
      <w:r w:rsidR="00216A9A" w:rsidRPr="0013767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r w:rsidR="00BB0C4B">
        <w:t xml:space="preserve">. </w:t>
      </w:r>
      <w:r w:rsidR="00216A9A" w:rsidRPr="0013767D">
        <w:t xml:space="preserve">Thus not only the physical but also virtual objects need to interact via </w:t>
      </w:r>
      <w:r w:rsidRPr="0013767D">
        <w:t>5G</w:t>
      </w:r>
      <w:r>
        <w:t xml:space="preserve"> system</w:t>
      </w:r>
      <w:r w:rsidRPr="0013767D">
        <w:t xml:space="preserve"> </w:t>
      </w:r>
      <w:r w:rsidR="00216A9A" w:rsidRPr="0013767D">
        <w:t>and they need to be identified</w:t>
      </w:r>
      <w:r w:rsidR="00BB0C4B">
        <w:t xml:space="preserve">.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w:t>
      </w:r>
      <w:r w:rsidR="00BB0C4B">
        <w:rPr>
          <w:rFonts w:hint="eastAsia"/>
        </w:rPr>
        <w:t xml:space="preserve">. </w:t>
      </w:r>
    </w:p>
    <w:p w14:paraId="775A262E" w14:textId="07E5198F" w:rsidR="001C1274" w:rsidRDefault="001C1274" w:rsidP="0067342C">
      <w:pPr>
        <w:pStyle w:val="B1"/>
        <w:rPr>
          <w:lang w:eastAsia="zh-CN"/>
        </w:rPr>
      </w:pPr>
      <w:r>
        <w:tab/>
      </w:r>
      <w:r w:rsidR="00216A9A" w:rsidRPr="0013767D">
        <w:rPr>
          <w:rFonts w:hint="eastAsia"/>
        </w:rPr>
        <w:t>Such interaction need to be realized via 5GS because the physical objects like vehicle</w:t>
      </w:r>
      <w:r>
        <w:t>s</w:t>
      </w:r>
      <w:r w:rsidR="00216A9A" w:rsidRPr="0013767D">
        <w:rPr>
          <w:rFonts w:hint="eastAsia"/>
        </w:rPr>
        <w:t xml:space="preserve"> or human</w:t>
      </w:r>
      <w:r>
        <w:t>s</w:t>
      </w:r>
      <w:r w:rsidR="00216A9A" w:rsidRPr="0013767D">
        <w:rPr>
          <w:rFonts w:hint="eastAsia"/>
        </w:rPr>
        <w:t xml:space="preserve"> need to use</w:t>
      </w:r>
      <w:r>
        <w:t xml:space="preserve"> a</w:t>
      </w:r>
      <w:r w:rsidR="00216A9A" w:rsidRPr="0013767D">
        <w:rPr>
          <w:rFonts w:hint="eastAsia"/>
        </w:rPr>
        <w:t xml:space="preserve"> 5G UE to access the 5G</w:t>
      </w:r>
      <w:r>
        <w:t xml:space="preserve"> system</w:t>
      </w:r>
      <w:r w:rsidRPr="0013767D">
        <w:rPr>
          <w:rFonts w:hint="eastAsia"/>
        </w:rPr>
        <w:t xml:space="preserve"> </w:t>
      </w:r>
      <w:r>
        <w:t>and use</w:t>
      </w:r>
      <w:r w:rsidRPr="0013767D">
        <w:rPr>
          <w:rFonts w:hint="eastAsia"/>
        </w:rPr>
        <w:t xml:space="preserve"> </w:t>
      </w:r>
      <w:r w:rsidR="00216A9A" w:rsidRPr="0013767D">
        <w:rPr>
          <w:rFonts w:hint="eastAsia"/>
        </w:rPr>
        <w:t xml:space="preserve">5G resources to establish </w:t>
      </w:r>
      <w:r>
        <w:t xml:space="preserve">a </w:t>
      </w:r>
      <w:r w:rsidR="00216A9A" w:rsidRPr="0013767D">
        <w:rPr>
          <w:rFonts w:hint="eastAsia"/>
        </w:rPr>
        <w:t xml:space="preserve">connection with </w:t>
      </w:r>
      <w:r w:rsidRPr="0013767D">
        <w:rPr>
          <w:rFonts w:hint="eastAsia"/>
        </w:rPr>
        <w:t>5G</w:t>
      </w:r>
      <w:r>
        <w:t xml:space="preserve"> system</w:t>
      </w:r>
      <w:r w:rsidRPr="0013767D">
        <w:rPr>
          <w:rFonts w:hint="eastAsia"/>
        </w:rPr>
        <w:t xml:space="preserve"> </w:t>
      </w:r>
      <w:r w:rsidR="00216A9A" w:rsidRPr="0013767D">
        <w:rPr>
          <w:rFonts w:hint="eastAsia"/>
        </w:rPr>
        <w:t>QoS support</w:t>
      </w:r>
      <w:r w:rsidR="00BB0C4B">
        <w:rPr>
          <w:rFonts w:hint="eastAsia"/>
        </w:rPr>
        <w:t xml:space="preserve">. </w:t>
      </w:r>
      <w:r w:rsidR="00216A9A" w:rsidRPr="0013767D">
        <w:t>Identification of these physical and virtual objects by 5GS and thus associating them is needed to support such interaction, meanwhile, f</w:t>
      </w:r>
      <w:r w:rsidR="00216A9A" w:rsidRPr="009C25D2">
        <w:t>rom</w:t>
      </w:r>
      <w:r w:rsidR="00216A9A" w:rsidRPr="009C25D2">
        <w:rPr>
          <w:lang w:eastAsia="zh-CN"/>
        </w:rPr>
        <w:t xml:space="preserve"> 5G</w:t>
      </w:r>
      <w:r>
        <w:rPr>
          <w:lang w:eastAsia="zh-CN"/>
        </w:rPr>
        <w:t xml:space="preserve"> system</w:t>
      </w:r>
      <w:r w:rsidRPr="009C25D2">
        <w:rPr>
          <w:lang w:eastAsia="zh-CN"/>
        </w:rPr>
        <w:t xml:space="preserve"> </w:t>
      </w:r>
      <w:r w:rsidR="00216A9A" w:rsidRPr="009C25D2">
        <w:rPr>
          <w:lang w:eastAsia="zh-CN"/>
        </w:rPr>
        <w:t>perspective, this make it easier for the 5G</w:t>
      </w:r>
      <w:r>
        <w:rPr>
          <w:lang w:eastAsia="zh-CN"/>
        </w:rPr>
        <w:t xml:space="preserve"> system</w:t>
      </w:r>
      <w:r w:rsidR="00216A9A" w:rsidRPr="009C25D2">
        <w:rPr>
          <w:lang w:eastAsia="zh-CN"/>
        </w:rPr>
        <w:t>, based on operator policy with 3rd party, to provide bearer services with corresponding QoS guarantee for both physical and virtual objects as they can be seen as UE for 5GS.</w:t>
      </w:r>
      <w:r w:rsidR="00216A9A">
        <w:rPr>
          <w:lang w:eastAsia="zh-CN"/>
        </w:rPr>
        <w:t xml:space="preserve"> </w:t>
      </w:r>
    </w:p>
    <w:p w14:paraId="69B0635D" w14:textId="233FE1ED" w:rsidR="00555AA9" w:rsidRDefault="001C1274" w:rsidP="0067342C">
      <w:pPr>
        <w:pStyle w:val="B1"/>
      </w:pPr>
      <w:r>
        <w:rPr>
          <w:lang w:eastAsia="zh-CN"/>
        </w:rPr>
        <w:tab/>
      </w:r>
      <w:r w:rsidR="00555AA9">
        <w:t>It is noted that physical objects may include static and dynamic</w:t>
      </w:r>
      <w:r w:rsidR="00BB0C4B">
        <w:t xml:space="preserve">. </w:t>
      </w:r>
      <w:r w:rsidR="00555AA9">
        <w:t>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216A9A">
        <w:t xml:space="preserve"> </w:t>
      </w:r>
      <w:r w:rsidR="00216A9A" w:rsidRPr="0013767D">
        <w:t>Theses physical objects may or may not have dedicated UEs</w:t>
      </w:r>
      <w:r w:rsidR="00BB0C4B">
        <w:t xml:space="preserve">. </w:t>
      </w:r>
      <w:r w:rsidR="00216A9A" w:rsidRPr="0013767D">
        <w:t xml:space="preserve">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mobile metaverse</w:t>
      </w:r>
      <w:r>
        <w:t xml:space="preserve"> services</w:t>
      </w:r>
      <w:r w:rsidR="00BB0C4B">
        <w:t xml:space="preserve">. </w:t>
      </w:r>
      <w:r w:rsidR="00216A9A" w:rsidRPr="0013767D">
        <w:t>The communication module can be wired node or wireless UE.</w:t>
      </w:r>
    </w:p>
    <w:p w14:paraId="2EE0E45E" w14:textId="5C17DA6A" w:rsidR="00555AA9" w:rsidRPr="0045440E" w:rsidRDefault="00555AA9" w:rsidP="0067342C">
      <w:pPr>
        <w:pStyle w:val="B1"/>
      </w:pPr>
      <w:r w:rsidRPr="0045440E">
        <w:t xml:space="preserve">6. </w:t>
      </w:r>
      <w:r w:rsidR="00343B7C">
        <w:tab/>
      </w:r>
      <w:r w:rsidRPr="0045440E">
        <w:t xml:space="preserve">Traffic flow simulation </w:t>
      </w:r>
      <w:r w:rsidR="001C1274">
        <w:t>is</w:t>
      </w:r>
      <w:r w:rsidR="001C1274" w:rsidRPr="0045440E">
        <w:t xml:space="preserve"> </w:t>
      </w:r>
      <w:r w:rsidRPr="0045440E">
        <w:t>conducted which can predict whether there will be traffic jam and which path is optimal for a certain vehicle</w:t>
      </w:r>
      <w:r w:rsidR="001C1274">
        <w:t>. The simulation can</w:t>
      </w:r>
      <w:r w:rsidRPr="0045440E">
        <w:t xml:space="preserve"> generate traffic assistance or guidance in a real-time manner towards the traffic participants.</w:t>
      </w:r>
    </w:p>
    <w:p w14:paraId="04A5AE1D" w14:textId="2B7DF108" w:rsidR="00555AA9" w:rsidRPr="006B1FD5" w:rsidRDefault="00555AA9" w:rsidP="0067342C">
      <w:pPr>
        <w:pStyle w:val="B1"/>
      </w:pPr>
      <w:r w:rsidRPr="0045440E">
        <w:t xml:space="preserve">7. </w:t>
      </w:r>
      <w:r w:rsidR="00343B7C">
        <w:tab/>
      </w:r>
      <w:r w:rsidRPr="0045440E">
        <w:t>The mobile metaverse server send</w:t>
      </w:r>
      <w:r w:rsidR="001C1274">
        <w:t>s</w:t>
      </w:r>
      <w:r w:rsidRPr="0045440E">
        <w:t xml:space="preserve">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133" w:name="_Toc355779207"/>
      <w:bookmarkStart w:id="134" w:name="_Toc354586745"/>
      <w:bookmarkStart w:id="135" w:name="_Toc354590104"/>
      <w:bookmarkStart w:id="136" w:name="_Toc120012983"/>
      <w:bookmarkStart w:id="137" w:name="_Toc120025097"/>
      <w:bookmarkStart w:id="138" w:name="_Toc120025250"/>
      <w:bookmarkStart w:id="139" w:name="_Toc120091328"/>
      <w:bookmarkStart w:id="140" w:name="_Toc129348815"/>
      <w:bookmarkEnd w:id="133"/>
      <w:bookmarkEnd w:id="134"/>
      <w:bookmarkEnd w:id="135"/>
      <w:r>
        <w:t>5.2</w:t>
      </w:r>
      <w:r w:rsidRPr="000D6532">
        <w:t>.4</w:t>
      </w:r>
      <w:r w:rsidRPr="000D6532">
        <w:tab/>
      </w:r>
      <w:r>
        <w:t>P</w:t>
      </w:r>
      <w:r w:rsidRPr="000D6532">
        <w:t>ost-conditions</w:t>
      </w:r>
      <w:bookmarkEnd w:id="136"/>
      <w:bookmarkEnd w:id="137"/>
      <w:bookmarkEnd w:id="138"/>
      <w:bookmarkEnd w:id="139"/>
      <w:bookmarkEnd w:id="140"/>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26AE969A" w:rsidR="00555AA9" w:rsidRPr="0045440E" w:rsidRDefault="00555AA9" w:rsidP="00343B7C">
      <w:pPr>
        <w:pStyle w:val="B1"/>
      </w:pPr>
      <w:r>
        <w:rPr>
          <w:rFonts w:hint="eastAsia"/>
        </w:rPr>
        <w:lastRenderedPageBreak/>
        <w:t>2</w:t>
      </w:r>
      <w:r>
        <w:t xml:space="preserve">.  </w:t>
      </w:r>
      <w:r w:rsidR="00343B7C">
        <w:tab/>
      </w:r>
      <w:r>
        <w:t xml:space="preserve">Both UEs serving </w:t>
      </w:r>
      <w:r w:rsidR="001418B7">
        <w:t xml:space="preserve">(e.g.providing sensing data for) </w:t>
      </w:r>
      <w:r>
        <w:t xml:space="preserve">the </w:t>
      </w:r>
      <w:r w:rsidR="00216A9A">
        <w:t xml:space="preserve">physical </w:t>
      </w:r>
      <w:r>
        <w:t xml:space="preserve">objects and digital twins objects can be identified by the </w:t>
      </w:r>
      <w:r w:rsidR="001418B7">
        <w:t>5G system</w:t>
      </w:r>
      <w:r>
        <w:t>.</w:t>
      </w:r>
    </w:p>
    <w:p w14:paraId="442E7380" w14:textId="54AD8B1D" w:rsidR="00555AA9" w:rsidRPr="000D6532" w:rsidRDefault="00555AA9" w:rsidP="00555AA9">
      <w:pPr>
        <w:pStyle w:val="Heading3"/>
      </w:pPr>
      <w:bookmarkStart w:id="141" w:name="_Toc355779209"/>
      <w:bookmarkStart w:id="142" w:name="_Toc354586747"/>
      <w:bookmarkStart w:id="143" w:name="_Toc354590106"/>
      <w:bookmarkStart w:id="144" w:name="_Toc120012984"/>
      <w:bookmarkStart w:id="145" w:name="_Toc120025098"/>
      <w:bookmarkStart w:id="146" w:name="_Toc120025251"/>
      <w:bookmarkStart w:id="147" w:name="_Toc120091329"/>
      <w:bookmarkStart w:id="148" w:name="_Toc129348816"/>
      <w:bookmarkEnd w:id="141"/>
      <w:bookmarkEnd w:id="142"/>
      <w:bookmarkEnd w:id="143"/>
      <w:r>
        <w:t>5.2</w:t>
      </w:r>
      <w:r w:rsidRPr="000D6532">
        <w:t>.5</w:t>
      </w:r>
      <w:r w:rsidRPr="000D6532">
        <w:tab/>
      </w:r>
      <w:r>
        <w:t>Existing</w:t>
      </w:r>
      <w:r w:rsidRPr="000D6532">
        <w:t xml:space="preserve"> </w:t>
      </w:r>
      <w:r>
        <w:t>features partly or fully covering the use case functionality</w:t>
      </w:r>
      <w:bookmarkEnd w:id="144"/>
      <w:bookmarkEnd w:id="145"/>
      <w:bookmarkEnd w:id="146"/>
      <w:bookmarkEnd w:id="147"/>
      <w:bookmarkEnd w:id="148"/>
    </w:p>
    <w:p w14:paraId="4511E18C" w14:textId="787483FE" w:rsidR="00555AA9" w:rsidRPr="0045440E" w:rsidRDefault="001418B7" w:rsidP="00555AA9">
      <w:pPr>
        <w:jc w:val="both"/>
      </w:pPr>
      <w:r>
        <w:t xml:space="preserve">The </w:t>
      </w:r>
      <w:r w:rsidR="00555AA9">
        <w:t>QoS framework of 5G system support</w:t>
      </w:r>
      <w:r>
        <w:t>s</w:t>
      </w:r>
      <w:r w:rsidR="00555AA9">
        <w:t xml:space="preserve"> low latency, high reliability or high data rate transmission of data traffic.</w:t>
      </w:r>
    </w:p>
    <w:p w14:paraId="5A068EDA" w14:textId="76846CBB" w:rsidR="00555AA9" w:rsidRPr="000D6532" w:rsidRDefault="00555AA9" w:rsidP="00555AA9">
      <w:pPr>
        <w:pStyle w:val="Heading3"/>
      </w:pPr>
      <w:bookmarkStart w:id="149" w:name="_Toc120012985"/>
      <w:bookmarkStart w:id="150" w:name="_Toc120025099"/>
      <w:bookmarkStart w:id="151" w:name="_Toc120025252"/>
      <w:bookmarkStart w:id="152" w:name="_Toc120091330"/>
      <w:bookmarkStart w:id="153" w:name="_Toc129348817"/>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49"/>
      <w:bookmarkEnd w:id="150"/>
      <w:bookmarkEnd w:id="151"/>
      <w:bookmarkEnd w:id="152"/>
      <w:bookmarkEnd w:id="153"/>
    </w:p>
    <w:p w14:paraId="48A3169D" w14:textId="15A731E1"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DB1BCD">
        <w:trPr>
          <w:tblHeader/>
        </w:trPr>
        <w:tc>
          <w:tcPr>
            <w:tcW w:w="1190" w:type="dxa"/>
            <w:vMerge w:val="restart"/>
          </w:tcPr>
          <w:p w14:paraId="52C030F8" w14:textId="77777777" w:rsidR="00216A9A" w:rsidRPr="0013767D" w:rsidRDefault="00216A9A" w:rsidP="00DB1BCD">
            <w:pPr>
              <w:keepNext/>
              <w:keepLines/>
              <w:spacing w:after="0"/>
              <w:jc w:val="center"/>
              <w:rPr>
                <w:rFonts w:ascii="Arial" w:hAnsi="Arial"/>
                <w:b/>
                <w:sz w:val="16"/>
              </w:rPr>
            </w:pPr>
            <w:r w:rsidRPr="0013767D">
              <w:rPr>
                <w:rFonts w:ascii="Arial" w:hAnsi="Arial" w:hint="eastAsia"/>
                <w:b/>
                <w:sz w:val="16"/>
              </w:rPr>
              <w:t>Use Cases</w:t>
            </w:r>
          </w:p>
        </w:tc>
        <w:tc>
          <w:tcPr>
            <w:tcW w:w="4588" w:type="dxa"/>
            <w:gridSpan w:val="4"/>
          </w:tcPr>
          <w:p w14:paraId="32238218"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DB1BCD">
        <w:trPr>
          <w:tblHeader/>
        </w:trPr>
        <w:tc>
          <w:tcPr>
            <w:tcW w:w="1190" w:type="dxa"/>
            <w:vMerge/>
          </w:tcPr>
          <w:p w14:paraId="34C56D98" w14:textId="77777777" w:rsidR="00216A9A" w:rsidRPr="0013767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77777777" w:rsidR="00216A9A" w:rsidRPr="0008021A" w:rsidRDefault="00216A9A" w:rsidP="00DB1BCD">
            <w:pPr>
              <w:keepNext/>
              <w:keepLines/>
              <w:spacing w:after="0"/>
              <w:jc w:val="center"/>
              <w:rPr>
                <w:rFonts w:ascii="Arial" w:hAnsi="Arial"/>
                <w:b/>
                <w:sz w:val="16"/>
              </w:rPr>
            </w:pPr>
            <w:r w:rsidRPr="0008021A">
              <w:rPr>
                <w:rFonts w:ascii="Arial" w:hAnsi="Arial"/>
                <w:b/>
                <w:sz w:val="16"/>
              </w:rPr>
              <w:t>Message Data Volume (bits)</w:t>
            </w:r>
          </w:p>
        </w:tc>
        <w:tc>
          <w:tcPr>
            <w:tcW w:w="1134" w:type="dxa"/>
          </w:tcPr>
          <w:p w14:paraId="1D75112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Frequency</w:t>
            </w:r>
          </w:p>
          <w:p w14:paraId="2F1F2B2E" w14:textId="77777777" w:rsidR="00216A9A" w:rsidRPr="0013767D" w:rsidRDefault="00216A9A" w:rsidP="00DB1BCD">
            <w:pPr>
              <w:keepNext/>
              <w:keepLines/>
              <w:spacing w:after="0"/>
              <w:jc w:val="center"/>
              <w:rPr>
                <w:rFonts w:ascii="Arial" w:hAnsi="Arial"/>
                <w:b/>
                <w:sz w:val="16"/>
                <w:lang w:eastAsia="zh-CN"/>
              </w:rPr>
            </w:pPr>
            <w:r w:rsidRPr="0013767D">
              <w:rPr>
                <w:rFonts w:ascii="Arial" w:hAnsi="Arial" w:hint="eastAsia"/>
                <w:b/>
                <w:sz w:val="16"/>
                <w:lang w:eastAsia="zh-CN"/>
              </w:rPr>
              <w:t>(</w:t>
            </w:r>
            <w:r w:rsidRPr="0013767D">
              <w:rPr>
                <w:rFonts w:ascii="Arial" w:hAnsi="Arial"/>
                <w:b/>
                <w:sz w:val="16"/>
                <w:lang w:eastAsia="zh-CN"/>
              </w:rPr>
              <w:t>Hz)</w:t>
            </w:r>
          </w:p>
        </w:tc>
        <w:tc>
          <w:tcPr>
            <w:tcW w:w="1276" w:type="dxa"/>
          </w:tcPr>
          <w:p w14:paraId="59C857C7"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DB1BCD">
        <w:trPr>
          <w:trHeight w:val="2212"/>
          <w:tblHeader/>
        </w:trPr>
        <w:tc>
          <w:tcPr>
            <w:tcW w:w="1190" w:type="dxa"/>
          </w:tcPr>
          <w:p w14:paraId="233C4000" w14:textId="77777777" w:rsidR="00216A9A" w:rsidRPr="0013767D" w:rsidRDefault="00216A9A" w:rsidP="00DB1BCD">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DB1BCD">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DB1BCD">
            <w:pPr>
              <w:keepNext/>
              <w:keepLines/>
              <w:spacing w:after="0"/>
              <w:jc w:val="center"/>
              <w:rPr>
                <w:rFonts w:ascii="Arial" w:hAnsi="Arial"/>
                <w:sz w:val="16"/>
              </w:rPr>
            </w:pPr>
          </w:p>
        </w:tc>
        <w:tc>
          <w:tcPr>
            <w:tcW w:w="1191" w:type="dxa"/>
          </w:tcPr>
          <w:p w14:paraId="3CA1FCBF" w14:textId="65662EB1" w:rsidR="00216A9A" w:rsidRPr="0013767D" w:rsidRDefault="00216A9A" w:rsidP="00DB1BCD">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r w:rsidR="001418B7">
              <w:rPr>
                <w:rFonts w:ascii="Arial" w:hAnsi="Arial"/>
                <w:sz w:val="16"/>
                <w:lang w:val="en-US" w:eastAsia="zh-CN"/>
              </w:rPr>
              <w:t>(</w:t>
            </w:r>
            <w:r w:rsidRPr="0013767D">
              <w:rPr>
                <w:rFonts w:ascii="Arial" w:hAnsi="Arial"/>
                <w:sz w:val="16"/>
                <w:lang w:val="en-US" w:eastAsia="zh-CN"/>
              </w:rPr>
              <w:t>NOTE 6</w:t>
            </w:r>
            <w:r w:rsidR="001418B7">
              <w:rPr>
                <w:rFonts w:ascii="Arial" w:hAnsi="Arial"/>
                <w:sz w:val="16"/>
                <w:lang w:val="en-US" w:eastAsia="zh-CN"/>
              </w:rPr>
              <w:t>)</w:t>
            </w:r>
          </w:p>
          <w:p w14:paraId="2D69EF20" w14:textId="77777777" w:rsidR="00216A9A" w:rsidRPr="0013767D" w:rsidRDefault="00216A9A" w:rsidP="00DB1BCD">
            <w:pPr>
              <w:keepNext/>
              <w:keepLines/>
              <w:spacing w:after="0"/>
              <w:rPr>
                <w:rFonts w:ascii="Arial" w:hAnsi="Arial"/>
                <w:sz w:val="16"/>
                <w:lang w:val="en-US" w:eastAsia="zh-CN"/>
              </w:rPr>
            </w:pPr>
          </w:p>
        </w:tc>
        <w:tc>
          <w:tcPr>
            <w:tcW w:w="1216" w:type="dxa"/>
          </w:tcPr>
          <w:p w14:paraId="540759E4" w14:textId="77777777" w:rsidR="00216A9A" w:rsidRPr="0013767D" w:rsidRDefault="00216A9A" w:rsidP="00DB1BCD">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DB1BCD">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DB1BCD">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DB1BCD">
            <w:pPr>
              <w:keepNext/>
              <w:keepLines/>
              <w:spacing w:after="0"/>
              <w:rPr>
                <w:rFonts w:ascii="Arial" w:hAnsi="Arial"/>
                <w:sz w:val="16"/>
              </w:rPr>
            </w:pPr>
            <w:r w:rsidRPr="0013767D">
              <w:rPr>
                <w:rFonts w:ascii="Arial" w:hAnsi="Arial"/>
                <w:sz w:val="16"/>
              </w:rPr>
              <w:t>Typical data:</w:t>
            </w:r>
          </w:p>
          <w:p w14:paraId="1DEE4A4D" w14:textId="77777777" w:rsidR="00216A9A" w:rsidRPr="0013767D" w:rsidRDefault="00216A9A" w:rsidP="00DB1BCD">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77777777" w:rsidR="00216A9A" w:rsidRPr="0013767D" w:rsidRDefault="00216A9A" w:rsidP="00DB1BCD">
            <w:pPr>
              <w:keepNext/>
              <w:keepLines/>
              <w:spacing w:after="0"/>
              <w:rPr>
                <w:rFonts w:ascii="Arial" w:hAnsi="Arial"/>
                <w:sz w:val="16"/>
              </w:rPr>
            </w:pPr>
            <w:r w:rsidRPr="0013767D">
              <w:rPr>
                <w:rFonts w:ascii="Arial" w:hAnsi="Arial"/>
                <w:sz w:val="16"/>
              </w:rPr>
              <w:t>LiDAR: 90M per sensor (unstructured)</w:t>
            </w:r>
          </w:p>
          <w:p w14:paraId="33321CB8" w14:textId="77777777" w:rsidR="00216A9A" w:rsidRPr="0013767D" w:rsidRDefault="00216A9A" w:rsidP="00DB1BCD">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DB1BCD">
            <w:pPr>
              <w:keepNext/>
              <w:keepLines/>
              <w:spacing w:after="0"/>
              <w:rPr>
                <w:rFonts w:ascii="Arial" w:hAnsi="Arial"/>
                <w:sz w:val="16"/>
                <w:lang w:eastAsia="zh-CN"/>
              </w:rPr>
            </w:pPr>
          </w:p>
          <w:p w14:paraId="0DFF01F5"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[&lt; 50K]  per sensor/vehicle/VRU</w:t>
            </w:r>
          </w:p>
          <w:p w14:paraId="5145110C"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DB1BCD">
            <w:pPr>
              <w:keepNext/>
              <w:keepLines/>
              <w:spacing w:after="0"/>
              <w:rPr>
                <w:rFonts w:ascii="Arial" w:hAnsi="Arial"/>
                <w:sz w:val="16"/>
                <w:lang w:eastAsia="zh-CN"/>
              </w:rPr>
            </w:pPr>
          </w:p>
          <w:p w14:paraId="162E7015"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77777777" w:rsidR="00216A9A" w:rsidRPr="0013767D" w:rsidRDefault="00216A9A" w:rsidP="00DB1BCD">
            <w:pPr>
              <w:keepNext/>
              <w:keepLines/>
              <w:spacing w:after="0"/>
              <w:jc w:val="center"/>
              <w:rPr>
                <w:rFonts w:ascii="Arial" w:hAnsi="Arial"/>
                <w:sz w:val="16"/>
              </w:rPr>
            </w:pPr>
            <w:r w:rsidRPr="0013767D">
              <w:rPr>
                <w:rFonts w:ascii="Arial" w:hAnsi="Arial"/>
                <w:sz w:val="16"/>
              </w:rPr>
              <w:t>10~50</w:t>
            </w:r>
          </w:p>
          <w:p w14:paraId="110B75FF"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wise</w:t>
            </w:r>
          </w:p>
          <w:p w14:paraId="2DDFC6E1" w14:textId="77777777" w:rsidR="00216A9A" w:rsidRPr="0013767D" w:rsidRDefault="00216A9A" w:rsidP="00DB1BCD">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DB1BCD">
        <w:trPr>
          <w:tblHeader/>
        </w:trPr>
        <w:tc>
          <w:tcPr>
            <w:tcW w:w="9889" w:type="dxa"/>
            <w:gridSpan w:val="8"/>
          </w:tcPr>
          <w:p w14:paraId="58C49ED1" w14:textId="1C1A17DE" w:rsidR="00216A9A" w:rsidRPr="0013767D" w:rsidRDefault="00216A9A" w:rsidP="00DB1BCD">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w:t>
            </w:r>
            <w:r w:rsidR="00BB0C4B">
              <w:rPr>
                <w:sz w:val="16"/>
              </w:rPr>
              <w:t xml:space="preserve">. </w:t>
            </w:r>
            <w:r w:rsidRPr="0013767D">
              <w:rPr>
                <w:sz w:val="16"/>
              </w:rPr>
              <w:t>Exact value is FFS</w:t>
            </w:r>
          </w:p>
          <w:p w14:paraId="0A0D912B" w14:textId="7F82FEF7" w:rsidR="00216A9A" w:rsidRPr="0013767D" w:rsidRDefault="00216A9A" w:rsidP="00DB1BCD">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r w:rsidR="00BB0C4B">
              <w:rPr>
                <w:sz w:val="16"/>
              </w:rPr>
              <w:t xml:space="preserve">. </w:t>
            </w:r>
            <w:r w:rsidRPr="0013767D">
              <w:rPr>
                <w:sz w:val="16"/>
              </w:rPr>
              <w:t>These application layer message data need to be segmented for network transport thus doesn’t mean packet size</w:t>
            </w:r>
            <w:r w:rsidR="00BB0C4B">
              <w:rPr>
                <w:sz w:val="16"/>
              </w:rPr>
              <w:t xml:space="preserve">. </w:t>
            </w:r>
            <w:r w:rsidRPr="0013767D">
              <w:rPr>
                <w:sz w:val="16"/>
              </w:rPr>
              <w:t>The real-time status information including telemetry data may be structured.</w:t>
            </w:r>
          </w:p>
          <w:p w14:paraId="4586DEE9" w14:textId="51E51E9E" w:rsidR="00216A9A" w:rsidRPr="0013767D" w:rsidRDefault="00216A9A" w:rsidP="00DB1BCD">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w:t>
            </w:r>
            <w:r w:rsidR="00975433">
              <w:rPr>
                <w:sz w:val="16"/>
                <w:lang w:eastAsia="zh-CN"/>
              </w:rPr>
              <w:t xml:space="preserve"> </w:t>
            </w:r>
            <w:r w:rsidRPr="0013767D">
              <w:rPr>
                <w:sz w:val="16"/>
                <w:lang w:eastAsia="zh-CN"/>
              </w:rPr>
              <w:t>(10~50Hz).</w:t>
            </w:r>
          </w:p>
          <w:p w14:paraId="622264A3" w14:textId="5F7C3793" w:rsidR="00216A9A" w:rsidRPr="0013767D" w:rsidRDefault="00216A9A" w:rsidP="00DB1BCD">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w:t>
            </w:r>
            <w:r w:rsidR="00BB0C4B">
              <w:rPr>
                <w:sz w:val="16"/>
              </w:rPr>
              <w:t xml:space="preserve">. </w:t>
            </w:r>
            <w:r w:rsidRPr="0013767D">
              <w:rPr>
                <w:sz w:val="16"/>
              </w:rPr>
              <w:t>In some cases a local approach (e.g. the application servers are hosted at the network edge) is preferred in order to satisfy the requirements of low latency and high reliability.</w:t>
            </w:r>
          </w:p>
          <w:p w14:paraId="5C7BB2CE" w14:textId="3B6CE755" w:rsidR="00216A9A" w:rsidRPr="0013767D" w:rsidRDefault="00216A9A" w:rsidP="00DB1BCD">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w:t>
            </w:r>
            <w:r w:rsidR="00BB0C4B">
              <w:rPr>
                <w:sz w:val="16"/>
              </w:rPr>
              <w:t xml:space="preserve">. </w:t>
            </w:r>
            <w:r w:rsidRPr="0013767D">
              <w:rPr>
                <w:sz w:val="16"/>
              </w:rPr>
              <w:t>Exact value is FFS.</w:t>
            </w:r>
          </w:p>
          <w:p w14:paraId="108770C4" w14:textId="25DE7760" w:rsidR="00216A9A" w:rsidRPr="0013767D" w:rsidRDefault="00216A9A" w:rsidP="00975433">
            <w:pPr>
              <w:pStyle w:val="TAN"/>
            </w:pPr>
            <w:r w:rsidRPr="0013767D">
              <w:rPr>
                <w:rFonts w:hint="eastAsia"/>
                <w:sz w:val="16"/>
              </w:rPr>
              <w:t>N</w:t>
            </w:r>
            <w:r w:rsidRPr="0013767D">
              <w:rPr>
                <w:sz w:val="16"/>
              </w:rPr>
              <w:t xml:space="preserve">OTE 6:     User experienced data rate refers to the data rate needed for the vehicle or human, </w:t>
            </w:r>
            <w:r>
              <w:rPr>
                <w:sz w:val="16"/>
              </w:rPr>
              <w:t>t</w:t>
            </w:r>
            <w:r w:rsidRPr="0013767D">
              <w:rPr>
                <w:sz w:val="16"/>
              </w:rPr>
              <w:t xml:space="preserve">he value is observed from industrial practice and exact value </w:t>
            </w:r>
            <w:r w:rsidR="001418B7">
              <w:rPr>
                <w:sz w:val="16"/>
              </w:rPr>
              <w:t>is</w:t>
            </w:r>
            <w:r w:rsidR="001418B7" w:rsidRPr="0013767D">
              <w:rPr>
                <w:sz w:val="16"/>
              </w:rPr>
              <w:t xml:space="preserve"> </w:t>
            </w:r>
            <w:r w:rsidRPr="0013767D">
              <w:rPr>
                <w:sz w:val="16"/>
              </w:rPr>
              <w:t xml:space="preserve">FFS. </w:t>
            </w:r>
          </w:p>
        </w:tc>
      </w:tr>
    </w:tbl>
    <w:p w14:paraId="3F1B46D6" w14:textId="77777777" w:rsidR="00216A9A" w:rsidRDefault="00216A9A" w:rsidP="00343B7C">
      <w:pPr>
        <w:pStyle w:val="EditorsNote"/>
      </w:pPr>
    </w:p>
    <w:p w14:paraId="7D725730" w14:textId="3F8533C0" w:rsidR="00E71B4D" w:rsidRPr="00F219C5" w:rsidRDefault="00E71B4D" w:rsidP="00F219C5">
      <w:pPr>
        <w:pStyle w:val="Heading2"/>
      </w:pPr>
      <w:bookmarkStart w:id="154" w:name="_Toc120025253"/>
      <w:bookmarkStart w:id="155" w:name="_Toc120091331"/>
      <w:bookmarkStart w:id="156" w:name="_Toc129348818"/>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54"/>
      <w:bookmarkEnd w:id="155"/>
      <w:bookmarkEnd w:id="156"/>
      <w:r w:rsidRPr="00F219C5">
        <w:t xml:space="preserve">  </w:t>
      </w:r>
    </w:p>
    <w:p w14:paraId="2687BC3B" w14:textId="307C228D" w:rsidR="00E71B4D" w:rsidRPr="00F219C5" w:rsidRDefault="00E71B4D" w:rsidP="00F219C5">
      <w:pPr>
        <w:pStyle w:val="Heading3"/>
      </w:pPr>
      <w:bookmarkStart w:id="157" w:name="_Toc120025254"/>
      <w:bookmarkStart w:id="158" w:name="_Toc120091332"/>
      <w:bookmarkStart w:id="159" w:name="_Toc129348819"/>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57"/>
      <w:bookmarkEnd w:id="158"/>
      <w:bookmarkEnd w:id="159"/>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 xml:space="preserve">range of technologies include Cave Automatic Virtual Environment (better known by the recursive </w:t>
      </w:r>
      <w:r w:rsidRPr="009A57A2">
        <w:rPr>
          <w:lang w:eastAsia="zh-CN"/>
        </w:rPr>
        <w:lastRenderedPageBreak/>
        <w:t>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B46D77">
        <w:rPr>
          <w:noProof/>
        </w:rPr>
        <w:fldChar w:fldCharType="begin"/>
      </w:r>
      <w:r w:rsidR="00B46D77">
        <w:rPr>
          <w:noProof/>
        </w:rPr>
        <w:instrText xml:space="preserve"> INCLUDEPICTURE  "https://i0.wp.com/vrtech.wiki/wp-content/uploads/2021/01/Collaborative-Augmented-Reality.png?fit=1500,850&amp;ssl=1" \* MERGEFORMATINET </w:instrText>
      </w:r>
      <w:r w:rsidR="00B46D77">
        <w:rPr>
          <w:noProof/>
        </w:rPr>
        <w:fldChar w:fldCharType="separate"/>
      </w:r>
      <w:r w:rsidR="00837C41">
        <w:rPr>
          <w:noProof/>
        </w:rPr>
        <w:fldChar w:fldCharType="begin"/>
      </w:r>
      <w:r w:rsidR="00837C41">
        <w:rPr>
          <w:noProof/>
        </w:rPr>
        <w:instrText xml:space="preserve"> INCLUDEPICTURE  "https://i0.wp.com/vrtech.wiki/wp-content/uploads/2021/01/Collaborative-Augmented-Reality.png?fit=1500,850&amp;ssl=1" \* MERGEFORMATINET </w:instrText>
      </w:r>
      <w:r w:rsidR="00837C41">
        <w:rPr>
          <w:noProof/>
        </w:rPr>
        <w:fldChar w:fldCharType="separate"/>
      </w:r>
      <w:r w:rsidR="00DC6AA1">
        <w:rPr>
          <w:noProof/>
        </w:rPr>
        <w:fldChar w:fldCharType="begin"/>
      </w:r>
      <w:r w:rsidR="00DC6AA1">
        <w:rPr>
          <w:noProof/>
        </w:rPr>
        <w:instrText xml:space="preserve"> INCLUDEPICTURE  "https://i0.wp.com/vrtech.wiki/wp-content/uploads/2021/01/Collaborative-Augmented-Reality.png?fit=1500,850&amp;ssl=1" \* MERGEFORMATINET </w:instrText>
      </w:r>
      <w:r w:rsidR="00DC6AA1">
        <w:rPr>
          <w:noProof/>
        </w:rPr>
        <w:fldChar w:fldCharType="separate"/>
      </w:r>
      <w:r w:rsidR="001074E9">
        <w:rPr>
          <w:noProof/>
        </w:rPr>
        <w:fldChar w:fldCharType="begin"/>
      </w:r>
      <w:r w:rsidR="001074E9">
        <w:rPr>
          <w:noProof/>
        </w:rPr>
        <w:instrText xml:space="preserve"> INCLUDEPICTURE  "https://i0.wp.com/vrtech.wiki/wp-content/uploads/2021/01/Collaborative-Augmented-Reality.png?fit=1500,850&amp;ssl=1" \* MERGEFORMATINET </w:instrText>
      </w:r>
      <w:r w:rsidR="001074E9">
        <w:rPr>
          <w:noProof/>
        </w:rPr>
        <w:fldChar w:fldCharType="separate"/>
      </w:r>
      <w:r w:rsidR="00870249">
        <w:rPr>
          <w:noProof/>
        </w:rPr>
        <w:fldChar w:fldCharType="begin"/>
      </w:r>
      <w:r w:rsidR="00870249">
        <w:rPr>
          <w:noProof/>
        </w:rPr>
        <w:instrText xml:space="preserve"> INCLUDEPICTURE  "https://i0.wp.com/vrtech.wiki/wp-content/uploads/2021/01/Collaborative-Augmented-Reality.png?fit=1500,850&amp;ssl=1" \* MERGEFORMATINET </w:instrText>
      </w:r>
      <w:r w:rsidR="00870249">
        <w:rPr>
          <w:noProof/>
        </w:rPr>
        <w:fldChar w:fldCharType="separate"/>
      </w:r>
      <w:r w:rsidR="00FE119F">
        <w:rPr>
          <w:noProof/>
        </w:rPr>
        <w:fldChar w:fldCharType="begin"/>
      </w:r>
      <w:r w:rsidR="00FE119F">
        <w:rPr>
          <w:noProof/>
        </w:rPr>
        <w:instrText xml:space="preserve"> INCLUDEPICTURE  "https://i0.wp.com/vrtech.wiki/wp-content/uploads/2021/01/Collaborative-Augmented-Reality.png?fit=1500,850&amp;ssl=1" \* MERGEFORMATINET </w:instrText>
      </w:r>
      <w:r w:rsidR="00FE119F">
        <w:rPr>
          <w:noProof/>
        </w:rPr>
        <w:fldChar w:fldCharType="separate"/>
      </w:r>
      <w:r w:rsidR="0094555A">
        <w:rPr>
          <w:noProof/>
        </w:rPr>
        <w:fldChar w:fldCharType="begin"/>
      </w:r>
      <w:r w:rsidR="0094555A">
        <w:rPr>
          <w:noProof/>
        </w:rPr>
        <w:instrText xml:space="preserve"> INCLUDEPICTURE  "https://i0.wp.com/vrtech.wiki/wp-content/uploads/2021/01/Collaborative-Augmented-Reality.png?fit=1500,850&amp;ssl=1" \* MERGEFORMATINET </w:instrText>
      </w:r>
      <w:r w:rsidR="0094555A">
        <w:rPr>
          <w:noProof/>
        </w:rPr>
        <w:fldChar w:fldCharType="separate"/>
      </w:r>
      <w:r w:rsidR="00E2539F">
        <w:rPr>
          <w:noProof/>
        </w:rPr>
        <w:fldChar w:fldCharType="begin"/>
      </w:r>
      <w:r w:rsidR="00E2539F">
        <w:rPr>
          <w:noProof/>
        </w:rPr>
        <w:instrText xml:space="preserve"> INCLUDEPICTURE  "https://i0.wp.com/vrtech.wiki/wp-content/uploads/2021/01/Collaborative-Augmented-Reality.png?fit=1500,850&amp;ssl=1" \* MERGEFORMATINET </w:instrText>
      </w:r>
      <w:r w:rsidR="00E2539F">
        <w:rPr>
          <w:noProof/>
        </w:rPr>
        <w:fldChar w:fldCharType="separate"/>
      </w:r>
      <w:r w:rsidR="00934C0E">
        <w:rPr>
          <w:noProof/>
        </w:rPr>
        <w:fldChar w:fldCharType="begin"/>
      </w:r>
      <w:r w:rsidR="00934C0E">
        <w:rPr>
          <w:noProof/>
        </w:rPr>
        <w:instrText xml:space="preserve"> INCLUDEPICTURE  "https://i0.wp.com/vrtech.wiki/wp-content/uploads/2021/01/Collaborative-Augmented-Reality.png?fit=1500,850&amp;ssl=1" \* MERGEFORMATINET </w:instrText>
      </w:r>
      <w:r w:rsidR="00934C0E">
        <w:rPr>
          <w:noProof/>
        </w:rPr>
        <w:fldChar w:fldCharType="separate"/>
      </w:r>
      <w:r w:rsidR="00B3596F">
        <w:rPr>
          <w:noProof/>
        </w:rPr>
        <w:fldChar w:fldCharType="begin"/>
      </w:r>
      <w:r w:rsidR="00B3596F">
        <w:rPr>
          <w:noProof/>
        </w:rPr>
        <w:instrText xml:space="preserve"> INCLUDEPICTURE  "https://i0.wp.com/vrtech.wiki/wp-content/uploads/2021/01/Collaborative-Augmented-Reality.png?fit=1500,850&amp;ssl=1" \* MERGEFORMATINET </w:instrText>
      </w:r>
      <w:r w:rsidR="00B3596F">
        <w:rPr>
          <w:noProof/>
        </w:rPr>
        <w:fldChar w:fldCharType="separate"/>
      </w:r>
      <w:r w:rsidR="002115EE">
        <w:rPr>
          <w:noProof/>
        </w:rPr>
        <w:fldChar w:fldCharType="begin"/>
      </w:r>
      <w:r w:rsidR="002115EE">
        <w:rPr>
          <w:noProof/>
        </w:rPr>
        <w:instrText xml:space="preserve"> INCLUDEPICTURE  "https://i0.wp.com/vrtech.wiki/wp-content/uploads/2021/01/Collaborative-Augmented-Reality.png?fit=1500,850&amp;ssl=1" \* MERGEFORMATINET </w:instrText>
      </w:r>
      <w:r w:rsidR="002115EE">
        <w:rPr>
          <w:noProof/>
        </w:rPr>
        <w:fldChar w:fldCharType="separate"/>
      </w:r>
      <w:r w:rsidR="005C686D">
        <w:rPr>
          <w:noProof/>
        </w:rPr>
        <w:fldChar w:fldCharType="begin"/>
      </w:r>
      <w:r w:rsidR="005C686D">
        <w:rPr>
          <w:noProof/>
        </w:rPr>
        <w:instrText xml:space="preserve"> INCLUDEPICTURE  "https://i0.wp.com/vrtech.wiki/wp-content/uploads/2021/01/Collaborative-Augmented-Reality.png?fit=1500,850&amp;ssl=1" \* MERGEFORMATINET </w:instrText>
      </w:r>
      <w:r w:rsidR="005C686D">
        <w:rPr>
          <w:noProof/>
        </w:rPr>
        <w:fldChar w:fldCharType="separate"/>
      </w:r>
      <w:r w:rsidR="00681F20">
        <w:rPr>
          <w:noProof/>
        </w:rPr>
        <w:fldChar w:fldCharType="begin"/>
      </w:r>
      <w:r w:rsidR="00681F20">
        <w:rPr>
          <w:noProof/>
        </w:rPr>
        <w:instrText xml:space="preserve"> </w:instrText>
      </w:r>
      <w:r w:rsidR="00681F20">
        <w:rPr>
          <w:noProof/>
        </w:rPr>
        <w:instrText>INCLUDEPICTURE  "https://i0.wp.com/vrtech.wiki/wp-content/uploads/2021/01/Collaborative-Augmented-Reality.png?fit=1500,850&amp;ssl=1" \* MERGEFORMATINET</w:instrText>
      </w:r>
      <w:r w:rsidR="00681F20">
        <w:rPr>
          <w:noProof/>
        </w:rPr>
        <w:instrText xml:space="preserve"> </w:instrText>
      </w:r>
      <w:r w:rsidR="00681F20">
        <w:rPr>
          <w:noProof/>
        </w:rPr>
        <w:fldChar w:fldCharType="separate"/>
      </w:r>
      <w:r w:rsidR="00681F20">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5.95pt;height:184.6pt;mso-width-percent:0;mso-height-percent:0;mso-width-percent:0;mso-height-percent:0">
            <v:imagedata r:id="rId25" r:href="rId26"/>
          </v:shape>
        </w:pict>
      </w:r>
      <w:r w:rsidR="00681F20">
        <w:rPr>
          <w:noProof/>
        </w:rPr>
        <w:fldChar w:fldCharType="end"/>
      </w:r>
      <w:r w:rsidR="005C686D">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689C0128"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007E7E79">
        <w:rPr>
          <w:lang w:eastAsia="zh-CN"/>
        </w:rPr>
        <w:t xml:space="preserve">A </w:t>
      </w:r>
      <w:r w:rsidRPr="00302236">
        <w:rPr>
          <w:lang w:eastAsia="zh-CN"/>
        </w:rPr>
        <w:t xml:space="preserve">DVEs </w:t>
      </w:r>
      <w:r w:rsidR="007E7E79">
        <w:rPr>
          <w:lang w:eastAsia="zh-CN"/>
        </w:rPr>
        <w:t>is</w:t>
      </w:r>
      <w:r w:rsidR="007E7E79" w:rsidRPr="00302236">
        <w:rPr>
          <w:lang w:eastAsia="zh-CN"/>
        </w:rPr>
        <w:t xml:space="preserve"> </w:t>
      </w:r>
      <w:r w:rsidRPr="00302236">
        <w:rPr>
          <w:lang w:eastAsia="zh-CN"/>
        </w:rPr>
        <w:t xml:space="preserve">defined as multi-user virtual </w:t>
      </w:r>
      <w:r w:rsidR="007E7E79">
        <w:rPr>
          <w:lang w:eastAsia="zh-CN"/>
        </w:rPr>
        <w:t xml:space="preserve">reality </w:t>
      </w:r>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r w:rsidR="007E7E79">
        <w:rPr>
          <w:lang w:eastAsia="zh-CN"/>
        </w:rPr>
        <w:t xml:space="preserve">A </w:t>
      </w:r>
      <w:r w:rsidRPr="00FA6B87">
        <w:rPr>
          <w:lang w:eastAsia="zh-CN"/>
        </w:rPr>
        <w:t xml:space="preserve">DVE </w:t>
      </w:r>
      <w:r w:rsidR="007E7E79">
        <w:rPr>
          <w:lang w:eastAsia="zh-CN"/>
        </w:rPr>
        <w:t>is</w:t>
      </w:r>
      <w:r w:rsidR="007E7E79" w:rsidRPr="00FA6B87">
        <w:rPr>
          <w:lang w:eastAsia="zh-CN"/>
        </w:rPr>
        <w:t xml:space="preserve"> </w:t>
      </w:r>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r w:rsidR="007E7E79" w:rsidRPr="007E7E79">
        <w:rPr>
          <w:lang w:eastAsia="zh-CN"/>
        </w:rPr>
        <w:t>A DVE in the terms of this study is a location agnostic service experience.</w:t>
      </w:r>
    </w:p>
    <w:p w14:paraId="0F599C53" w14:textId="5098717F" w:rsidR="00E71B4D" w:rsidRDefault="00E71B4D" w:rsidP="00E71B4D">
      <w:pPr>
        <w:jc w:val="both"/>
        <w:rPr>
          <w:lang w:eastAsia="zh-CN"/>
        </w:rPr>
      </w:pPr>
      <w:r>
        <w:rPr>
          <w:lang w:eastAsia="zh-CN"/>
        </w:rPr>
        <w:t>To support DVEs for c</w:t>
      </w:r>
      <w:r w:rsidRPr="00C10CD8">
        <w:rPr>
          <w:lang w:eastAsia="zh-CN"/>
        </w:rPr>
        <w:t>ollaborative and concurrent engineering</w:t>
      </w:r>
      <w:r>
        <w:rPr>
          <w:lang w:eastAsia="zh-CN"/>
        </w:rPr>
        <w:t xml:space="preserve">, </w:t>
      </w:r>
      <w:r w:rsidR="007E7E79">
        <w:rPr>
          <w:lang w:eastAsia="zh-CN"/>
        </w:rPr>
        <w:t xml:space="preserve">the </w:t>
      </w:r>
      <w:r>
        <w:rPr>
          <w:lang w:eastAsia="zh-CN"/>
        </w:rPr>
        <w:t>5G system need</w:t>
      </w:r>
      <w:r w:rsidR="007E7E79">
        <w:rPr>
          <w:lang w:eastAsia="zh-CN"/>
        </w:rPr>
        <w:t>s</w:t>
      </w:r>
      <w:r>
        <w:rPr>
          <w:lang w:eastAsia="zh-CN"/>
        </w:rPr>
        <w:t xml:space="preserve"> to fulfil </w:t>
      </w:r>
      <w:r w:rsidR="007E7E79">
        <w:rPr>
          <w:lang w:eastAsia="zh-CN"/>
        </w:rPr>
        <w:t>certain</w:t>
      </w:r>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r w:rsidR="007E7E79">
        <w:rPr>
          <w:lang w:eastAsia="zh-CN"/>
        </w:rPr>
        <w:t xml:space="preserve">mobile </w:t>
      </w:r>
      <w:r>
        <w:rPr>
          <w:lang w:eastAsia="zh-CN"/>
        </w:rPr>
        <w:t>metaverse services) are expected to support the fundamental features including:</w:t>
      </w:r>
    </w:p>
    <w:p w14:paraId="7BCEE26F" w14:textId="51D7EF2D" w:rsidR="00E71B4D" w:rsidRDefault="00E71B4D" w:rsidP="00E71B4D">
      <w:pPr>
        <w:jc w:val="both"/>
        <w:rPr>
          <w:lang w:eastAsia="zh-CN"/>
        </w:rPr>
      </w:pPr>
      <w:r>
        <w:rPr>
          <w:lang w:eastAsia="zh-CN"/>
        </w:rPr>
        <w:t xml:space="preserve">- </w:t>
      </w:r>
      <w:r w:rsidR="007E7E79">
        <w:rPr>
          <w:lang w:eastAsia="zh-CN"/>
        </w:rPr>
        <w:t>mobile metaverse media</w:t>
      </w:r>
      <w:r>
        <w:rPr>
          <w:lang w:eastAsia="zh-CN"/>
        </w:rPr>
        <w:t xml:space="preserve"> support among multiple users;</w:t>
      </w:r>
    </w:p>
    <w:p w14:paraId="4AD1A4B3" w14:textId="57DCE354" w:rsidR="00E71B4D" w:rsidRDefault="00E71B4D" w:rsidP="00E71B4D">
      <w:pPr>
        <w:jc w:val="both"/>
        <w:rPr>
          <w:lang w:eastAsia="zh-CN"/>
        </w:rPr>
      </w:pPr>
      <w:r>
        <w:rPr>
          <w:lang w:eastAsia="zh-CN"/>
        </w:rPr>
        <w:t xml:space="preserve">- </w:t>
      </w:r>
      <w:r w:rsidR="007E7E79">
        <w:rPr>
          <w:lang w:eastAsia="zh-CN"/>
        </w:rPr>
        <w:t xml:space="preserve">User Identity </w:t>
      </w:r>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160" w:name="_Toc120025100"/>
      <w:bookmarkStart w:id="161" w:name="_Toc120025255"/>
      <w:bookmarkStart w:id="162" w:name="_Toc120091333"/>
      <w:bookmarkStart w:id="163" w:name="_Toc129348820"/>
      <w:r w:rsidRPr="000A1945">
        <w:t>5.</w:t>
      </w:r>
      <w:r w:rsidR="00343B7C">
        <w:t>3</w:t>
      </w:r>
      <w:r w:rsidRPr="000A1945">
        <w:t>.2</w:t>
      </w:r>
      <w:r w:rsidRPr="000A1945">
        <w:tab/>
        <w:t>Pre-conditions</w:t>
      </w:r>
      <w:bookmarkEnd w:id="160"/>
      <w:bookmarkEnd w:id="161"/>
      <w:bookmarkEnd w:id="162"/>
      <w:bookmarkEnd w:id="163"/>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B46D77">
        <w:rPr>
          <w:noProof/>
        </w:rPr>
        <w:fldChar w:fldCharType="begin"/>
      </w:r>
      <w:r w:rsidR="00B46D77">
        <w:rPr>
          <w:noProof/>
        </w:rPr>
        <w:instrText xml:space="preserve"> INCLUDEPICTURE  "\\\\Users\\..\\..\\..\\awx957877\\AppData\\Roaming\\eSpace_Desktop\\UserData\\awx957877\\imagefiles\\DB6E05A6-9E0A-4B92-B73A-CFD18CF2B6CD.png" \* MERGEFORMATINET </w:instrText>
      </w:r>
      <w:r w:rsidR="00B46D77">
        <w:rPr>
          <w:noProof/>
        </w:rPr>
        <w:fldChar w:fldCharType="separate"/>
      </w:r>
      <w:r w:rsidR="00837C41">
        <w:rPr>
          <w:noProof/>
        </w:rPr>
        <w:fldChar w:fldCharType="begin"/>
      </w:r>
      <w:r w:rsidR="00837C41">
        <w:rPr>
          <w:noProof/>
        </w:rPr>
        <w:instrText xml:space="preserve"> INCLUDEPICTURE  "\\\\Users\\..\\..\\..\\awx957877\\AppData\\Roaming\\eSpace_Desktop\\UserData\\awx957877\\imagefiles\\DB6E05A6-9E0A-4B92-B73A-CFD18CF2B6CD.png" \* MERGEFORMATINET </w:instrText>
      </w:r>
      <w:r w:rsidR="00837C41">
        <w:rPr>
          <w:noProof/>
        </w:rPr>
        <w:fldChar w:fldCharType="separate"/>
      </w:r>
      <w:r w:rsidR="00DC6AA1">
        <w:rPr>
          <w:noProof/>
        </w:rPr>
        <w:fldChar w:fldCharType="begin"/>
      </w:r>
      <w:r w:rsidR="00DC6AA1">
        <w:rPr>
          <w:noProof/>
        </w:rPr>
        <w:instrText xml:space="preserve"> INCLUDEPICTURE  "\\\\Users\\..\\..\\..\\awx957877\\AppData\\Roaming\\eSpace_Desktop\\UserData\\awx957877\\imagefiles\\DB6E05A6-9E0A-4B92-B73A-CFD18CF2B6CD.png" \* MERGEFORMATINET </w:instrText>
      </w:r>
      <w:r w:rsidR="00DC6AA1">
        <w:rPr>
          <w:noProof/>
        </w:rPr>
        <w:fldChar w:fldCharType="separate"/>
      </w:r>
      <w:r w:rsidR="001074E9">
        <w:rPr>
          <w:noProof/>
        </w:rPr>
        <w:fldChar w:fldCharType="begin"/>
      </w:r>
      <w:r w:rsidR="001074E9">
        <w:rPr>
          <w:noProof/>
        </w:rPr>
        <w:instrText xml:space="preserve"> INCLUDEPICTURE  "\\\\Users\\..\\..\\..\\awx957877\\AppData\\Roaming\\eSpace_Desktop\\UserData\\awx957877\\imagefiles\\DB6E05A6-9E0A-4B92-B73A-CFD18CF2B6CD.png" \* MERGEFORMATINET </w:instrText>
      </w:r>
      <w:r w:rsidR="001074E9">
        <w:rPr>
          <w:noProof/>
        </w:rPr>
        <w:fldChar w:fldCharType="separate"/>
      </w:r>
      <w:r w:rsidR="00870249">
        <w:rPr>
          <w:noProof/>
        </w:rPr>
        <w:fldChar w:fldCharType="begin"/>
      </w:r>
      <w:r w:rsidR="00870249">
        <w:rPr>
          <w:noProof/>
        </w:rPr>
        <w:instrText xml:space="preserve"> INCLUDEPICTURE  "\\\\Users\\..\\..\\..\\awx957877\\AppData\\Roaming\\eSpace_Desktop\\UserData\\awx957877\\imagefiles\\DB6E05A6-9E0A-4B92-B73A-CFD18CF2B6CD.png" \* MERGEFORMATINET </w:instrText>
      </w:r>
      <w:r w:rsidR="00870249">
        <w:rPr>
          <w:noProof/>
        </w:rPr>
        <w:fldChar w:fldCharType="separate"/>
      </w:r>
      <w:r w:rsidR="00FE119F">
        <w:rPr>
          <w:noProof/>
        </w:rPr>
        <w:fldChar w:fldCharType="begin"/>
      </w:r>
      <w:r w:rsidR="00FE119F">
        <w:rPr>
          <w:noProof/>
        </w:rPr>
        <w:instrText xml:space="preserve"> INCLUDEPICTURE  "\\\\Users\\..\\..\\..\\awx957877\\AppData\\Roaming\\eSpace_Desktop\\UserData\\awx957877\\imagefiles\\DB6E05A6-9E0A-4B92-B73A-CFD18CF2B6CD.png" \* MERGEFORMATINET </w:instrText>
      </w:r>
      <w:r w:rsidR="00FE119F">
        <w:rPr>
          <w:noProof/>
        </w:rPr>
        <w:fldChar w:fldCharType="separate"/>
      </w:r>
      <w:r w:rsidR="0094555A">
        <w:rPr>
          <w:noProof/>
        </w:rPr>
        <w:fldChar w:fldCharType="begin"/>
      </w:r>
      <w:r w:rsidR="0094555A">
        <w:rPr>
          <w:noProof/>
        </w:rPr>
        <w:instrText xml:space="preserve"> INCLUDEPICTURE  "\\\\Users\\..\\..\\..\\awx957877\\AppData\\Roaming\\eSpace_Desktop\\UserData\\awx957877\\imagefiles\\DB6E05A6-9E0A-4B92-B73A-CFD18CF2B6CD.png" \* MERGEFORMATINET </w:instrText>
      </w:r>
      <w:r w:rsidR="0094555A">
        <w:rPr>
          <w:noProof/>
        </w:rPr>
        <w:fldChar w:fldCharType="separate"/>
      </w:r>
      <w:r w:rsidR="00E2539F">
        <w:rPr>
          <w:noProof/>
        </w:rPr>
        <w:fldChar w:fldCharType="begin"/>
      </w:r>
      <w:r w:rsidR="00E2539F">
        <w:rPr>
          <w:noProof/>
        </w:rPr>
        <w:instrText xml:space="preserve"> INCLUDEPICTURE  "\\\\Users\\..\\..\\..\\awx957877\\AppData\\Roaming\\eSpace_Desktop\\UserData\\awx957877\\imagefiles\\DB6E05A6-9E0A-4B92-B73A-CFD18CF2B6CD.png" \* MERGEFORMATINET </w:instrText>
      </w:r>
      <w:r w:rsidR="00E2539F">
        <w:rPr>
          <w:noProof/>
        </w:rPr>
        <w:fldChar w:fldCharType="separate"/>
      </w:r>
      <w:r w:rsidR="00934C0E">
        <w:rPr>
          <w:noProof/>
        </w:rPr>
        <w:fldChar w:fldCharType="begin"/>
      </w:r>
      <w:r w:rsidR="00934C0E">
        <w:rPr>
          <w:noProof/>
        </w:rPr>
        <w:instrText xml:space="preserve"> INCLUDEPICTURE  "\\\\Users\\..\\..\\..\\awx957877\\AppData\\Roaming\\eSpace_Desktop\\UserData\\awx957877\\imagefiles\\DB6E05A6-9E0A-4B92-B73A-CFD18CF2B6CD.png" \* MERGEFORMATINET </w:instrText>
      </w:r>
      <w:r w:rsidR="00934C0E">
        <w:rPr>
          <w:noProof/>
        </w:rPr>
        <w:fldChar w:fldCharType="separate"/>
      </w:r>
      <w:r w:rsidR="00B3596F">
        <w:rPr>
          <w:noProof/>
        </w:rPr>
        <w:fldChar w:fldCharType="begin"/>
      </w:r>
      <w:r w:rsidR="00B3596F">
        <w:rPr>
          <w:noProof/>
        </w:rPr>
        <w:instrText xml:space="preserve"> INCLUDEPICTURE  "\\\\Users\\..\\..\\..\\awx957877\\AppData\\Roaming\\eSpace_Desktop\\UserData\\awx957877\\imagefiles\\DB6E05A6-9E0A-4B92-B73A-CFD18CF2B6CD.png" \* MERGEFORMATINET </w:instrText>
      </w:r>
      <w:r w:rsidR="00B3596F">
        <w:rPr>
          <w:noProof/>
        </w:rPr>
        <w:fldChar w:fldCharType="separate"/>
      </w:r>
      <w:r w:rsidR="002115EE">
        <w:rPr>
          <w:noProof/>
        </w:rPr>
        <w:fldChar w:fldCharType="begin"/>
      </w:r>
      <w:r w:rsidR="002115EE">
        <w:rPr>
          <w:noProof/>
        </w:rPr>
        <w:instrText xml:space="preserve"> INCLUDEPICTURE  "\\\\Users\\..\\..\\..\\awx957877\\AppData\\Roaming\\eSpace_Desktop\\UserData\\awx957877\\imagefiles\\DB6E05A6-9E0A-4B92-B73A-CFD18CF2B6CD.png" \* MERGEFORMATINET </w:instrText>
      </w:r>
      <w:r w:rsidR="002115EE">
        <w:rPr>
          <w:noProof/>
        </w:rPr>
        <w:fldChar w:fldCharType="separate"/>
      </w:r>
      <w:r w:rsidR="005C686D">
        <w:rPr>
          <w:noProof/>
        </w:rPr>
        <w:fldChar w:fldCharType="begin"/>
      </w:r>
      <w:r w:rsidR="005C686D">
        <w:rPr>
          <w:noProof/>
        </w:rPr>
        <w:instrText xml:space="preserve"> INCLUDEPICTURE  "\\\\Users\\..\\..\\..\\awx957877\\AppData\\Roaming\\eSpace_Desktop\\UserData\\awx957877\\imagefiles\\DB6E05A6-9E0A-4B92-B73A-CFD18CF2B6CD.png" \* MERGEFORMATINET </w:instrText>
      </w:r>
      <w:r w:rsidR="005C686D">
        <w:rPr>
          <w:noProof/>
        </w:rPr>
        <w:fldChar w:fldCharType="separate"/>
      </w:r>
      <w:r w:rsidR="00681F20">
        <w:rPr>
          <w:noProof/>
        </w:rPr>
        <w:fldChar w:fldCharType="begin"/>
      </w:r>
      <w:r w:rsidR="00681F20">
        <w:rPr>
          <w:noProof/>
        </w:rPr>
        <w:instrText xml:space="preserve"> </w:instrText>
      </w:r>
      <w:r w:rsidR="00681F20">
        <w:rPr>
          <w:noProof/>
        </w:rPr>
        <w:instrText>INCLUDEPICTURE  "\\\\Users\\..\\..\\..\\awx957877\\AppData\\Roaming</w:instrText>
      </w:r>
      <w:r w:rsidR="00681F20">
        <w:rPr>
          <w:noProof/>
        </w:rPr>
        <w:instrText>\\eSpace_Desktop\\UserData\\awx957877\\imagefiles\\DB6E05A6-9E0A-4B92-B73A-CFD18CF2B6CD.png" \* MERGEFORMATINET</w:instrText>
      </w:r>
      <w:r w:rsidR="00681F20">
        <w:rPr>
          <w:noProof/>
        </w:rPr>
        <w:instrText xml:space="preserve"> </w:instrText>
      </w:r>
      <w:r w:rsidR="00681F20">
        <w:rPr>
          <w:noProof/>
        </w:rPr>
        <w:fldChar w:fldCharType="separate"/>
      </w:r>
      <w:r w:rsidR="00681F20">
        <w:rPr>
          <w:noProof/>
        </w:rPr>
        <w:pict w14:anchorId="066C2273">
          <v:shape id="DB6E05A6-9E0A-4B92-B73A-CFD18CF2B6CD" o:spid="_x0000_i1026" type="#_x0000_t75" alt="" style="width:292.6pt;height:206.2pt;mso-width-percent:0;mso-height-percent:0;mso-wrap-distance-left:2.25pt;mso-wrap-distance-top:2.25pt;mso-wrap-distance-right:2.25pt;mso-wrap-distance-bottom:2.25pt;mso-width-percent:0;mso-height-percent:0">
            <v:imagedata r:id="rId27" r:href="rId28"/>
          </v:shape>
        </w:pict>
      </w:r>
      <w:r w:rsidR="00681F20">
        <w:rPr>
          <w:noProof/>
        </w:rPr>
        <w:fldChar w:fldCharType="end"/>
      </w:r>
      <w:r w:rsidR="005C686D">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7F1869A7" w:rsidR="00D34A17" w:rsidRPr="002115EE" w:rsidRDefault="002115EE" w:rsidP="002115EE">
      <w:pPr>
        <w:pStyle w:val="B1"/>
      </w:pPr>
      <w:r>
        <w:t>1.</w:t>
      </w:r>
      <w:r>
        <w:tab/>
      </w:r>
      <w:r w:rsidR="00D34A17" w:rsidRPr="002115EE">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2115EE">
        <w:t>can</w:t>
      </w:r>
      <w:r w:rsidR="00D34A17" w:rsidRPr="002115EE">
        <w:t xml:space="preserve"> be forwarded to </w:t>
      </w:r>
      <w:r w:rsidR="002F1ACA" w:rsidRPr="002115EE">
        <w:t>the corresponding application server of the enterprise</w:t>
      </w:r>
      <w:r w:rsidR="00D34A17" w:rsidRPr="002115EE">
        <w:t xml:space="preserve">. The final result of the network level authentication (can also include the context information, e.g. location information of the participants) is </w:t>
      </w:r>
      <w:r w:rsidR="002F1ACA" w:rsidRPr="002115EE">
        <w:t xml:space="preserve">also </w:t>
      </w:r>
      <w:r w:rsidR="00D34A17" w:rsidRPr="002115EE">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2115EE" w:rsidRDefault="002115EE" w:rsidP="002115EE">
      <w:pPr>
        <w:pStyle w:val="B1"/>
      </w:pPr>
      <w:r>
        <w:t>2.</w:t>
      </w:r>
      <w:r>
        <w:tab/>
      </w:r>
      <w:r w:rsidR="00E71B4D" w:rsidRPr="002115EE">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2115EE" w:rsidRDefault="002115EE" w:rsidP="002115EE">
      <w:pPr>
        <w:pStyle w:val="B1"/>
      </w:pPr>
      <w:r>
        <w:t>3.</w:t>
      </w:r>
      <w:r>
        <w:tab/>
      </w:r>
      <w:r w:rsidR="00E71B4D" w:rsidRPr="002115EE">
        <w:t>When a session starts, multiple streams are established over the 5G network between the corresponding devices that carry multiple modalities data. Table 5.</w:t>
      </w:r>
      <w:r w:rsidR="00343B7C" w:rsidRPr="002115EE">
        <w:t>3</w:t>
      </w:r>
      <w:r w:rsidR="00E71B4D" w:rsidRPr="002115EE">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4532E76F" w:rsidR="00E71B4D" w:rsidRPr="002115EE" w:rsidRDefault="002115EE" w:rsidP="002115EE">
      <w:pPr>
        <w:pStyle w:val="B1"/>
      </w:pPr>
      <w:r>
        <w:t>4.</w:t>
      </w:r>
      <w:r>
        <w:tab/>
      </w:r>
      <w:r w:rsidR="00E71B4D" w:rsidRPr="002115EE">
        <w:t xml:space="preserve">The haptic information, video and voice are generated at one party and distributed to all other parties continuously. </w:t>
      </w:r>
      <w:r w:rsidR="00D34A17" w:rsidRPr="002115EE">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2115EE" w:rsidRDefault="002115EE" w:rsidP="002115EE">
      <w:pPr>
        <w:pStyle w:val="B1"/>
      </w:pPr>
      <w:r>
        <w:t>5.</w:t>
      </w:r>
      <w:r>
        <w:tab/>
      </w:r>
      <w:r w:rsidR="00D34A17" w:rsidRPr="002115EE">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164" w:name="OLE_LINK6"/>
    </w:p>
    <w:bookmarkEnd w:id="164"/>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165" w:name="_Toc120025101"/>
      <w:bookmarkStart w:id="166" w:name="_Toc120025256"/>
      <w:bookmarkStart w:id="167" w:name="_Toc120091334"/>
      <w:bookmarkStart w:id="168" w:name="_Toc129348821"/>
      <w:r w:rsidRPr="000A1945">
        <w:lastRenderedPageBreak/>
        <w:t>5.</w:t>
      </w:r>
      <w:r w:rsidR="00343B7C">
        <w:t>3</w:t>
      </w:r>
      <w:r w:rsidRPr="000A1945">
        <w:t>.6</w:t>
      </w:r>
      <w:r w:rsidRPr="000A1945">
        <w:tab/>
        <w:t>Potential New Requirements needed to support the use case</w:t>
      </w:r>
      <w:bookmarkEnd w:id="165"/>
      <w:bookmarkEnd w:id="166"/>
      <w:bookmarkEnd w:id="167"/>
      <w:bookmarkEnd w:id="168"/>
    </w:p>
    <w:p w14:paraId="2FFAF11F" w14:textId="741F290F" w:rsidR="00E71B4D" w:rsidRPr="000A1945" w:rsidRDefault="00E71B4D" w:rsidP="00F219C5">
      <w:pPr>
        <w:pStyle w:val="Heading4"/>
      </w:pPr>
      <w:bookmarkStart w:id="169" w:name="_Toc45387830"/>
      <w:bookmarkStart w:id="170" w:name="_Toc120025102"/>
      <w:bookmarkStart w:id="171" w:name="_Toc120025257"/>
      <w:bookmarkStart w:id="172" w:name="_Toc120091335"/>
      <w:bookmarkStart w:id="173" w:name="_Toc129348822"/>
      <w:r w:rsidRPr="000A1945">
        <w:t>5.</w:t>
      </w:r>
      <w:r w:rsidR="00343B7C">
        <w:t>3</w:t>
      </w:r>
      <w:r w:rsidRPr="000A1945">
        <w:rPr>
          <w:lang w:eastAsia="zh-CN"/>
        </w:rPr>
        <w:t>.6.1</w:t>
      </w:r>
      <w:r w:rsidRPr="000A1945">
        <w:tab/>
      </w:r>
      <w:bookmarkEnd w:id="169"/>
      <w:r w:rsidRPr="000A1945">
        <w:t xml:space="preserve">KPIs for </w:t>
      </w:r>
      <w:r w:rsidRPr="003E2D27">
        <w:t xml:space="preserve">the </w:t>
      </w:r>
      <w:r>
        <w:t>c</w:t>
      </w:r>
      <w:r w:rsidRPr="00FE7D60">
        <w:t>ollaborative and concurrent engineering in product design</w:t>
      </w:r>
      <w:bookmarkEnd w:id="170"/>
      <w:bookmarkEnd w:id="171"/>
      <w:bookmarkEnd w:id="172"/>
      <w:bookmarkEnd w:id="173"/>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5DD46B70" w14:textId="77777777" w:rsidR="00975433"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p>
          <w:p w14:paraId="312D6D65" w14:textId="77777777" w:rsidR="00975433" w:rsidRDefault="00975433" w:rsidP="00D34A17">
            <w:pPr>
              <w:keepNext/>
              <w:keepLines/>
              <w:spacing w:after="0"/>
              <w:jc w:val="center"/>
              <w:rPr>
                <w:rFonts w:ascii="Arial" w:hAnsi="Arial"/>
                <w:sz w:val="16"/>
              </w:rPr>
            </w:pPr>
          </w:p>
          <w:p w14:paraId="1E9351DB" w14:textId="392A91F0" w:rsidR="00E71B4D" w:rsidRPr="007D4506" w:rsidRDefault="00E71B4D" w:rsidP="00D34A17">
            <w:pPr>
              <w:keepNext/>
              <w:keepLines/>
              <w:spacing w:after="0"/>
              <w:jc w:val="center"/>
              <w:rPr>
                <w:rFonts w:ascii="Arial" w:hAnsi="Arial"/>
                <w:sz w:val="16"/>
              </w:rPr>
            </w:pPr>
            <w:r w:rsidRPr="00DB1FD7">
              <w:rPr>
                <w:rFonts w:ascii="Arial" w:hAnsi="Arial"/>
                <w:sz w:val="16"/>
              </w:rPr>
              <w:t xml:space="preserve">(note </w:t>
            </w:r>
            <w:r>
              <w:rPr>
                <w:rFonts w:ascii="Arial" w:hAnsi="Arial"/>
                <w:sz w:val="16"/>
              </w:rPr>
              <w:t>1</w:t>
            </w:r>
            <w:r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174" w:name="_Toc120025103"/>
      <w:bookmarkStart w:id="175" w:name="_Toc120025258"/>
      <w:bookmarkStart w:id="176" w:name="_Toc120091336"/>
      <w:bookmarkStart w:id="177" w:name="_Toc129348823"/>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174"/>
      <w:bookmarkEnd w:id="175"/>
      <w:bookmarkEnd w:id="176"/>
      <w:bookmarkEnd w:id="177"/>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6EDCD8FB"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007E7E79" w:rsidRPr="009023D8">
        <w:rPr>
          <w:lang w:eastAsia="zh-CN"/>
        </w:rPr>
        <w:t>,</w:t>
      </w:r>
      <w:r w:rsidR="00A94FE7">
        <w:rPr>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16C0744A" w:rsidR="002F1ACA"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7039F3C0" w14:textId="25528B00" w:rsidR="00936E7A" w:rsidRPr="00235394" w:rsidRDefault="00936E7A" w:rsidP="002F1ACA">
      <w:pPr>
        <w:rPr>
          <w:lang w:eastAsia="zh-CN"/>
        </w:rPr>
      </w:pPr>
      <w:r w:rsidRPr="000A1945">
        <w:rPr>
          <w:lang w:eastAsia="zh-CN"/>
        </w:rPr>
        <w:t>[PR 5.</w:t>
      </w:r>
      <w:r>
        <w:rPr>
          <w:lang w:eastAsia="zh-CN"/>
        </w:rPr>
        <w:t>3</w:t>
      </w:r>
      <w:r w:rsidRPr="000A1945">
        <w:rPr>
          <w:lang w:eastAsia="zh-CN"/>
        </w:rPr>
        <w:t>.6</w:t>
      </w:r>
      <w:r>
        <w:rPr>
          <w:lang w:eastAsia="zh-CN"/>
        </w:rPr>
        <w:t>.2-4</w:t>
      </w:r>
      <w:r w:rsidRPr="000A1945">
        <w:rPr>
          <w:lang w:eastAsia="zh-CN"/>
        </w:rPr>
        <w:t xml:space="preserve">] </w:t>
      </w:r>
      <w:r w:rsidRPr="00680F9B">
        <w:rPr>
          <w:lang w:eastAsia="zh-CN"/>
        </w:rPr>
        <w:t xml:space="preserve">The 5G system shall </w:t>
      </w:r>
      <w:r>
        <w:rPr>
          <w:lang w:eastAsia="zh-CN"/>
        </w:rPr>
        <w:t>provide a means to synchronize multiple data flows from multiple UEs associated with one user.</w:t>
      </w:r>
    </w:p>
    <w:p w14:paraId="7C7E1BB0" w14:textId="62AEF839" w:rsidR="003E4625" w:rsidRDefault="00B748FF" w:rsidP="003E4625">
      <w:pPr>
        <w:pStyle w:val="Heading2"/>
      </w:pPr>
      <w:bookmarkStart w:id="178" w:name="_Toc120012986"/>
      <w:bookmarkStart w:id="179" w:name="_Toc120025104"/>
      <w:bookmarkStart w:id="180" w:name="_Toc120025259"/>
      <w:bookmarkStart w:id="181" w:name="_Toc120091337"/>
      <w:bookmarkStart w:id="182" w:name="_Toc129348824"/>
      <w:r>
        <w:lastRenderedPageBreak/>
        <w:t>5.4</w:t>
      </w:r>
      <w:r w:rsidR="003E4625">
        <w:tab/>
        <w:t>Spatial Anchor Enabler Use Case</w:t>
      </w:r>
      <w:bookmarkEnd w:id="178"/>
      <w:bookmarkEnd w:id="179"/>
      <w:bookmarkEnd w:id="180"/>
      <w:bookmarkEnd w:id="181"/>
      <w:bookmarkEnd w:id="182"/>
    </w:p>
    <w:p w14:paraId="0CF934D6" w14:textId="4D96EF5D" w:rsidR="003E4625" w:rsidRDefault="00B748FF" w:rsidP="003E4625">
      <w:pPr>
        <w:pStyle w:val="Heading3"/>
      </w:pPr>
      <w:bookmarkStart w:id="183" w:name="_Toc120012987"/>
      <w:bookmarkStart w:id="184" w:name="_Toc120025105"/>
      <w:bookmarkStart w:id="185" w:name="_Toc120025260"/>
      <w:bookmarkStart w:id="186" w:name="_Toc120091338"/>
      <w:bookmarkStart w:id="187" w:name="_Toc129348825"/>
      <w:r>
        <w:t>5.4</w:t>
      </w:r>
      <w:r w:rsidR="003E4625">
        <w:t>.1</w:t>
      </w:r>
      <w:r w:rsidR="003E4625">
        <w:tab/>
        <w:t>Description</w:t>
      </w:r>
      <w:bookmarkEnd w:id="183"/>
      <w:bookmarkEnd w:id="184"/>
      <w:bookmarkEnd w:id="185"/>
      <w:bookmarkEnd w:id="186"/>
      <w:bookmarkEnd w:id="187"/>
    </w:p>
    <w:p w14:paraId="4F6CBFFF" w14:textId="3F8621F3"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r w:rsidR="007E7E79">
        <w:t xml:space="preserve">mobile </w:t>
      </w:r>
      <w:r>
        <w:t>metaverse services, including those described in use case 5.1. This use case focuses on the creation, management and use of spatial anchors.</w:t>
      </w:r>
    </w:p>
    <w:p w14:paraId="1A0E73B4" w14:textId="2D0ADD3B"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r w:rsidR="007E7E79">
        <w:t xml:space="preserve">mobile metaverse </w:t>
      </w:r>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lastRenderedPageBreak/>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3E067029" w:rsidR="003E4625" w:rsidRDefault="003E4625" w:rsidP="003E4625">
      <w:pPr>
        <w:pStyle w:val="B1"/>
      </w:pPr>
      <w:r>
        <w:t xml:space="preserve">- </w:t>
      </w:r>
      <w:r>
        <w:tab/>
        <w:t xml:space="preserve">Warez </w:t>
      </w:r>
      <w:r w:rsidR="007E7E79">
        <w:t xml:space="preserve">is </w:t>
      </w:r>
      <w:r>
        <w:t xml:space="preserve">the </w:t>
      </w:r>
      <w:r w:rsidR="007E7E79">
        <w:t xml:space="preserve">mobile metaverse </w:t>
      </w:r>
      <w:r>
        <w:t xml:space="preserve">service provider stores </w:t>
      </w:r>
      <w:r w:rsidR="007E7E79">
        <w:t xml:space="preserve">that </w:t>
      </w:r>
      <w:r>
        <w:t>updates Leka's content, generates its presentation</w:t>
      </w:r>
      <w:r w:rsidR="008B7933">
        <w:t xml:space="preserve"> (that is, the AR content that is presented to customers)</w:t>
      </w:r>
      <w:r>
        <w:t xml:space="preserve">, supports any interactive features, etc. </w:t>
      </w:r>
    </w:p>
    <w:p w14:paraId="55FBABFA" w14:textId="18099A95" w:rsidR="003E4625" w:rsidRPr="00A7160F" w:rsidRDefault="003E4625" w:rsidP="003E4625">
      <w:pPr>
        <w:pStyle w:val="B1"/>
      </w:pPr>
      <w:r>
        <w:t>-</w:t>
      </w:r>
      <w:r>
        <w:tab/>
        <w:t xml:space="preserve">FineNet is the network operator that enables anchored services for any content producer, customer and </w:t>
      </w:r>
      <w:r w:rsidR="008B7933">
        <w:t xml:space="preserve">mobile metaverse </w:t>
      </w:r>
      <w:r>
        <w:t>service provider.</w:t>
      </w:r>
    </w:p>
    <w:p w14:paraId="33016C24" w14:textId="03099B60" w:rsidR="003E4625" w:rsidRDefault="00B748FF" w:rsidP="003E4625">
      <w:pPr>
        <w:pStyle w:val="Heading3"/>
      </w:pPr>
      <w:bookmarkStart w:id="188" w:name="_Toc120012988"/>
      <w:bookmarkStart w:id="189" w:name="_Toc120025106"/>
      <w:bookmarkStart w:id="190" w:name="_Toc120025261"/>
      <w:bookmarkStart w:id="191" w:name="_Toc120091339"/>
      <w:bookmarkStart w:id="192" w:name="_Toc129348826"/>
      <w:r>
        <w:t>5.4</w:t>
      </w:r>
      <w:r w:rsidR="003E4625">
        <w:t>.2</w:t>
      </w:r>
      <w:r w:rsidR="003E4625">
        <w:tab/>
        <w:t>Pre-conditions</w:t>
      </w:r>
      <w:bookmarkEnd w:id="188"/>
      <w:bookmarkEnd w:id="189"/>
      <w:bookmarkEnd w:id="190"/>
      <w:bookmarkEnd w:id="191"/>
      <w:bookmarkEnd w:id="192"/>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193" w:name="_Toc120012989"/>
      <w:bookmarkStart w:id="194" w:name="_Toc120025107"/>
      <w:bookmarkStart w:id="195" w:name="_Toc120025262"/>
      <w:bookmarkStart w:id="196" w:name="_Toc120091340"/>
      <w:bookmarkStart w:id="197" w:name="_Toc129348827"/>
      <w:r>
        <w:t>5.4</w:t>
      </w:r>
      <w:r w:rsidR="003E4625">
        <w:t>.3</w:t>
      </w:r>
      <w:r w:rsidR="003E4625">
        <w:tab/>
        <w:t>Service Flows</w:t>
      </w:r>
      <w:bookmarkEnd w:id="193"/>
      <w:bookmarkEnd w:id="194"/>
      <w:bookmarkEnd w:id="195"/>
      <w:bookmarkEnd w:id="196"/>
      <w:bookmarkEnd w:id="197"/>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26E09B60"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r w:rsidR="008B7933">
        <w:t xml:space="preserve"> </w:t>
      </w:r>
      <w:r w:rsidR="008B7933" w:rsidRPr="008B7933">
        <w:t>(mobile metaverse media)</w:t>
      </w:r>
      <w:r>
        <w:t xml:space="preserve">: this application is </w:t>
      </w:r>
      <w:r>
        <w:rPr>
          <w:i/>
        </w:rPr>
        <w:t xml:space="preserve">external </w:t>
      </w:r>
      <w:r>
        <w:t xml:space="preserve">to 3GPP standards. Leka's UE accesses the mobile </w:t>
      </w:r>
      <w:r w:rsidR="008B7933">
        <w:t xml:space="preserve">metaverse </w:t>
      </w:r>
      <w:r>
        <w:t xml:space="preserve">service that establishes the association that comprises the spatial anchor, the physical location and the service information. </w:t>
      </w:r>
    </w:p>
    <w:p w14:paraId="4FD343DD" w14:textId="437BF6C2" w:rsidR="003E4625" w:rsidRDefault="003E4625" w:rsidP="003E4625">
      <w:r>
        <w:t>When Leka moves wares,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05B645E6" w:rsidR="003E4625" w:rsidRDefault="003E4625" w:rsidP="003E4625">
      <w:r>
        <w:t xml:space="preserve">Leka can also update the information that will be displayed as AR </w:t>
      </w:r>
      <w:r w:rsidR="008B7933" w:rsidRPr="00B66486">
        <w:rPr>
          <w:highlight w:val="yellow"/>
        </w:rPr>
        <w:t>(mobile metaverse media)</w:t>
      </w:r>
      <w:r w:rsidR="008B7933">
        <w:t xml:space="preserve"> </w:t>
      </w:r>
      <w:r>
        <w:t xml:space="preserve">to the customer by the </w:t>
      </w:r>
      <w:r w:rsidR="008B7933">
        <w:t xml:space="preserve">mobile metaverse </w:t>
      </w:r>
      <w:r>
        <w:t>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lastRenderedPageBreak/>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198" w:name="_Toc120012990"/>
      <w:bookmarkStart w:id="199" w:name="_Toc120025108"/>
      <w:bookmarkStart w:id="200" w:name="_Toc120025263"/>
      <w:bookmarkStart w:id="201" w:name="_Toc120091341"/>
      <w:bookmarkStart w:id="202" w:name="_Toc129348828"/>
      <w:r>
        <w:t>5.4</w:t>
      </w:r>
      <w:r w:rsidR="003E4625">
        <w:t>.4</w:t>
      </w:r>
      <w:r w:rsidR="003E4625">
        <w:tab/>
        <w:t>Post-conditions</w:t>
      </w:r>
      <w:bookmarkEnd w:id="198"/>
      <w:bookmarkEnd w:id="199"/>
      <w:bookmarkEnd w:id="200"/>
      <w:bookmarkEnd w:id="201"/>
      <w:bookmarkEnd w:id="202"/>
    </w:p>
    <w:p w14:paraId="7C5BFB00" w14:textId="3CA43EBA" w:rsidR="003E4625" w:rsidRDefault="003E4625" w:rsidP="003E4625">
      <w:r>
        <w:t xml:space="preserve">I am able to observe the AR content </w:t>
      </w:r>
      <w:r w:rsidR="008B7933" w:rsidRPr="00B66486">
        <w:rPr>
          <w:highlight w:val="yellow"/>
        </w:rPr>
        <w:t>(mobile metaverse media)</w:t>
      </w:r>
      <w:r w:rsidR="008B7933">
        <w:t xml:space="preserve"> </w:t>
      </w:r>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r w:rsidR="008B7933">
        <w:t xml:space="preserve">localization </w:t>
      </w:r>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203" w:name="_Toc120012991"/>
      <w:bookmarkStart w:id="204" w:name="_Toc120025109"/>
      <w:bookmarkStart w:id="205" w:name="_Toc120025264"/>
      <w:bookmarkStart w:id="206" w:name="_Toc120091342"/>
      <w:bookmarkStart w:id="207" w:name="_Toc129348829"/>
      <w:r>
        <w:t>5.4</w:t>
      </w:r>
      <w:r w:rsidR="003E4625">
        <w:t>.5</w:t>
      </w:r>
      <w:r w:rsidR="003E4625">
        <w:tab/>
        <w:t>Existing feature partly or fully covering use case functionality</w:t>
      </w:r>
      <w:bookmarkEnd w:id="203"/>
      <w:bookmarkEnd w:id="204"/>
      <w:bookmarkEnd w:id="205"/>
      <w:bookmarkEnd w:id="206"/>
      <w:bookmarkEnd w:id="207"/>
    </w:p>
    <w:p w14:paraId="7163A9A2" w14:textId="742F429C" w:rsidR="003E4625" w:rsidRPr="00785A5D" w:rsidRDefault="00B748FF" w:rsidP="003E4625">
      <w:pPr>
        <w:pStyle w:val="Heading3"/>
      </w:pPr>
      <w:bookmarkStart w:id="208" w:name="_Toc120012992"/>
      <w:bookmarkStart w:id="209" w:name="_Toc120025110"/>
      <w:bookmarkStart w:id="210" w:name="_Toc120025265"/>
      <w:bookmarkStart w:id="211" w:name="_Toc120091343"/>
      <w:bookmarkStart w:id="212" w:name="_Toc129348830"/>
      <w:r>
        <w:t>5.4</w:t>
      </w:r>
      <w:r w:rsidR="003E4625">
        <w:t>.6</w:t>
      </w:r>
      <w:r w:rsidR="003E4625">
        <w:tab/>
        <w:t>Potential New Requirements needed to support the use case</w:t>
      </w:r>
      <w:bookmarkEnd w:id="208"/>
      <w:bookmarkEnd w:id="209"/>
      <w:bookmarkEnd w:id="210"/>
      <w:bookmarkEnd w:id="211"/>
      <w:bookmarkEnd w:id="212"/>
    </w:p>
    <w:p w14:paraId="176F99ED" w14:textId="17B8962F"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AD01617" w:rsidR="0089562E" w:rsidRDefault="0089562E" w:rsidP="003E4625">
      <w:r>
        <w:t>[PR-5.4.6-2]</w:t>
      </w:r>
      <w:r>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4074BED" w:rsidR="003E4625" w:rsidRDefault="003E4625" w:rsidP="003E4625">
      <w:r>
        <w:t>[PR-</w:t>
      </w:r>
      <w:r w:rsidR="00B748FF">
        <w:t>5.4</w:t>
      </w:r>
      <w:r>
        <w:t>.6-</w:t>
      </w:r>
      <w:r w:rsidR="0089562E">
        <w:t>3</w:t>
      </w:r>
      <w:r>
        <w:t>]</w:t>
      </w:r>
      <w:r>
        <w:tab/>
        <w:t>Subject to operator policy, the 5G system shall enable an authorized third party to obtain all of the spatial anchors located in a given three dimensional area.</w:t>
      </w:r>
    </w:p>
    <w:p w14:paraId="7ECEE378" w14:textId="77777777" w:rsidR="000B3CE4" w:rsidRDefault="003E4625" w:rsidP="003E4625">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6A2ED283" w:rsidR="003E4625" w:rsidRDefault="003E4625" w:rsidP="003E4625">
      <w:r>
        <w:t>[PR-</w:t>
      </w:r>
      <w:r w:rsidR="00B748FF">
        <w:t>5.4</w:t>
      </w:r>
      <w:r>
        <w:t>.6-</w:t>
      </w:r>
      <w:r w:rsidR="0089562E">
        <w:t>4</w:t>
      </w:r>
      <w:r>
        <w:t>]</w:t>
      </w:r>
      <w:r>
        <w:tab/>
        <w:t xml:space="preserve">Subject to operator policy, the 5G system shall enable a third party to request the service information associated with the precise location of a specific spatial anchor. Making use of this service and location information, the third party can access a </w:t>
      </w:r>
      <w:r w:rsidR="008B7933">
        <w:t xml:space="preserve">mobile metaverse </w:t>
      </w:r>
      <w:r>
        <w:t>server to obtain AR media.</w:t>
      </w:r>
    </w:p>
    <w:p w14:paraId="48BA2108" w14:textId="214ED10C" w:rsidR="003E4625" w:rsidRDefault="003E4625" w:rsidP="003E4625">
      <w:pPr>
        <w:pStyle w:val="NO"/>
      </w:pPr>
      <w:r>
        <w:t>NOTE 2:</w:t>
      </w:r>
      <w:r>
        <w:tab/>
        <w:t>How the service and location information is used by the third party to access a</w:t>
      </w:r>
      <w:r w:rsidR="008B7933">
        <w:t xml:space="preserve"> mobile metaverse</w:t>
      </w:r>
      <w:r>
        <w:t xml:space="preserve"> server and the AR media itself is out of scope of this requirement.</w:t>
      </w:r>
    </w:p>
    <w:p w14:paraId="2B94D324" w14:textId="67B66A96" w:rsidR="003E4625" w:rsidRDefault="003E4625" w:rsidP="003E4625">
      <w:r>
        <w:t>[PR-</w:t>
      </w:r>
      <w:r w:rsidR="00B748FF">
        <w:t>5.4</w:t>
      </w:r>
      <w:r>
        <w:t>.6-</w:t>
      </w:r>
      <w:r w:rsidR="0089562E">
        <w:t>5</w:t>
      </w:r>
      <w:r>
        <w:t>]</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25E8D4EB" w14:textId="77777777" w:rsidR="00DC6AA1" w:rsidRDefault="0089562E" w:rsidP="0089562E">
      <w:pPr>
        <w:rPr>
          <w:lang w:val="en-US"/>
        </w:rPr>
      </w:pPr>
      <w:r>
        <w:rPr>
          <w:lang w:val="en-US"/>
        </w:rPr>
        <w:lastRenderedPageBreak/>
        <w:t xml:space="preserve">[P.R.-5.4.6-6]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04AD3642" w14:textId="342260D0" w:rsidR="0089562E" w:rsidRDefault="0089562E" w:rsidP="0089562E">
      <w:pPr>
        <w:rPr>
          <w:lang w:val="en-US"/>
        </w:rPr>
      </w:pPr>
      <w:r>
        <w:rPr>
          <w:lang w:val="en-US"/>
        </w:rPr>
        <w:t>[P.R.-5.4.6-7] The 5G system shall be able to collect charging information associated with the network operator exposure of spatial anchors to authorized third parties, and of service information associated with spatial anchors.</w:t>
      </w:r>
    </w:p>
    <w:p w14:paraId="040741BF" w14:textId="77777777" w:rsidR="0089562E" w:rsidRDefault="0089562E" w:rsidP="0089562E">
      <w:pPr>
        <w:pStyle w:val="NO"/>
        <w:rPr>
          <w:lang w:val="en-US"/>
        </w:rPr>
      </w:pPr>
      <w:r>
        <w:rPr>
          <w:lang w:val="en-US"/>
        </w:rPr>
        <w:t>NOTE: The preceding requirements assumes that exposure of network anchors and associated service information can be a service provided by a network operator to third parties.</w:t>
      </w:r>
    </w:p>
    <w:p w14:paraId="60868BE7" w14:textId="77777777" w:rsidR="0089562E" w:rsidRPr="0089562E" w:rsidRDefault="0089562E" w:rsidP="003E4625">
      <w:pPr>
        <w:rPr>
          <w:lang w:val="en-US"/>
        </w:rPr>
      </w:pPr>
    </w:p>
    <w:p w14:paraId="734657F2" w14:textId="400FBEA6" w:rsidR="00361590" w:rsidRDefault="00DE0293" w:rsidP="00361590">
      <w:pPr>
        <w:pStyle w:val="Heading2"/>
        <w:rPr>
          <w:noProof/>
          <w:lang w:val="en-US"/>
        </w:rPr>
      </w:pPr>
      <w:bookmarkStart w:id="213" w:name="_Toc120012993"/>
      <w:bookmarkStart w:id="214" w:name="_Toc120025111"/>
      <w:bookmarkStart w:id="215" w:name="_Toc120025266"/>
      <w:bookmarkStart w:id="216" w:name="_Toc120091344"/>
      <w:bookmarkStart w:id="217" w:name="_Toc129348831"/>
      <w:r>
        <w:rPr>
          <w:noProof/>
          <w:lang w:val="en-US"/>
        </w:rPr>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213"/>
      <w:bookmarkEnd w:id="214"/>
      <w:bookmarkEnd w:id="215"/>
      <w:bookmarkEnd w:id="216"/>
      <w:bookmarkEnd w:id="217"/>
    </w:p>
    <w:p w14:paraId="6CA8E52F" w14:textId="6FB15DDE" w:rsidR="00361590" w:rsidRDefault="00DE0293" w:rsidP="00361590">
      <w:pPr>
        <w:pStyle w:val="Heading3"/>
        <w:rPr>
          <w:noProof/>
          <w:lang w:val="en-US"/>
        </w:rPr>
      </w:pPr>
      <w:bookmarkStart w:id="218" w:name="_Toc120012994"/>
      <w:bookmarkStart w:id="219" w:name="_Toc120025112"/>
      <w:bookmarkStart w:id="220" w:name="_Toc120025267"/>
      <w:bookmarkStart w:id="221" w:name="_Toc120091345"/>
      <w:bookmarkStart w:id="222" w:name="_Toc129348832"/>
      <w:r>
        <w:rPr>
          <w:noProof/>
          <w:lang w:val="en-US"/>
        </w:rPr>
        <w:t>5.5</w:t>
      </w:r>
      <w:r w:rsidR="00361590">
        <w:rPr>
          <w:noProof/>
          <w:lang w:val="en-US"/>
        </w:rPr>
        <w:t>.1</w:t>
      </w:r>
      <w:r w:rsidR="00361590">
        <w:rPr>
          <w:noProof/>
          <w:lang w:val="en-US"/>
        </w:rPr>
        <w:tab/>
        <w:t>Description</w:t>
      </w:r>
      <w:bookmarkEnd w:id="218"/>
      <w:bookmarkEnd w:id="219"/>
      <w:bookmarkEnd w:id="220"/>
      <w:bookmarkEnd w:id="221"/>
      <w:bookmarkEnd w:id="222"/>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5C23E34B" w:rsidR="00361590" w:rsidRDefault="00361590" w:rsidP="00361590">
      <w:pPr>
        <w:pStyle w:val="B1"/>
        <w:rPr>
          <w:lang w:val="en-US"/>
        </w:rPr>
      </w:pPr>
      <w:r>
        <w:rPr>
          <w:lang w:val="en-US"/>
        </w:rPr>
        <w:tab/>
        <w:t>Sens</w:t>
      </w:r>
      <w:r w:rsidR="0089562E">
        <w:rPr>
          <w:lang w:val="en-US"/>
        </w:rPr>
        <w:t>ing</w:t>
      </w:r>
      <w:r>
        <w:rPr>
          <w:lang w:val="en-US"/>
        </w:rPr>
        <w:t xml:space="preserve"> data gathered transparently is processed in order to identify the static and transient forms. For example, in Figure </w:t>
      </w:r>
      <w:r w:rsidR="00DE0293">
        <w:rPr>
          <w:lang w:val="en-US"/>
        </w:rPr>
        <w:t>5.5</w:t>
      </w:r>
      <w:r>
        <w:rPr>
          <w:lang w:val="en-US"/>
        </w:rPr>
        <w:t xml:space="preserve">.1-1 </w:t>
      </w:r>
    </w:p>
    <w:p w14:paraId="251C5770" w14:textId="67D3962D" w:rsidR="00361590" w:rsidRDefault="00361590" w:rsidP="00361590">
      <w:pPr>
        <w:pStyle w:val="B2"/>
        <w:rPr>
          <w:lang w:val="en-US"/>
        </w:rPr>
      </w:pPr>
      <w:r>
        <w:rPr>
          <w:lang w:val="en-US"/>
        </w:rPr>
        <w:t>(A), the Rubens room in the Louvre, sens</w:t>
      </w:r>
      <w:r w:rsidR="0089562E">
        <w:rPr>
          <w:lang w:val="en-US"/>
        </w:rPr>
        <w:t>ing</w:t>
      </w:r>
      <w:r>
        <w:rPr>
          <w:lang w:val="en-US"/>
        </w:rPr>
        <w:t xml:space="preserve"> data captures information. </w:t>
      </w:r>
    </w:p>
    <w:p w14:paraId="4B5333DC" w14:textId="00F40658" w:rsidR="00361590" w:rsidRDefault="00361590" w:rsidP="00361590">
      <w:pPr>
        <w:pStyle w:val="B2"/>
        <w:rPr>
          <w:lang w:val="en-US"/>
        </w:rPr>
      </w:pPr>
      <w:r>
        <w:rPr>
          <w:lang w:val="en-US"/>
        </w:rPr>
        <w:t xml:space="preserve">(B) This information is processed to identify the static and transient information, to establish an </w:t>
      </w:r>
      <w:r w:rsidR="001F7F39">
        <w:rPr>
          <w:lang w:val="en-US"/>
        </w:rPr>
        <w:t>up-to-</w:t>
      </w:r>
      <w:r>
        <w:rPr>
          <w:lang w:val="en-US"/>
        </w:rPr>
        <w:t xml:space="preserve">date spatial map. </w:t>
      </w:r>
    </w:p>
    <w:p w14:paraId="51F96666" w14:textId="77777777" w:rsidR="00361590" w:rsidRDefault="00361590" w:rsidP="00361590">
      <w:pPr>
        <w:pStyle w:val="B2"/>
        <w:rPr>
          <w:lang w:val="en-US"/>
        </w:rPr>
      </w:pPr>
      <w:r>
        <w:rPr>
          <w:lang w:val="en-US"/>
        </w:rPr>
        <w:lastRenderedPageBreak/>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2CA407EE" w:rsidR="00361590" w:rsidRDefault="00361590" w:rsidP="00361590">
      <w:pPr>
        <w:pStyle w:val="B2"/>
        <w:rPr>
          <w:lang w:val="en-US"/>
        </w:rPr>
      </w:pPr>
      <w:r>
        <w:rPr>
          <w:lang w:val="en-US"/>
        </w:rPr>
        <w:t>(A) sens</w:t>
      </w:r>
      <w:r w:rsidR="001F7F39">
        <w:rPr>
          <w:lang w:val="en-US"/>
        </w:rPr>
        <w:t>ing</w:t>
      </w:r>
      <w:r>
        <w:rPr>
          <w:lang w:val="en-US"/>
        </w:rPr>
        <w:t xml:space="preserve">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77725CC5" w14:textId="01F91120" w:rsidR="00361590" w:rsidRDefault="00361590" w:rsidP="002115EE">
      <w:pPr>
        <w:rPr>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r w:rsidR="001F7F39" w:rsidDel="001F7F39">
        <w:rPr>
          <w:lang w:val="en-US"/>
        </w:rPr>
        <w:t xml:space="preserve"> </w:t>
      </w:r>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Heading3"/>
        <w:rPr>
          <w:noProof/>
          <w:lang w:val="en-US"/>
        </w:rPr>
      </w:pPr>
      <w:bookmarkStart w:id="223" w:name="_Toc120012995"/>
      <w:bookmarkStart w:id="224" w:name="_Toc120025113"/>
      <w:bookmarkStart w:id="225" w:name="_Toc120025268"/>
      <w:bookmarkStart w:id="226" w:name="_Toc120091346"/>
      <w:bookmarkStart w:id="227" w:name="_Toc129348833"/>
      <w:r>
        <w:rPr>
          <w:noProof/>
          <w:lang w:val="en-US"/>
        </w:rPr>
        <w:t>5.5</w:t>
      </w:r>
      <w:r w:rsidR="00361590">
        <w:rPr>
          <w:noProof/>
          <w:lang w:val="en-US"/>
        </w:rPr>
        <w:t>.2</w:t>
      </w:r>
      <w:r w:rsidR="00361590">
        <w:rPr>
          <w:noProof/>
          <w:lang w:val="en-US"/>
        </w:rPr>
        <w:tab/>
        <w:t>Pre-conditions</w:t>
      </w:r>
      <w:bookmarkEnd w:id="223"/>
      <w:bookmarkEnd w:id="224"/>
      <w:bookmarkEnd w:id="225"/>
      <w:bookmarkEnd w:id="226"/>
      <w:bookmarkEnd w:id="227"/>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28669BD8" w:rsidR="00361590" w:rsidRDefault="00361590" w:rsidP="00361590">
      <w:pPr>
        <w:rPr>
          <w:lang w:val="en-US"/>
        </w:rPr>
      </w:pPr>
      <w:r>
        <w:rPr>
          <w:lang w:val="en-US"/>
        </w:rPr>
        <w:lastRenderedPageBreak/>
        <w:t>The capturing devices communicate via a UE that can access the mobile network of the MNO that supports spatial mapping. The capturing devices can either sense the spatial area to be mapped, or move about sufficiently that the capturing devices can be used to acquire sens</w:t>
      </w:r>
      <w:r w:rsidR="001F7F39">
        <w:rPr>
          <w:lang w:val="en-US"/>
        </w:rPr>
        <w:t>ing</w:t>
      </w:r>
      <w:r>
        <w:rPr>
          <w:lang w:val="en-US"/>
        </w:rPr>
        <w:t xml:space="preserve"> </w:t>
      </w:r>
      <w:r w:rsidR="001F7F39">
        <w:rPr>
          <w:lang w:val="en-US"/>
        </w:rPr>
        <w:t xml:space="preserve">data </w:t>
      </w:r>
      <w:r>
        <w:rPr>
          <w:lang w:val="en-US"/>
        </w:rPr>
        <w:t>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NormalWeb"/>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4A87C4E7"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w:t>
      </w:r>
      <w:r w:rsidR="001F7F39">
        <w:rPr>
          <w:lang w:val="en-US"/>
        </w:rPr>
        <w:t>ing</w:t>
      </w:r>
      <w:r>
        <w:rPr>
          <w:lang w:val="en-US"/>
        </w:rPr>
        <w:t xml:space="preserve"> </w:t>
      </w:r>
      <w:r w:rsidR="001F7F39">
        <w:rPr>
          <w:lang w:val="en-US"/>
        </w:rPr>
        <w:t xml:space="preserve">data </w:t>
      </w:r>
      <w:r>
        <w:rPr>
          <w:lang w:val="en-US"/>
        </w:rPr>
        <w:t>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041F9A7D"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 xml:space="preserve">arranges for its sensors to provide information as needed by the 5G system. This could require some configuration of the capturing mobile device, e.g. the sensors or to control the uplink communication of </w:t>
      </w:r>
      <w:r w:rsidR="001F7F39">
        <w:rPr>
          <w:lang w:val="en-US"/>
        </w:rPr>
        <w:t>sensing data</w:t>
      </w:r>
      <w:r>
        <w:rPr>
          <w:lang w:val="en-US"/>
        </w:rPr>
        <w:t>.</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77777777" w:rsidR="00361590" w:rsidRDefault="00361590" w:rsidP="00361590">
      <w:pPr>
        <w:pStyle w:val="B1"/>
        <w:rPr>
          <w:lang w:val="en-US"/>
        </w:rPr>
      </w:pPr>
      <w:r>
        <w:rPr>
          <w:lang w:val="en-US"/>
        </w:rPr>
        <w:t>2.</w:t>
      </w:r>
      <w:r>
        <w:rPr>
          <w:lang w:val="en-US"/>
        </w:rPr>
        <w:tab/>
        <w:t>The mobile device uses sensors to capture information corresponding to the point and direction that must be localized.</w:t>
      </w:r>
    </w:p>
    <w:p w14:paraId="4ED31F67" w14:textId="163C23FA" w:rsidR="00361590" w:rsidRDefault="00361590" w:rsidP="00361590">
      <w:pPr>
        <w:pStyle w:val="B1"/>
        <w:rPr>
          <w:lang w:val="en-US"/>
        </w:rPr>
      </w:pPr>
      <w:r>
        <w:rPr>
          <w:lang w:val="en-US"/>
        </w:rPr>
        <w:t>3.</w:t>
      </w:r>
      <w:r>
        <w:rPr>
          <w:lang w:val="en-US"/>
        </w:rPr>
        <w:tab/>
        <w:t>The mobile device sends via uplink communication the sens</w:t>
      </w:r>
      <w:r w:rsidR="001F7F39">
        <w:rPr>
          <w:lang w:val="en-US"/>
        </w:rPr>
        <w:t>ing</w:t>
      </w:r>
      <w:r>
        <w:rPr>
          <w:lang w:val="en-US"/>
        </w:rPr>
        <w:t xml:space="preserve"> </w:t>
      </w:r>
      <w:r w:rsidR="001F7F39">
        <w:rPr>
          <w:lang w:val="en-US"/>
        </w:rPr>
        <w:t xml:space="preserve">data </w:t>
      </w:r>
      <w:r>
        <w:rPr>
          <w:lang w:val="en-US"/>
        </w:rPr>
        <w:t>to the 5G system.</w:t>
      </w:r>
    </w:p>
    <w:p w14:paraId="14689507" w14:textId="6961F256" w:rsidR="00361590" w:rsidRPr="00F56805" w:rsidRDefault="00361590" w:rsidP="00361590">
      <w:pPr>
        <w:pStyle w:val="B1"/>
        <w:rPr>
          <w:lang w:val="en-US"/>
        </w:rPr>
      </w:pPr>
      <w:r>
        <w:rPr>
          <w:lang w:val="en-US"/>
        </w:rPr>
        <w:t>4.</w:t>
      </w:r>
      <w:r>
        <w:rPr>
          <w:lang w:val="en-US"/>
        </w:rPr>
        <w:tab/>
        <w:t>The 5G system uses the sens</w:t>
      </w:r>
      <w:r w:rsidR="001F7F39">
        <w:rPr>
          <w:lang w:val="en-US"/>
        </w:rPr>
        <w:t>ing</w:t>
      </w:r>
      <w:r>
        <w:rPr>
          <w:lang w:val="en-US"/>
        </w:rPr>
        <w:t xml:space="preserve"> </w:t>
      </w:r>
      <w:r w:rsidR="001F7F39">
        <w:rPr>
          <w:lang w:val="en-US"/>
        </w:rPr>
        <w:t xml:space="preserve">data </w:t>
      </w:r>
      <w:r>
        <w:rPr>
          <w:lang w:val="en-US"/>
        </w:rPr>
        <w:t xml:space="preserve">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lastRenderedPageBreak/>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Heading3"/>
        <w:rPr>
          <w:noProof/>
          <w:lang w:val="en-US"/>
        </w:rPr>
      </w:pPr>
      <w:bookmarkStart w:id="228" w:name="_Toc120012996"/>
      <w:bookmarkStart w:id="229" w:name="_Toc120025114"/>
      <w:bookmarkStart w:id="230" w:name="_Toc120025269"/>
      <w:bookmarkStart w:id="231" w:name="_Toc120091347"/>
      <w:bookmarkStart w:id="232" w:name="_Toc129348834"/>
      <w:r>
        <w:rPr>
          <w:noProof/>
          <w:lang w:val="en-US"/>
        </w:rPr>
        <w:t>5.5</w:t>
      </w:r>
      <w:r w:rsidR="00361590">
        <w:rPr>
          <w:noProof/>
          <w:lang w:val="en-US"/>
        </w:rPr>
        <w:t>.5</w:t>
      </w:r>
      <w:r w:rsidR="00361590">
        <w:rPr>
          <w:noProof/>
          <w:lang w:val="en-US"/>
        </w:rPr>
        <w:tab/>
        <w:t>Existing feature partially or fully covering use case functionality</w:t>
      </w:r>
      <w:bookmarkEnd w:id="228"/>
      <w:bookmarkEnd w:id="229"/>
      <w:bookmarkEnd w:id="230"/>
      <w:bookmarkEnd w:id="231"/>
      <w:bookmarkEnd w:id="232"/>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t xml:space="preserve">The 5GS supports uplink media and uplink sensor data communication. </w:t>
      </w:r>
    </w:p>
    <w:p w14:paraId="584F25A0" w14:textId="20704BC0" w:rsidR="00361590" w:rsidRDefault="00361590" w:rsidP="00361590">
      <w:pPr>
        <w:pStyle w:val="NormalWeb"/>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NormalWeb"/>
        <w:spacing w:before="0" w:beforeAutospacing="0" w:after="0" w:afterAutospacing="0"/>
        <w:ind w:left="720"/>
        <w:rPr>
          <w:sz w:val="20"/>
          <w:szCs w:val="20"/>
        </w:rPr>
      </w:pPr>
    </w:p>
    <w:p w14:paraId="4EF4C26B" w14:textId="6D9AB889" w:rsidR="00361590" w:rsidRDefault="00361590" w:rsidP="00361590">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BB0C4B">
        <w:rPr>
          <w:sz w:val="20"/>
          <w:szCs w:val="20"/>
        </w:rPr>
        <w:t xml:space="preserve">. </w:t>
      </w:r>
      <w:r w:rsidRPr="00391A9E">
        <w:rPr>
          <w:sz w:val="20"/>
          <w:szCs w:val="20"/>
        </w:rPr>
        <w:t>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Heading3"/>
      </w:pPr>
      <w:bookmarkStart w:id="233" w:name="_Toc120012997"/>
      <w:bookmarkStart w:id="234" w:name="_Toc120025115"/>
      <w:bookmarkStart w:id="235" w:name="_Toc120025270"/>
      <w:bookmarkStart w:id="236" w:name="_Toc120091348"/>
      <w:bookmarkStart w:id="237" w:name="_Toc129348835"/>
      <w:r>
        <w:rPr>
          <w:noProof/>
          <w:lang w:val="en-US"/>
        </w:rPr>
        <w:t>5.5</w:t>
      </w:r>
      <w:r w:rsidR="00361590">
        <w:rPr>
          <w:noProof/>
          <w:lang w:val="en-US"/>
        </w:rPr>
        <w:t>.6</w:t>
      </w:r>
      <w:r w:rsidR="00361590">
        <w:rPr>
          <w:noProof/>
          <w:lang w:val="en-US"/>
        </w:rPr>
        <w:tab/>
        <w:t xml:space="preserve">Potential New Requirements </w:t>
      </w:r>
      <w:r w:rsidR="00361590">
        <w:t>needed to support the use case</w:t>
      </w:r>
      <w:bookmarkEnd w:id="233"/>
      <w:bookmarkEnd w:id="234"/>
      <w:bookmarkEnd w:id="235"/>
      <w:bookmarkEnd w:id="236"/>
      <w:bookmarkEnd w:id="237"/>
    </w:p>
    <w:p w14:paraId="296C6B47" w14:textId="396D0A5B" w:rsidR="00361590" w:rsidRDefault="00DE0293" w:rsidP="00361590">
      <w:pPr>
        <w:pStyle w:val="Heading4"/>
      </w:pPr>
      <w:bookmarkStart w:id="238" w:name="_Toc120012998"/>
      <w:bookmarkStart w:id="239" w:name="_Toc120025116"/>
      <w:bookmarkStart w:id="240" w:name="_Toc120025271"/>
      <w:bookmarkStart w:id="241" w:name="_Toc120091349"/>
      <w:bookmarkStart w:id="242" w:name="_Toc129348836"/>
      <w:r>
        <w:t>5.5</w:t>
      </w:r>
      <w:r w:rsidR="00361590">
        <w:t>.6.1</w:t>
      </w:r>
      <w:r w:rsidR="00361590">
        <w:tab/>
        <w:t>Requirements for Spatial Mapping</w:t>
      </w:r>
      <w:bookmarkEnd w:id="238"/>
      <w:bookmarkEnd w:id="239"/>
      <w:bookmarkEnd w:id="240"/>
      <w:bookmarkEnd w:id="241"/>
      <w:bookmarkEnd w:id="242"/>
    </w:p>
    <w:p w14:paraId="3F5C4E9F" w14:textId="015D9DF7"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w:t>
      </w:r>
      <w:r w:rsidR="001F7F39">
        <w:rPr>
          <w:lang w:val="en-US"/>
        </w:rPr>
        <w:t>1</w:t>
      </w:r>
      <w:r>
        <w:rPr>
          <w:lang w:val="en-US"/>
        </w:rPr>
        <w:t>-1]</w:t>
      </w:r>
      <w:r>
        <w:rPr>
          <w:lang w:val="en-US"/>
        </w:rPr>
        <w:tab/>
        <w:t>Subject to operator policy and relevant regional and national regulation, the 5GS</w:t>
      </w:r>
      <w:r w:rsidRPr="00E403FD">
        <w:rPr>
          <w:lang w:val="en-US"/>
        </w:rPr>
        <w:t xml:space="preserve"> shall support </w:t>
      </w:r>
      <w:r>
        <w:rPr>
          <w:lang w:val="en-US"/>
        </w:rPr>
        <w:t xml:space="preserve">mechanisms for an authorized UE to provide </w:t>
      </w:r>
      <w:r w:rsidR="001F7F39">
        <w:rPr>
          <w:lang w:val="en-US"/>
        </w:rPr>
        <w:t>sensing</w:t>
      </w:r>
      <w:r>
        <w:rPr>
          <w:lang w:val="en-US"/>
        </w:rPr>
        <w:t xml:space="preserve"> data that can be used to produce or modify a spatial map.</w:t>
      </w:r>
    </w:p>
    <w:p w14:paraId="7F2B8883" w14:textId="216B071C" w:rsidR="00361590" w:rsidRPr="00E403FD" w:rsidRDefault="00361590" w:rsidP="002115EE">
      <w:pPr>
        <w:rPr>
          <w:lang w:val="en-US"/>
        </w:rPr>
      </w:pPr>
      <w:r>
        <w:rPr>
          <w:lang w:val="en-US"/>
        </w:rPr>
        <w:t>[PR</w:t>
      </w:r>
      <w:r w:rsidR="00DE0293">
        <w:rPr>
          <w:lang w:val="en-US"/>
        </w:rPr>
        <w:t>5.5</w:t>
      </w:r>
      <w:r>
        <w:rPr>
          <w:lang w:val="en-US"/>
        </w:rPr>
        <w:t>.6.1</w:t>
      </w:r>
      <w:r w:rsidR="001F7F39">
        <w:rPr>
          <w:lang w:val="en-US"/>
        </w:rPr>
        <w:t>-</w:t>
      </w:r>
      <w:r>
        <w:rPr>
          <w:lang w:val="en-US"/>
        </w:rPr>
        <w:t>2]</w:t>
      </w:r>
      <w:r>
        <w:rPr>
          <w:lang w:val="en-US"/>
        </w:rPr>
        <w:tab/>
        <w:t>Subject to operator policy, user consent and relevant regional and national regulation, the 5GS</w:t>
      </w:r>
      <w:r w:rsidRPr="00E403FD">
        <w:rPr>
          <w:lang w:val="en-US"/>
        </w:rPr>
        <w:t xml:space="preserve"> shall support </w:t>
      </w:r>
      <w:r>
        <w:rPr>
          <w:lang w:val="en-US"/>
        </w:rPr>
        <w:t xml:space="preserve">mechanisms to receive and process </w:t>
      </w:r>
      <w:r w:rsidR="001F7F39">
        <w:rPr>
          <w:lang w:val="en-US"/>
        </w:rPr>
        <w:t>sensing</w:t>
      </w:r>
      <w:r>
        <w:rPr>
          <w:lang w:val="en-US"/>
        </w:rPr>
        <w:t xml:space="preserve"> data to produce or modify a spatial map.</w:t>
      </w:r>
    </w:p>
    <w:p w14:paraId="442104D9" w14:textId="2E333594" w:rsidR="00361590" w:rsidRDefault="00361590" w:rsidP="00361590">
      <w:pPr>
        <w:rPr>
          <w:lang w:val="en-US"/>
        </w:rPr>
      </w:pPr>
      <w:r>
        <w:rPr>
          <w:lang w:val="en-US"/>
        </w:rPr>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0F50AF5A" w14:textId="60799FB9" w:rsidR="00361590" w:rsidRDefault="00361590" w:rsidP="002115EE">
      <w:pPr>
        <w:pStyle w:val="NO"/>
        <w:rPr>
          <w:lang w:val="en-US"/>
        </w:rPr>
      </w:pPr>
      <w:r w:rsidRPr="00180B49">
        <w:t>NOTE</w:t>
      </w:r>
      <w:r>
        <w:t xml:space="preserve"> 1</w:t>
      </w:r>
      <w:r w:rsidRPr="00180B49">
        <w:t>:</w:t>
      </w:r>
      <w:r w:rsidRPr="00180B49">
        <w:tab/>
        <w:t>The spatial map and derived localization information supports services that produce AR and MR media, e.g. as described in clause 5.1.</w:t>
      </w:r>
    </w:p>
    <w:p w14:paraId="0AE9B9FB" w14:textId="1395D06B" w:rsidR="00B74E68" w:rsidRPr="00B74E68" w:rsidRDefault="00B74E68" w:rsidP="002115EE">
      <w:pPr>
        <w:pStyle w:val="NO"/>
      </w:pPr>
      <w:r w:rsidRPr="00B74E68">
        <w:t>NOTE 2:</w:t>
      </w:r>
      <w:r w:rsidRPr="00B74E68">
        <w:tab/>
        <w:t>The precision of spatial positioning of sensors that provide sensing data used to create or modify the spatial map is not specified. This could be revisited in future as more experience accumulates with spatial mapping services.</w:t>
      </w:r>
    </w:p>
    <w:p w14:paraId="43907600" w14:textId="77777777" w:rsidR="00B74E68" w:rsidRPr="00B74E68" w:rsidRDefault="00B74E68" w:rsidP="00B74E68">
      <w:pPr>
        <w:rPr>
          <w:rFonts w:eastAsia="Times New Roman"/>
        </w:rPr>
      </w:pPr>
      <w:r w:rsidRPr="00B74E68">
        <w:rPr>
          <w:rFonts w:eastAsia="Times New Roman"/>
        </w:rPr>
        <w:t>[PR5.5.6.1-4] The 5G system shall support the collection of charging information associated with the exposure of a spatial map or derived localization information to authorized third parties.</w:t>
      </w:r>
    </w:p>
    <w:p w14:paraId="0E779605" w14:textId="75696585" w:rsidR="00B74E68" w:rsidRPr="00B74E68" w:rsidRDefault="00B74E68" w:rsidP="00B74E68">
      <w:pPr>
        <w:rPr>
          <w:lang w:val="en-US"/>
        </w:rPr>
      </w:pPr>
      <w:r w:rsidRPr="00B74E68">
        <w:rPr>
          <w:rFonts w:eastAsia="Times New Roman"/>
        </w:rPr>
        <w:t>[PR5.5.6.1-5] The 5G system shall support the collection of charging information associated with the production or modification of a spatial map on behalf of an authorized third party.</w:t>
      </w:r>
    </w:p>
    <w:p w14:paraId="2563C113" w14:textId="7B0478C2" w:rsidR="00361590" w:rsidRPr="002A382C" w:rsidRDefault="00DE0293" w:rsidP="00361590">
      <w:pPr>
        <w:pStyle w:val="Heading4"/>
      </w:pPr>
      <w:bookmarkStart w:id="243" w:name="_Toc120012999"/>
      <w:bookmarkStart w:id="244" w:name="_Toc120025117"/>
      <w:bookmarkStart w:id="245" w:name="_Toc120025272"/>
      <w:bookmarkStart w:id="246" w:name="_Toc120091350"/>
      <w:bookmarkStart w:id="247" w:name="_Toc129348837"/>
      <w:r>
        <w:t>5.5</w:t>
      </w:r>
      <w:r w:rsidR="00361590">
        <w:t>.6.2</w:t>
      </w:r>
      <w:r w:rsidR="00361590">
        <w:tab/>
        <w:t>Requirements for Localization</w:t>
      </w:r>
      <w:bookmarkEnd w:id="243"/>
      <w:bookmarkEnd w:id="244"/>
      <w:bookmarkEnd w:id="245"/>
      <w:bookmarkEnd w:id="246"/>
      <w:bookmarkEnd w:id="247"/>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1285A5DC" w14:textId="6C4378E9" w:rsidR="00361590" w:rsidRPr="00E403FD" w:rsidRDefault="00361590" w:rsidP="002115EE">
      <w:pPr>
        <w:rPr>
          <w:lang w:val="en-US"/>
        </w:rPr>
      </w:pPr>
      <w:r>
        <w:rPr>
          <w:lang w:val="en-US"/>
        </w:rPr>
        <w:lastRenderedPageBreak/>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622EA2E1" w14:textId="73827C67" w:rsidR="001F7F39" w:rsidRDefault="00361590" w:rsidP="002115EE">
      <w:pPr>
        <w:pStyle w:val="NO"/>
        <w:ind w:left="0" w:firstLine="0"/>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408236B" w14:textId="36996407" w:rsidR="00361590" w:rsidRPr="002115EE" w:rsidRDefault="001F7F39" w:rsidP="002115EE">
      <w:r>
        <w:t>[PR5.5.6.2-4] The 5G system shall support the collection of charging information associated with exposing spatial location service information to authorized third parties.</w:t>
      </w:r>
    </w:p>
    <w:p w14:paraId="7A838E8A" w14:textId="2DE4D80E" w:rsidR="006305C8" w:rsidRPr="000D6532" w:rsidRDefault="006305C8" w:rsidP="006305C8">
      <w:pPr>
        <w:pStyle w:val="Heading2"/>
        <w:rPr>
          <w:lang w:eastAsia="zh-CN"/>
        </w:rPr>
      </w:pPr>
      <w:bookmarkStart w:id="248" w:name="_Toc120013000"/>
      <w:bookmarkStart w:id="249" w:name="_Toc120025118"/>
      <w:bookmarkStart w:id="250" w:name="_Toc120025273"/>
      <w:bookmarkStart w:id="251" w:name="_Toc120091351"/>
      <w:bookmarkStart w:id="252" w:name="_Toc129348838"/>
      <w:r>
        <w:t xml:space="preserve">5.6 </w:t>
      </w:r>
      <w:r w:rsidR="00624D88">
        <w:tab/>
      </w:r>
      <w:r>
        <w:t>Mobile Metaverse for Immersive Gaming and Live Shows</w:t>
      </w:r>
      <w:bookmarkEnd w:id="248"/>
      <w:bookmarkEnd w:id="249"/>
      <w:bookmarkEnd w:id="250"/>
      <w:bookmarkEnd w:id="251"/>
      <w:bookmarkEnd w:id="252"/>
    </w:p>
    <w:p w14:paraId="24003CC5" w14:textId="4C769B9D" w:rsidR="006305C8" w:rsidRPr="000D6532" w:rsidRDefault="006305C8" w:rsidP="006305C8">
      <w:pPr>
        <w:pStyle w:val="Heading3"/>
      </w:pPr>
      <w:bookmarkStart w:id="253" w:name="_Toc120013001"/>
      <w:bookmarkStart w:id="254" w:name="_Toc120025119"/>
      <w:bookmarkStart w:id="255" w:name="_Toc120025274"/>
      <w:bookmarkStart w:id="256" w:name="_Toc120091352"/>
      <w:bookmarkStart w:id="257" w:name="_Toc129348839"/>
      <w:r>
        <w:t>5.6</w:t>
      </w:r>
      <w:r w:rsidRPr="000D6532">
        <w:t>.1</w:t>
      </w:r>
      <w:r w:rsidRPr="000D6532">
        <w:tab/>
        <w:t>Description</w:t>
      </w:r>
      <w:bookmarkEnd w:id="253"/>
      <w:bookmarkEnd w:id="254"/>
      <w:bookmarkEnd w:id="255"/>
      <w:bookmarkEnd w:id="256"/>
      <w:bookmarkEnd w:id="257"/>
    </w:p>
    <w:p w14:paraId="38281620" w14:textId="2B3A11F8" w:rsidR="006305C8" w:rsidRPr="001418B7" w:rsidRDefault="000F1B3D" w:rsidP="001418B7">
      <w:r>
        <w:t>The m</w:t>
      </w:r>
      <w:r w:rsidRPr="001418B7">
        <w:t xml:space="preserve">obile </w:t>
      </w:r>
      <w:r w:rsidR="006305C8" w:rsidRPr="001418B7">
        <w:t xml:space="preserve">metaverse </w:t>
      </w:r>
      <w:r>
        <w:t>combines</w:t>
      </w:r>
      <w:r w:rsidR="006305C8" w:rsidRPr="001418B7">
        <w:t xml:space="preserve"> the physical and digital world</w:t>
      </w:r>
      <w:r>
        <w:t>.</w:t>
      </w:r>
      <w:r w:rsidR="006305C8" w:rsidRPr="001418B7">
        <w:t xml:space="preserve"> </w:t>
      </w:r>
      <w:r>
        <w:t>Mobile metaverse services have</w:t>
      </w:r>
      <w:r w:rsidRPr="001418B7">
        <w:t xml:space="preserve"> </w:t>
      </w:r>
      <w:r w:rsidR="006305C8" w:rsidRPr="001418B7">
        <w:t xml:space="preserve">already gained </w:t>
      </w:r>
      <w:r>
        <w:t>significant</w:t>
      </w:r>
      <w:r w:rsidRPr="001418B7">
        <w:t xml:space="preserve"> </w:t>
      </w:r>
      <w:r w:rsidR="006305C8" w:rsidRPr="001418B7">
        <w:t>attention and will benefit multiple areas, such as gaming, social, medical, industry, transport, and so on [</w:t>
      </w:r>
      <w:r>
        <w:t>27</w:t>
      </w:r>
      <w:r w:rsidR="006305C8" w:rsidRPr="001418B7">
        <w:t xml:space="preserve">]. </w:t>
      </w:r>
      <w:r w:rsidR="006D1A35">
        <w:t>M</w:t>
      </w:r>
      <w:r w:rsidR="006305C8" w:rsidRPr="001418B7">
        <w:t xml:space="preserve">obile metaverse </w:t>
      </w:r>
      <w:r w:rsidR="006D1A35">
        <w:t xml:space="preserve">services </w:t>
      </w:r>
      <w:r w:rsidR="006305C8" w:rsidRPr="001418B7">
        <w:t xml:space="preserve">will bring more immersive </w:t>
      </w:r>
      <w:r w:rsidR="006D1A35">
        <w:t xml:space="preserve">user </w:t>
      </w:r>
      <w:r w:rsidR="006305C8" w:rsidRPr="001418B7">
        <w:t>experience, which will bring more potential requirements to 5G systems. Among these fields, gaming is considered a pioneer in the development of mobile metaverse</w:t>
      </w:r>
      <w:r w:rsidR="006D1A35">
        <w:t xml:space="preserve"> services</w:t>
      </w:r>
      <w:r w:rsidR="006305C8" w:rsidRPr="001418B7">
        <w:t>.</w:t>
      </w:r>
      <w:r w:rsidR="006305C8" w:rsidRPr="001418B7">
        <w:rPr>
          <w:rFonts w:hint="eastAsia"/>
        </w:rPr>
        <w:t xml:space="preserve"> </w:t>
      </w:r>
      <w:r w:rsidR="006305C8" w:rsidRPr="001418B7">
        <w:t xml:space="preserve">This </w:t>
      </w:r>
      <w:r w:rsidR="006D1A35">
        <w:t>use case</w:t>
      </w:r>
      <w:r w:rsidR="006D1A35" w:rsidRPr="001418B7">
        <w:t xml:space="preserve"> </w:t>
      </w:r>
      <w:r w:rsidR="006305C8" w:rsidRPr="001418B7">
        <w:t xml:space="preserve">aims to discuss mobile metaverse </w:t>
      </w:r>
      <w:r w:rsidR="006D1A35">
        <w:t xml:space="preserve">services </w:t>
      </w:r>
      <w:r w:rsidR="006305C8" w:rsidRPr="001418B7">
        <w:t>for immersive gaming and live shows.</w:t>
      </w:r>
    </w:p>
    <w:p w14:paraId="0BEEABC3" w14:textId="5BFB8236" w:rsidR="006D1A35" w:rsidRDefault="006305C8" w:rsidP="001418B7">
      <w:r w:rsidRPr="001418B7">
        <w:t xml:space="preserve">With the support of 5GS, game players can interact with each other on the cloud or edge server, which may form a digital world </w:t>
      </w:r>
      <w:r w:rsidR="006D1A35">
        <w:t>we term a</w:t>
      </w:r>
      <w:r w:rsidR="006D1A35" w:rsidRPr="001418B7">
        <w:t xml:space="preserve"> </w:t>
      </w:r>
      <w:r w:rsidRPr="001418B7">
        <w:t xml:space="preserve">mobile metaverse. Figure 5.6.1-1 shows the general idea of this use case. The mobile metaverse </w:t>
      </w:r>
      <w:r w:rsidR="006D1A35">
        <w:t xml:space="preserve">service </w:t>
      </w:r>
      <w:r w:rsidRPr="001418B7">
        <w:t xml:space="preserve">may be deployed at the cloud or edge server for immersive gaming and live shows. When the players are playing </w:t>
      </w:r>
      <w:r w:rsidR="006D1A35">
        <w:t>a</w:t>
      </w:r>
      <w:r w:rsidR="006D1A35" w:rsidRPr="001418B7">
        <w:t xml:space="preserve"> </w:t>
      </w:r>
      <w:r w:rsidRPr="001418B7">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r w:rsidR="006D1A35" w:rsidRPr="001418B7">
        <w:t>.</w:t>
      </w:r>
    </w:p>
    <w:p w14:paraId="74E5AB2E" w14:textId="62AB7286" w:rsidR="006305C8" w:rsidRPr="001418B7" w:rsidRDefault="006305C8" w:rsidP="001418B7">
      <w:r w:rsidRPr="001418B7">
        <w:t xml:space="preserve">The sensor data </w:t>
      </w:r>
      <w:r w:rsidR="006D1A35">
        <w:t>obtained</w:t>
      </w:r>
      <w:r w:rsidR="006D1A35" w:rsidRPr="001418B7">
        <w:t xml:space="preserve"> </w:t>
      </w:r>
      <w:r w:rsidRPr="001418B7">
        <w:t xml:space="preserve">by the cloud or edge server may perform coding and rendering to generate the </w:t>
      </w:r>
      <w:r w:rsidR="006D1A35">
        <w:t>digital representation</w:t>
      </w:r>
      <w:r w:rsidRPr="001418B7">
        <w:t xml:space="preserve"> for immersive gaming and live shows, which may be displayed</w:t>
      </w:r>
      <w:r w:rsidR="006D1A35">
        <w:t xml:space="preserve"> (as if)</w:t>
      </w:r>
      <w:r w:rsidRPr="001418B7">
        <w:t xml:space="preserve"> on a big screen, and the interactive service data could be exchanged among the players, avatars. Here, sensing </w:t>
      </w:r>
      <w:r w:rsidR="006D1A35">
        <w:t>data</w:t>
      </w:r>
      <w:r w:rsidR="006D1A35" w:rsidRPr="001418B7">
        <w:t xml:space="preserve"> </w:t>
      </w:r>
      <w:r w:rsidRPr="001418B7">
        <w:t>include the physical pose</w:t>
      </w:r>
      <w:r w:rsidR="006D1A35">
        <w:t xml:space="preserve"> and gestures including </w:t>
      </w:r>
      <w:r w:rsidRPr="001418B7">
        <w:t>movement</w:t>
      </w:r>
      <w:r w:rsidR="006D1A35">
        <w:t>.</w:t>
      </w:r>
      <w:r w:rsidRPr="001418B7">
        <w:t xml:space="preserve"> </w:t>
      </w:r>
      <w:r w:rsidR="006D1A35">
        <w:t>F</w:t>
      </w:r>
      <w:r w:rsidR="006D1A35" w:rsidRPr="001418B7">
        <w:t xml:space="preserve">or </w:t>
      </w:r>
      <w:r w:rsidRPr="001418B7">
        <w:t xml:space="preserve">a basketball game, the </w:t>
      </w:r>
      <w:r w:rsidR="006D1A35">
        <w:t>court</w:t>
      </w:r>
      <w:r w:rsidR="006D1A35" w:rsidRPr="001418B7">
        <w:t xml:space="preserve"> </w:t>
      </w:r>
      <w:r w:rsidRPr="001418B7">
        <w:t xml:space="preserve">and </w:t>
      </w:r>
      <w:r w:rsidR="006D1A35">
        <w:t>surrounding facilities</w:t>
      </w:r>
      <w:r w:rsidR="006D1A35" w:rsidRPr="001418B7">
        <w:t xml:space="preserve"> </w:t>
      </w:r>
      <w:r w:rsidRPr="001418B7">
        <w:t xml:space="preserve">also can have sensor. </w:t>
      </w:r>
      <w:r w:rsidR="006D1A35">
        <w:t>The sensor data obtained from these sensors</w:t>
      </w:r>
      <w:r w:rsidRPr="001418B7">
        <w:t xml:space="preserve"> is useful for the metaverse </w:t>
      </w:r>
      <w:r w:rsidR="006D1A35">
        <w:t xml:space="preserve">to determine how </w:t>
      </w:r>
      <w:r w:rsidRPr="001418B7">
        <w:t>to perform 3D</w:t>
      </w:r>
      <w:r w:rsidR="006D1A35">
        <w:t xml:space="preserve"> digital</w:t>
      </w:r>
      <w:r w:rsidRPr="001418B7">
        <w:t xml:space="preserve"> representation</w:t>
      </w:r>
      <w:r w:rsidR="006D1A35">
        <w:t xml:space="preserve"> of the participants and setting</w:t>
      </w:r>
      <w:r w:rsidRPr="001418B7">
        <w:t xml:space="preserve">. An immersive </w:t>
      </w:r>
      <w:r w:rsidR="006D1A35">
        <w:t xml:space="preserve">user </w:t>
      </w:r>
      <w:r w:rsidRPr="001418B7">
        <w:t xml:space="preserve">experience could be </w:t>
      </w:r>
      <w:r w:rsidR="006D1A35">
        <w:t>provided</w:t>
      </w:r>
      <w:r w:rsidR="006D1A35" w:rsidRPr="001418B7">
        <w:t xml:space="preserve"> </w:t>
      </w:r>
      <w:r w:rsidR="006D1A35">
        <w:t>for</w:t>
      </w:r>
      <w:r w:rsidR="006D1A35" w:rsidRPr="001418B7">
        <w:t xml:space="preserve"> </w:t>
      </w:r>
      <w:r w:rsidRPr="001418B7">
        <w:t>the players</w:t>
      </w:r>
      <w:r w:rsidR="006D1A35">
        <w:t xml:space="preserve"> and their audience</w:t>
      </w:r>
      <w:r w:rsidRPr="001418B7">
        <w:t xml:space="preserve">. </w:t>
      </w:r>
      <w:r w:rsidRPr="001418B7">
        <w:rPr>
          <w:rFonts w:hint="eastAsia"/>
        </w:rPr>
        <w:t>T</w:t>
      </w:r>
      <w:r w:rsidRPr="001418B7">
        <w:t xml:space="preserve">he major impact on 3GPP is whether and how 5GS can be used to better utilize the sensor </w:t>
      </w:r>
      <w:r w:rsidR="006D1A35">
        <w:t>data</w:t>
      </w:r>
      <w:r w:rsidR="006D1A35" w:rsidRPr="001418B7">
        <w:t xml:space="preserve"> </w:t>
      </w:r>
      <w:r w:rsidRPr="001418B7">
        <w:t>and achieve immersive experiences of the multi</w:t>
      </w:r>
      <w:r w:rsidR="006D1A35">
        <w:t xml:space="preserve">ple </w:t>
      </w:r>
      <w:r w:rsidRPr="001418B7">
        <w:t>players.</w:t>
      </w:r>
    </w:p>
    <w:p w14:paraId="29E4F095" w14:textId="129C551B" w:rsidR="006305C8" w:rsidRPr="00060229" w:rsidRDefault="006D1A35" w:rsidP="006305C8">
      <w:pPr>
        <w:jc w:val="center"/>
        <w:rPr>
          <w:noProof/>
        </w:rPr>
      </w:pPr>
      <w:r w:rsidRPr="0045365C">
        <w:rPr>
          <w:noProof/>
          <w:lang w:val="en-US" w:eastAsia="ko-KR"/>
        </w:rPr>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Heading3"/>
        <w:jc w:val="both"/>
      </w:pPr>
      <w:bookmarkStart w:id="258" w:name="_Toc120013002"/>
      <w:bookmarkStart w:id="259" w:name="_Toc120025120"/>
      <w:bookmarkStart w:id="260" w:name="_Toc120025275"/>
      <w:bookmarkStart w:id="261" w:name="_Toc120091353"/>
      <w:bookmarkStart w:id="262" w:name="_Toc129348840"/>
      <w:r>
        <w:t>5.6</w:t>
      </w:r>
      <w:r w:rsidRPr="000D6532">
        <w:t>.2</w:t>
      </w:r>
      <w:r w:rsidRPr="000D6532">
        <w:tab/>
        <w:t>Pre-conditions</w:t>
      </w:r>
      <w:bookmarkEnd w:id="258"/>
      <w:bookmarkEnd w:id="259"/>
      <w:bookmarkEnd w:id="260"/>
      <w:bookmarkEnd w:id="261"/>
      <w:bookmarkEnd w:id="262"/>
    </w:p>
    <w:p w14:paraId="5FF0B4BF" w14:textId="77777777" w:rsidR="006305C8" w:rsidRPr="00060229" w:rsidRDefault="006305C8" w:rsidP="006305C8">
      <w:pPr>
        <w:jc w:val="both"/>
      </w:pPr>
      <w:r w:rsidRPr="00060229">
        <w:t>The following are pre-conditions for this use case:</w:t>
      </w:r>
    </w:p>
    <w:p w14:paraId="3052E9BD" w14:textId="43A778D9" w:rsidR="006305C8" w:rsidRPr="000F1B3D" w:rsidRDefault="000F1B3D" w:rsidP="0089562E">
      <w:pPr>
        <w:pStyle w:val="B1"/>
      </w:pPr>
      <w:r>
        <w:lastRenderedPageBreak/>
        <w:t>1)</w:t>
      </w:r>
      <w:r>
        <w:tab/>
      </w:r>
      <w:r w:rsidR="006305C8" w:rsidRPr="000F1B3D">
        <w:t>The computing resource used for game design and real-time processing such as game development library and rendering tools could be provided for mobile metaverse on the cloud or edge server.</w:t>
      </w:r>
    </w:p>
    <w:p w14:paraId="77DDD624" w14:textId="1C0D7398" w:rsidR="006305C8" w:rsidRPr="000F1B3D" w:rsidRDefault="000F1B3D" w:rsidP="0089562E">
      <w:pPr>
        <w:pStyle w:val="B1"/>
      </w:pPr>
      <w:r>
        <w:t>2)</w:t>
      </w:r>
      <w:r>
        <w:tab/>
      </w:r>
      <w:r w:rsidR="006305C8" w:rsidRPr="000F1B3D">
        <w:t>5GS is capable of transporting the uplink/downlink service data.</w:t>
      </w:r>
    </w:p>
    <w:p w14:paraId="146D2528" w14:textId="77777777" w:rsidR="006305C8" w:rsidRPr="000F1B3D" w:rsidRDefault="006305C8" w:rsidP="0089562E">
      <w:pPr>
        <w:pStyle w:val="B1"/>
      </w:pPr>
      <w:r w:rsidRPr="000F1B3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0D6532" w:rsidRDefault="006305C8" w:rsidP="006305C8">
      <w:pPr>
        <w:pStyle w:val="Heading3"/>
      </w:pPr>
      <w:bookmarkStart w:id="263" w:name="_Toc120013003"/>
      <w:bookmarkStart w:id="264" w:name="_Toc120025121"/>
      <w:bookmarkStart w:id="265" w:name="_Toc120025276"/>
      <w:bookmarkStart w:id="266" w:name="_Toc120091354"/>
      <w:bookmarkStart w:id="267" w:name="_Toc129348841"/>
      <w:r>
        <w:t>5.6</w:t>
      </w:r>
      <w:r w:rsidRPr="000D6532">
        <w:t>.3</w:t>
      </w:r>
      <w:r w:rsidRPr="000D6532">
        <w:tab/>
        <w:t>Service Flows</w:t>
      </w:r>
      <w:bookmarkEnd w:id="263"/>
      <w:bookmarkEnd w:id="264"/>
      <w:bookmarkEnd w:id="265"/>
      <w:bookmarkEnd w:id="266"/>
      <w:bookmarkEnd w:id="267"/>
    </w:p>
    <w:p w14:paraId="7229BFAB" w14:textId="77777777" w:rsidR="006305C8" w:rsidRPr="00060229" w:rsidRDefault="006305C8" w:rsidP="006305C8">
      <w:pPr>
        <w:jc w:val="both"/>
      </w:pPr>
      <w:r w:rsidRPr="00060229">
        <w:t>The following are service flows for this use case:</w:t>
      </w:r>
    </w:p>
    <w:p w14:paraId="46AB0113" w14:textId="26905C2B" w:rsidR="006305C8" w:rsidRPr="000F1B3D" w:rsidRDefault="000F1B3D" w:rsidP="0089562E">
      <w:pPr>
        <w:pStyle w:val="B1"/>
      </w:pPr>
      <w:r>
        <w:t>1)</w:t>
      </w:r>
      <w:r>
        <w:tab/>
      </w:r>
      <w:r w:rsidR="006305C8" w:rsidRPr="000F1B3D">
        <w:t xml:space="preserve">Player A (a lady who is a fan </w:t>
      </w:r>
      <w:r w:rsidR="006D1A35">
        <w:t>of the</w:t>
      </w:r>
      <w:r w:rsidR="006D1A35" w:rsidRPr="000F1B3D">
        <w:t xml:space="preserve"> </w:t>
      </w:r>
      <w:r w:rsidR="006305C8" w:rsidRPr="000F1B3D">
        <w:t xml:space="preserve">gaming </w:t>
      </w:r>
      <w:r w:rsidR="006D1A35">
        <w:t xml:space="preserve">mobile </w:t>
      </w:r>
      <w:r w:rsidR="006305C8" w:rsidRPr="000F1B3D">
        <w:t>metaverse</w:t>
      </w:r>
      <w:r w:rsidR="006D1A35">
        <w:t xml:space="preserve"> service</w:t>
      </w:r>
      <w:r w:rsidR="006305C8" w:rsidRPr="000F1B3D">
        <w:t>) configures her smartphone</w:t>
      </w:r>
      <w:r w:rsidR="006D1A35">
        <w:t xml:space="preserve"> (</w:t>
      </w:r>
      <w:r w:rsidR="00BD7AB8">
        <w:t>a</w:t>
      </w:r>
      <w:r w:rsidR="006305C8" w:rsidRPr="000F1B3D">
        <w:t xml:space="preserve"> UE.</w:t>
      </w:r>
      <w:r w:rsidR="00BD7AB8">
        <w:t>)</w:t>
      </w:r>
      <w:r w:rsidR="006305C8" w:rsidRPr="000F1B3D">
        <w:t xml:space="preserve"> One path is established between the cloud or edge server and the UE. The UE sends a request to the 5GS, and the 5GS authorizes the request and exposes the capability of </w:t>
      </w:r>
      <w:r w:rsidR="00BD7AB8">
        <w:t xml:space="preserve">mobile </w:t>
      </w:r>
      <w:r w:rsidR="006305C8" w:rsidRPr="000F1B3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0F1B3D" w:rsidRDefault="006305C8" w:rsidP="0089562E">
      <w:pPr>
        <w:pStyle w:val="NO"/>
      </w:pPr>
      <w:r w:rsidRPr="000F1B3D">
        <w:t>NOTE:</w:t>
      </w:r>
      <w:r w:rsidRPr="000F1B3D">
        <w:tab/>
        <w:t xml:space="preserve">The edge may be a burden when it comes to long-term services, such as </w:t>
      </w:r>
      <w:r w:rsidR="00BD7AB8">
        <w:t xml:space="preserve">mobile </w:t>
      </w:r>
      <w:r w:rsidRPr="000F1B3D">
        <w:t xml:space="preserve">metaverse </w:t>
      </w:r>
      <w:r w:rsidR="00BD7AB8">
        <w:t xml:space="preserve">service </w:t>
      </w:r>
      <w:r w:rsidRPr="000F1B3D">
        <w:t xml:space="preserve">data storage and large-scale computing. In such a case, cloud service is essential for being a centralized node to maintaining shared space for thousands or even millions of concurrent users in such a large </w:t>
      </w:r>
      <w:r w:rsidR="00BD7AB8">
        <w:t xml:space="preserve">scale mobile </w:t>
      </w:r>
      <w:r w:rsidRPr="000F1B3D">
        <w:t>metaverse</w:t>
      </w:r>
      <w:r w:rsidR="00BD7AB8">
        <w:t xml:space="preserve"> service</w:t>
      </w:r>
      <w:r w:rsidRPr="000F1B3D">
        <w:t>, and cloud-edge interaction via 5GS is necessary.</w:t>
      </w:r>
    </w:p>
    <w:p w14:paraId="413DE731" w14:textId="64516C14" w:rsidR="006305C8" w:rsidRPr="000F1B3D" w:rsidRDefault="000F1B3D" w:rsidP="0089562E">
      <w:pPr>
        <w:pStyle w:val="B1"/>
      </w:pPr>
      <w:r>
        <w:t>2)</w:t>
      </w:r>
      <w:r>
        <w:tab/>
      </w:r>
      <w:r w:rsidR="006305C8" w:rsidRPr="000F1B3D">
        <w:t xml:space="preserve">Player A invites seven players (B, C, D, E, F, G, H) </w:t>
      </w:r>
      <w:r w:rsidR="00BD7AB8">
        <w:t>who are participating in</w:t>
      </w:r>
      <w:r w:rsidR="00BD7AB8" w:rsidRPr="000F1B3D">
        <w:t xml:space="preserve"> </w:t>
      </w:r>
      <w:r w:rsidR="006305C8" w:rsidRPr="000F1B3D">
        <w:t xml:space="preserve">the </w:t>
      </w:r>
      <w:r w:rsidR="00BD7AB8">
        <w:t xml:space="preserve">mobile </w:t>
      </w:r>
      <w:r w:rsidR="006305C8" w:rsidRPr="000F1B3D">
        <w:t>metaverse</w:t>
      </w:r>
      <w:r w:rsidR="00BD7AB8">
        <w:t xml:space="preserve"> service</w:t>
      </w:r>
      <w:r w:rsidR="006305C8" w:rsidRPr="000F1B3D">
        <w:t xml:space="preserve"> to join the game venue created by </w:t>
      </w:r>
      <w:r w:rsidR="00BD7AB8">
        <w:t>her</w:t>
      </w:r>
      <w:r w:rsidR="006305C8" w:rsidRPr="000F1B3D">
        <w:t xml:space="preserve">self. These players form two teams to play a 3v3 basketball game match. Among them, B, C, and D are one group, E, F, and G are another group, and H is the game referee. Each member of each group chooses their own </w:t>
      </w:r>
      <w:r w:rsidR="00BD7AB8">
        <w:t>digital representatoin</w:t>
      </w:r>
      <w:r w:rsidR="006305C8" w:rsidRPr="000F1B3D">
        <w:t>. Then, player A publishes the game match information, and other players as spectators in the metaverse can  enter the game venue to watch the match.</w:t>
      </w:r>
    </w:p>
    <w:p w14:paraId="7EDB2807" w14:textId="77777777" w:rsidR="006305C8" w:rsidRPr="000F1B3D" w:rsidRDefault="006305C8" w:rsidP="0089562E">
      <w:pPr>
        <w:pStyle w:val="NO"/>
      </w:pPr>
      <w:r w:rsidRPr="000F1B3D">
        <w:t>NOTE:</w:t>
      </w:r>
      <w:r w:rsidRPr="000F1B3D">
        <w:tab/>
        <w:t>Players A, B, C, D, E, F, G, and H can be located in different areas in the physical world.</w:t>
      </w:r>
    </w:p>
    <w:p w14:paraId="389B7D98" w14:textId="3BD715CE" w:rsidR="006305C8" w:rsidRPr="000F1B3D" w:rsidRDefault="000F1B3D" w:rsidP="0089562E">
      <w:pPr>
        <w:pStyle w:val="B1"/>
      </w:pPr>
      <w:r>
        <w:t>3)</w:t>
      </w:r>
      <w:r>
        <w:tab/>
      </w:r>
      <w:r w:rsidR="006305C8" w:rsidRPr="000F1B3D">
        <w:rPr>
          <w:rFonts w:hint="eastAsia"/>
        </w:rPr>
        <w:t>T</w:t>
      </w:r>
      <w:r w:rsidR="006305C8" w:rsidRPr="000F1B3D">
        <w:t xml:space="preserve">he game starts. When the players are playing in </w:t>
      </w:r>
      <w:r w:rsidR="00BD7AB8">
        <w:t>a</w:t>
      </w:r>
      <w:r w:rsidR="00BD7AB8" w:rsidRPr="000F1B3D">
        <w:t xml:space="preserve"> </w:t>
      </w:r>
      <w:r w:rsidR="006305C8" w:rsidRPr="000F1B3D">
        <w:t xml:space="preserve">venue </w:t>
      </w:r>
      <w:r w:rsidR="00BD7AB8">
        <w:t>realized as a mobile</w:t>
      </w:r>
      <w:r w:rsidR="00BD7AB8" w:rsidRPr="00C01DCB">
        <w:t xml:space="preserve"> metaverse</w:t>
      </w:r>
      <w:r w:rsidR="00BD7AB8">
        <w:t xml:space="preserve"> service.</w:t>
      </w:r>
      <w:r w:rsidR="00BD7AB8" w:rsidRPr="000F1B3D">
        <w:t xml:space="preserve"> </w:t>
      </w:r>
      <w:r w:rsidR="006305C8" w:rsidRPr="000F1B3D">
        <w:t>3D positioning accuracy is required for the</w:t>
      </w:r>
      <w:r w:rsidR="00BD7AB8">
        <w:t xml:space="preserve"> digital representations</w:t>
      </w:r>
      <w:r w:rsidR="006305C8" w:rsidRPr="000F1B3D">
        <w:t xml:space="preserve"> </w:t>
      </w:r>
      <w:r w:rsidR="00BD7AB8">
        <w:t>(</w:t>
      </w:r>
      <w:r w:rsidR="006305C8" w:rsidRPr="000F1B3D">
        <w:t>avatars</w:t>
      </w:r>
      <w:r w:rsidR="00BD7AB8">
        <w:t>)</w:t>
      </w:r>
      <w:r w:rsidR="006305C8" w:rsidRPr="000F1B3D">
        <w:t xml:space="preserve"> t</w:t>
      </w:r>
      <w:r w:rsidR="00BD7AB8">
        <w:t>hat</w:t>
      </w:r>
      <w:r w:rsidR="006305C8" w:rsidRPr="000F1B3D">
        <w:t xml:space="preserve"> represent the players’ location and also gestures </w:t>
      </w:r>
      <w:r w:rsidR="00BD7AB8">
        <w:t>in</w:t>
      </w:r>
      <w:r w:rsidR="00BD7AB8" w:rsidRPr="000F1B3D">
        <w:t xml:space="preserve"> </w:t>
      </w:r>
      <w:r w:rsidR="006305C8" w:rsidRPr="000F1B3D">
        <w:t xml:space="preserve">a basketball game. The team members in the physical world control the </w:t>
      </w:r>
      <w:r w:rsidR="00BD7AB8">
        <w:t xml:space="preserve">(digital representation of the) </w:t>
      </w:r>
      <w:r w:rsidR="006305C8" w:rsidRPr="000F1B3D">
        <w:t xml:space="preserve">basketball through 5GS in the uplink direction by </w:t>
      </w:r>
      <w:r w:rsidR="00BD7AB8">
        <w:t xml:space="preserve">means of </w:t>
      </w:r>
      <w:r w:rsidR="006305C8" w:rsidRPr="000F1B3D">
        <w:t>a typical mobile input device, e.g., VR headset, VR glasses</w:t>
      </w:r>
      <w:r w:rsidR="00BD7AB8">
        <w:t>. A</w:t>
      </w:r>
      <w:r w:rsidR="006305C8" w:rsidRPr="000F1B3D">
        <w:t>t the same time</w:t>
      </w:r>
      <w:r w:rsidR="00BD7AB8">
        <w:t>, the players</w:t>
      </w:r>
      <w:r w:rsidR="006305C8" w:rsidRPr="000F1B3D">
        <w:t xml:space="preserve"> can interact with each other and pass the basketball</w:t>
      </w:r>
      <w:r w:rsidR="00BD7AB8">
        <w:t>, etc.</w:t>
      </w:r>
      <w:r w:rsidR="006305C8" w:rsidRPr="000F1B3D">
        <w:t xml:space="preserve">; though the player has no </w:t>
      </w:r>
      <w:r w:rsidR="00BD7AB8">
        <w:t>actual contact</w:t>
      </w:r>
      <w:r w:rsidR="00BD7AB8" w:rsidRPr="000F1B3D">
        <w:t xml:space="preserve"> </w:t>
      </w:r>
      <w:r w:rsidR="006305C8" w:rsidRPr="000F1B3D">
        <w:t xml:space="preserve">with </w:t>
      </w:r>
      <w:r w:rsidR="00BD7AB8">
        <w:t>a</w:t>
      </w:r>
      <w:r w:rsidR="00BD7AB8" w:rsidRPr="000F1B3D">
        <w:t xml:space="preserve"> </w:t>
      </w:r>
      <w:r w:rsidR="006305C8" w:rsidRPr="000F1B3D">
        <w:t xml:space="preserve">basketball in the physical world, he can get some haptic experience of the basketball. The team members both in the physical world and </w:t>
      </w:r>
      <w:r w:rsidR="00BD7AB8">
        <w:t>digital representation</w:t>
      </w:r>
      <w:r w:rsidR="006305C8" w:rsidRPr="000F1B3D">
        <w:t xml:space="preserve"> can interact with each other via 5GS anytime, anywhere for an immersive experience.</w:t>
      </w:r>
    </w:p>
    <w:p w14:paraId="402DFD2C" w14:textId="1A935C66" w:rsidR="006305C8" w:rsidRPr="000F1B3D" w:rsidRDefault="000F1B3D" w:rsidP="0089562E">
      <w:pPr>
        <w:pStyle w:val="B1"/>
      </w:pPr>
      <w:r>
        <w:t>4)</w:t>
      </w:r>
      <w:r>
        <w:tab/>
      </w:r>
      <w:r w:rsidR="006305C8" w:rsidRPr="000F1B3D">
        <w:t>Spectators can watch the game match through 5G</w:t>
      </w:r>
      <w:r w:rsidR="00BD7AB8">
        <w:t xml:space="preserve"> system</w:t>
      </w:r>
      <w:r w:rsidR="006305C8" w:rsidRPr="000F1B3D">
        <w:t xml:space="preserve"> by a typical mobile device. At the same time, </w:t>
      </w:r>
      <w:r w:rsidR="00BD7AB8">
        <w:t>the spectators</w:t>
      </w:r>
      <w:r w:rsidR="00BD7AB8" w:rsidRPr="000F1B3D">
        <w:t xml:space="preserve"> </w:t>
      </w:r>
      <w:r w:rsidR="006305C8" w:rsidRPr="000F1B3D">
        <w:t xml:space="preserve">can view </w:t>
      </w:r>
      <w:r w:rsidR="00BD7AB8">
        <w:t xml:space="preserve">diverse content such as </w:t>
      </w:r>
      <w:r w:rsidR="006305C8" w:rsidRPr="000F1B3D">
        <w:t xml:space="preserve">the game attributes, including game rules and player information, by switching the viewing direction. Multiple </w:t>
      </w:r>
      <w:r w:rsidR="00BD7AB8">
        <w:t>mobile metaverse media</w:t>
      </w:r>
      <w:r w:rsidR="006305C8" w:rsidRPr="000F1B3D">
        <w:t xml:space="preserve"> can be </w:t>
      </w:r>
      <w:r w:rsidR="00BD7AB8">
        <w:t>provided</w:t>
      </w:r>
      <w:r w:rsidR="00BD7AB8" w:rsidRPr="000F1B3D">
        <w:t xml:space="preserve"> </w:t>
      </w:r>
      <w:r w:rsidR="006305C8" w:rsidRPr="000F1B3D">
        <w:t xml:space="preserve">to spectators an immersive live show experience through </w:t>
      </w:r>
      <w:r w:rsidR="00BD7AB8" w:rsidRPr="000F1B3D">
        <w:t>5G</w:t>
      </w:r>
      <w:r w:rsidR="00BD7AB8">
        <w:t xml:space="preserve"> system</w:t>
      </w:r>
      <w:r w:rsidR="006305C8" w:rsidRPr="000F1B3D">
        <w:t xml:space="preserve">. The spectators can interact with each other via </w:t>
      </w:r>
      <w:r w:rsidR="00BD7AB8" w:rsidRPr="000F1B3D">
        <w:t>5G</w:t>
      </w:r>
      <w:r w:rsidR="00BD7AB8">
        <w:t xml:space="preserve"> system</w:t>
      </w:r>
      <w:r w:rsidR="00BD7AB8" w:rsidRPr="000F1B3D">
        <w:t xml:space="preserve"> </w:t>
      </w:r>
      <w:r w:rsidR="006305C8" w:rsidRPr="000F1B3D">
        <w:t>for an immersive experience.</w:t>
      </w:r>
    </w:p>
    <w:p w14:paraId="3F56495E" w14:textId="77777777" w:rsidR="006305C8" w:rsidRPr="000F1B3D" w:rsidRDefault="006305C8" w:rsidP="000F1B3D"/>
    <w:p w14:paraId="6C496074" w14:textId="224C7173" w:rsidR="006305C8" w:rsidRPr="000F1B3D" w:rsidRDefault="006305C8" w:rsidP="0089562E">
      <w:pPr>
        <w:pStyle w:val="NO"/>
      </w:pPr>
      <w:r w:rsidRPr="000F1B3D">
        <w:t>NOTE:</w:t>
      </w:r>
      <w:r w:rsidRPr="000F1B3D">
        <w:tab/>
        <w:t xml:space="preserve">During the running of the game, UE can access </w:t>
      </w:r>
      <w:r w:rsidR="00BD7AB8">
        <w:t xml:space="preserve">mobile </w:t>
      </w:r>
      <w:r w:rsidRPr="000F1B3D">
        <w:t>metaverse</w:t>
      </w:r>
      <w:r w:rsidR="00BD7AB8">
        <w:t xml:space="preserve"> services</w:t>
      </w:r>
      <w:r w:rsidRPr="000F1B3D">
        <w:t xml:space="preserve"> with low power consumption to reduce the metaverse game interruption. The cloud or edge server is used for coding, rendering, and generating the mobile metaverse</w:t>
      </w:r>
      <w:r w:rsidR="00BD7AB8">
        <w:t xml:space="preserve"> media</w:t>
      </w:r>
      <w:r w:rsidRPr="000F1B3D">
        <w:t xml:space="preserve"> for immersive gaming and live show</w:t>
      </w:r>
      <w:r w:rsidR="00BD7AB8">
        <w:t xml:space="preserve"> mobile metaverse services</w:t>
      </w:r>
      <w:r w:rsidRPr="000F1B3D">
        <w:t>.</w:t>
      </w:r>
    </w:p>
    <w:p w14:paraId="56064304" w14:textId="3A391114" w:rsidR="006305C8" w:rsidRPr="000F1B3D" w:rsidRDefault="000F1B3D" w:rsidP="0089562E">
      <w:pPr>
        <w:pStyle w:val="B1"/>
      </w:pPr>
      <w:r>
        <w:t>5)</w:t>
      </w:r>
      <w:r>
        <w:tab/>
      </w:r>
      <w:r w:rsidR="006305C8" w:rsidRPr="000F1B3D">
        <w:t>Player A terminates the game application.</w:t>
      </w:r>
    </w:p>
    <w:p w14:paraId="4945DA7A" w14:textId="0659CE43" w:rsidR="006305C8" w:rsidRPr="00444AA1" w:rsidRDefault="006305C8" w:rsidP="006305C8">
      <w:pPr>
        <w:pStyle w:val="Heading3"/>
        <w:rPr>
          <w:lang w:val="en-US" w:eastAsia="zh-CN"/>
        </w:rPr>
      </w:pPr>
      <w:bookmarkStart w:id="268" w:name="_Toc120013004"/>
      <w:bookmarkStart w:id="269" w:name="_Toc120025122"/>
      <w:bookmarkStart w:id="270" w:name="_Toc120025277"/>
      <w:bookmarkStart w:id="271" w:name="_Toc120091355"/>
      <w:bookmarkStart w:id="272" w:name="_Toc129348842"/>
      <w:r>
        <w:t>5.6</w:t>
      </w:r>
      <w:r w:rsidRPr="000D6532">
        <w:t>.4</w:t>
      </w:r>
      <w:r w:rsidRPr="000D6532">
        <w:tab/>
        <w:t>Post-conditions</w:t>
      </w:r>
      <w:bookmarkEnd w:id="268"/>
      <w:bookmarkEnd w:id="269"/>
      <w:bookmarkEnd w:id="270"/>
      <w:bookmarkEnd w:id="271"/>
      <w:bookmarkEnd w:id="272"/>
    </w:p>
    <w:p w14:paraId="17DB54FC" w14:textId="77777777" w:rsidR="006305C8" w:rsidRPr="00060229" w:rsidRDefault="006305C8" w:rsidP="006305C8">
      <w:pPr>
        <w:jc w:val="both"/>
      </w:pPr>
      <w:r w:rsidRPr="00060229">
        <w:t>The following are post-conditions for this use case:</w:t>
      </w:r>
    </w:p>
    <w:p w14:paraId="54581925" w14:textId="153240A6" w:rsidR="006305C8" w:rsidRPr="00060229" w:rsidRDefault="006305C8" w:rsidP="006305C8">
      <w:pPr>
        <w:pStyle w:val="ListParagraph"/>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sidR="0089562E">
        <w:rPr>
          <w:lang w:eastAsia="zh-CN"/>
        </w:rPr>
        <w:t xml:space="preserve">by means of a mobile </w:t>
      </w:r>
      <w:r>
        <w:rPr>
          <w:lang w:eastAsia="zh-CN"/>
        </w:rPr>
        <w:t xml:space="preserve">metaverse </w:t>
      </w:r>
      <w:r w:rsidR="0089562E">
        <w:rPr>
          <w:lang w:eastAsia="zh-CN"/>
        </w:rPr>
        <w:t>serivce enabled</w:t>
      </w:r>
      <w:r w:rsidR="0089562E" w:rsidRPr="00060229">
        <w:rPr>
          <w:lang w:eastAsia="zh-CN"/>
        </w:rPr>
        <w:t xml:space="preserve"> </w:t>
      </w:r>
      <w:r w:rsidRPr="00060229">
        <w:rPr>
          <w:lang w:eastAsia="zh-CN"/>
        </w:rPr>
        <w:t>by 5GS.</w:t>
      </w:r>
    </w:p>
    <w:p w14:paraId="52C972DD" w14:textId="08887AA5"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lastRenderedPageBreak/>
        <w:t xml:space="preserve">The spectators in the game match </w:t>
      </w:r>
      <w:r w:rsidR="0089562E">
        <w:rPr>
          <w:lang w:eastAsia="zh-CN"/>
        </w:rPr>
        <w:t xml:space="preserve">had </w:t>
      </w:r>
      <w:r>
        <w:rPr>
          <w:lang w:eastAsia="zh-CN"/>
        </w:rPr>
        <w:t xml:space="preserve">an </w:t>
      </w:r>
      <w:r w:rsidRPr="00060229">
        <w:rPr>
          <w:lang w:eastAsia="zh-CN"/>
        </w:rPr>
        <w:t>immersiv</w:t>
      </w:r>
      <w:r>
        <w:rPr>
          <w:lang w:eastAsia="zh-CN"/>
        </w:rPr>
        <w:t>e live show</w:t>
      </w:r>
      <w:r w:rsidRPr="00060229">
        <w:rPr>
          <w:lang w:eastAsia="zh-CN"/>
        </w:rPr>
        <w:t>.</w:t>
      </w:r>
    </w:p>
    <w:p w14:paraId="15485AA2" w14:textId="517ACB9E" w:rsidR="006305C8" w:rsidRPr="003E1A28" w:rsidRDefault="0089562E" w:rsidP="006305C8">
      <w:pPr>
        <w:pStyle w:val="B1"/>
        <w:overflowPunct w:val="0"/>
        <w:autoSpaceDE w:val="0"/>
        <w:autoSpaceDN w:val="0"/>
        <w:adjustRightInd w:val="0"/>
        <w:ind w:left="0" w:firstLine="0"/>
        <w:jc w:val="both"/>
        <w:textAlignment w:val="baseline"/>
        <w:rPr>
          <w:rFonts w:eastAsia="Calibri"/>
        </w:rPr>
      </w:pPr>
      <w:r>
        <w:rPr>
          <w:lang w:eastAsia="zh-CN"/>
        </w:rPr>
        <w:t xml:space="preserve">The </w:t>
      </w:r>
      <w:r w:rsidR="006305C8" w:rsidRPr="008A7E80">
        <w:rPr>
          <w:rFonts w:hint="eastAsia"/>
          <w:lang w:eastAsia="zh-CN"/>
        </w:rPr>
        <w:t>5</w:t>
      </w:r>
      <w:r w:rsidR="006305C8" w:rsidRPr="008A7E80">
        <w:rPr>
          <w:lang w:eastAsia="zh-CN"/>
        </w:rPr>
        <w:t>GS can address and meet the mobile metaverse</w:t>
      </w:r>
      <w:r>
        <w:rPr>
          <w:lang w:eastAsia="zh-CN"/>
        </w:rPr>
        <w:t xml:space="preserve"> service</w:t>
      </w:r>
      <w:r w:rsidR="006305C8" w:rsidRPr="008A7E80">
        <w:rPr>
          <w:lang w:eastAsia="zh-CN"/>
        </w:rPr>
        <w:t xml:space="preserve"> game requirements with the cloud or edge side.</w:t>
      </w:r>
    </w:p>
    <w:p w14:paraId="13C9C43C" w14:textId="76D5B4C6"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w:t>
      </w:r>
      <w:r w:rsidR="0089562E">
        <w:rPr>
          <w:lang w:eastAsia="zh-CN"/>
        </w:rPr>
        <w:t xml:space="preserve"> game, a</w:t>
      </w:r>
      <w:r w:rsidRPr="008A7E80">
        <w:rPr>
          <w:lang w:eastAsia="zh-CN"/>
        </w:rPr>
        <w:t xml:space="preserve"> mobile metaverse </w:t>
      </w:r>
      <w:r w:rsidR="0089562E">
        <w:rPr>
          <w:lang w:eastAsia="zh-CN"/>
        </w:rPr>
        <w:t>service</w:t>
      </w:r>
      <w:r w:rsidRPr="008A7E80">
        <w:rPr>
          <w:lang w:eastAsia="zh-CN"/>
        </w:rPr>
        <w:t>.</w:t>
      </w:r>
    </w:p>
    <w:p w14:paraId="3E79DAEF" w14:textId="0505F90A" w:rsidR="006305C8" w:rsidRPr="000D6532" w:rsidRDefault="006305C8" w:rsidP="006305C8">
      <w:pPr>
        <w:pStyle w:val="Heading3"/>
      </w:pPr>
      <w:bookmarkStart w:id="273" w:name="_Toc120013005"/>
      <w:bookmarkStart w:id="274" w:name="_Toc120025123"/>
      <w:bookmarkStart w:id="275" w:name="_Toc120025278"/>
      <w:bookmarkStart w:id="276" w:name="_Toc120091356"/>
      <w:bookmarkStart w:id="277" w:name="_Toc129348843"/>
      <w:r>
        <w:t>5.6</w:t>
      </w:r>
      <w:r w:rsidRPr="000D6532">
        <w:t>.5</w:t>
      </w:r>
      <w:r w:rsidRPr="000D6532">
        <w:tab/>
      </w:r>
      <w:r>
        <w:t>Existing</w:t>
      </w:r>
      <w:r w:rsidRPr="000D6532">
        <w:t xml:space="preserve"> </w:t>
      </w:r>
      <w:r>
        <w:t>features partly or fully covering the use case functionality</w:t>
      </w:r>
      <w:bookmarkEnd w:id="273"/>
      <w:bookmarkEnd w:id="274"/>
      <w:bookmarkEnd w:id="275"/>
      <w:bookmarkEnd w:id="276"/>
      <w:bookmarkEnd w:id="277"/>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1B570867" w14:textId="77777777" w:rsidR="0089562E" w:rsidRPr="0037435B" w:rsidRDefault="0089562E" w:rsidP="0089562E">
      <w:r w:rsidRPr="0037435B">
        <w:t>The 5G system shall enable an authorized 3rd party to provide policy(ies) for flows associated with an application. The policy may contain e.g. the set of UEs and data flows, the expected QoS handling and associated triggering events, and other coordination information.</w:t>
      </w:r>
    </w:p>
    <w:p w14:paraId="74EA0905" w14:textId="77777777" w:rsidR="0089562E" w:rsidRPr="0037435B" w:rsidRDefault="0089562E" w:rsidP="0089562E">
      <w:r w:rsidRPr="0037435B">
        <w:t>The 5G system shall support a means to apply 3rd party provided policy(ies) for flows associated with an application. The policy may contain e.g. the set of UEs and data flows, the expected QoS handling and associated triggering events, and other coordination information.</w:t>
      </w:r>
    </w:p>
    <w:p w14:paraId="5168E818" w14:textId="77777777" w:rsidR="0089562E" w:rsidRPr="0037435B" w:rsidRDefault="0089562E" w:rsidP="0089562E">
      <w:pPr>
        <w:pStyle w:val="NO"/>
      </w:pPr>
      <w:r w:rsidRPr="0037435B">
        <w:t>NOTE:</w:t>
      </w:r>
      <w:r w:rsidRPr="0037435B">
        <w:tab/>
        <w:t>The policy can be used by a 3rd party application for the coordination of the transmission of multiple UEs’ flows (e.g., haptic, audio, and video) of a multi-modal communication session.</w:t>
      </w:r>
    </w:p>
    <w:p w14:paraId="4D088DB8" w14:textId="4DCDA6CA" w:rsidR="006305C8" w:rsidRPr="00C01DCB" w:rsidRDefault="006305C8" w:rsidP="006305C8">
      <w:pPr>
        <w:pStyle w:val="NO"/>
      </w:pPr>
    </w:p>
    <w:p w14:paraId="7A3D5EC2" w14:textId="48AA55B0" w:rsidR="006305C8" w:rsidRPr="00060229" w:rsidRDefault="0089562E" w:rsidP="006305C8">
      <w:pPr>
        <w:jc w:val="both"/>
      </w:pPr>
      <w:bookmarkStart w:id="278" w:name="_Hlk101432152"/>
      <w:bookmarkStart w:id="279" w:name="_Toc129348844"/>
      <w:r w:rsidRPr="0089562E">
        <w:rPr>
          <w:rStyle w:val="Heading3Char"/>
        </w:rPr>
        <w:t>5.6.6</w:t>
      </w:r>
      <w:r w:rsidRPr="0089562E">
        <w:rPr>
          <w:rStyle w:val="Heading3Char"/>
        </w:rPr>
        <w:tab/>
        <w:t>Potential New Requirements needed to support the use case</w:t>
      </w:r>
      <w:bookmarkEnd w:id="279"/>
      <w:r w:rsidDel="0089562E">
        <w:rPr>
          <w:rFonts w:ascii="Arial" w:hAnsi="Arial"/>
          <w:sz w:val="28"/>
        </w:rPr>
        <w:t xml:space="preserve"> </w:t>
      </w:r>
      <w:bookmarkEnd w:id="278"/>
      <w:r w:rsidR="006305C8" w:rsidRPr="00060229">
        <w:t xml:space="preserve">[PR </w:t>
      </w:r>
      <w:r w:rsidR="006305C8">
        <w:t>5.6</w:t>
      </w:r>
      <w:r w:rsidR="006305C8" w:rsidRPr="00060229">
        <w:t xml:space="preserve">.6-1] </w:t>
      </w:r>
      <w:r w:rsidR="006305C8">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DB1BCD">
        <w:trPr>
          <w:trHeight w:val="623"/>
          <w:tblHeader/>
          <w:jc w:val="center"/>
        </w:trPr>
        <w:tc>
          <w:tcPr>
            <w:tcW w:w="1621" w:type="dxa"/>
            <w:vMerge w:val="restart"/>
          </w:tcPr>
          <w:p w14:paraId="224ADC94" w14:textId="77777777" w:rsidR="006305C8" w:rsidRPr="00EC664B" w:rsidRDefault="006305C8" w:rsidP="00DB1BCD">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DB1BCD">
        <w:trPr>
          <w:trHeight w:val="623"/>
          <w:tblHeader/>
          <w:jc w:val="center"/>
        </w:trPr>
        <w:tc>
          <w:tcPr>
            <w:tcW w:w="1621" w:type="dxa"/>
            <w:vMerge/>
          </w:tcPr>
          <w:p w14:paraId="13098C4C" w14:textId="77777777" w:rsidR="006305C8" w:rsidRPr="00EC664B"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DB1BCD">
        <w:trPr>
          <w:trHeight w:val="896"/>
          <w:tblHeader/>
          <w:jc w:val="center"/>
        </w:trPr>
        <w:tc>
          <w:tcPr>
            <w:tcW w:w="1621" w:type="dxa"/>
          </w:tcPr>
          <w:p w14:paraId="3C3B1AF3" w14:textId="77777777" w:rsidR="006305C8" w:rsidRPr="00EC664B" w:rsidRDefault="006305C8" w:rsidP="00DB1BCD">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DB1BCD">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DB1BCD">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pPr>
      <w:bookmarkStart w:id="280" w:name="_Toc120013006"/>
      <w:bookmarkStart w:id="281" w:name="_Toc120025124"/>
      <w:bookmarkStart w:id="282" w:name="_Toc120025279"/>
      <w:bookmarkStart w:id="283" w:name="_Toc120091357"/>
      <w:bookmarkStart w:id="284" w:name="_Toc129348845"/>
      <w:r>
        <w:t>5.7</w:t>
      </w:r>
      <w:r w:rsidRPr="000D6532">
        <w:tab/>
      </w:r>
      <w:r w:rsidRPr="00B53D87">
        <w:t xml:space="preserve">AR </w:t>
      </w:r>
      <w:r>
        <w:t xml:space="preserve">Enabled </w:t>
      </w:r>
      <w:r w:rsidRPr="00B53D87">
        <w:t>Immersive Experience</w:t>
      </w:r>
      <w:bookmarkEnd w:id="280"/>
      <w:bookmarkEnd w:id="281"/>
      <w:bookmarkEnd w:id="282"/>
      <w:bookmarkEnd w:id="283"/>
      <w:bookmarkEnd w:id="284"/>
    </w:p>
    <w:p w14:paraId="2FF54301" w14:textId="2897B388" w:rsidR="000C30A9" w:rsidRPr="000D6532" w:rsidRDefault="000C30A9" w:rsidP="000C30A9">
      <w:pPr>
        <w:pStyle w:val="Heading3"/>
      </w:pPr>
      <w:bookmarkStart w:id="285" w:name="_Toc355779204"/>
      <w:bookmarkStart w:id="286" w:name="_Toc354586742"/>
      <w:bookmarkStart w:id="287" w:name="_Toc354590101"/>
      <w:bookmarkStart w:id="288" w:name="_Toc120013007"/>
      <w:bookmarkStart w:id="289" w:name="_Toc120025125"/>
      <w:bookmarkStart w:id="290" w:name="_Toc120025280"/>
      <w:bookmarkStart w:id="291" w:name="_Toc120091358"/>
      <w:bookmarkStart w:id="292" w:name="_Toc129348846"/>
      <w:bookmarkEnd w:id="285"/>
      <w:bookmarkEnd w:id="286"/>
      <w:bookmarkEnd w:id="287"/>
      <w:r>
        <w:t>5.7</w:t>
      </w:r>
      <w:r w:rsidRPr="000D6532">
        <w:t>.1</w:t>
      </w:r>
      <w:r w:rsidRPr="000D6532">
        <w:tab/>
        <w:t>Description</w:t>
      </w:r>
      <w:bookmarkEnd w:id="288"/>
      <w:bookmarkEnd w:id="289"/>
      <w:bookmarkEnd w:id="290"/>
      <w:bookmarkEnd w:id="291"/>
      <w:bookmarkEnd w:id="292"/>
    </w:p>
    <w:p w14:paraId="6F183E66" w14:textId="546BF22D"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00D617EF">
        <w:t>However, b</w:t>
      </w:r>
      <w:r>
        <w:t>y</w:t>
      </w:r>
      <w:r w:rsidRPr="00481F95">
        <w:t xml:space="preserve"> watching </w:t>
      </w:r>
      <w:r>
        <w:t>t</w:t>
      </w:r>
      <w:r w:rsidRPr="00481F95">
        <w:t xml:space="preserve">hrough these terminals, </w:t>
      </w:r>
      <w:r w:rsidR="00D617EF">
        <w:t>users</w:t>
      </w:r>
      <w:r>
        <w:t xml:space="preserve"> will</w:t>
      </w:r>
      <w:r w:rsidRPr="00481F95">
        <w:t xml:space="preserve"> feel more or </w:t>
      </w:r>
      <w:r>
        <w:t>l</w:t>
      </w:r>
      <w:r w:rsidRPr="00481F95">
        <w:t xml:space="preserve">ess uncomfortable in </w:t>
      </w:r>
      <w:r w:rsidR="00D617EF">
        <w:t xml:space="preserve">the </w:t>
      </w:r>
      <w:r w:rsidRPr="00481F95">
        <w:t>neck or cervical spine</w:t>
      </w:r>
      <w:r w:rsidR="00D617EF" w:rsidRPr="00D617EF">
        <w:t xml:space="preserve"> </w:t>
      </w:r>
      <w:r w:rsidR="00D617EF">
        <w:t>because the users always keep their necks down</w:t>
      </w:r>
      <w:r>
        <w:t>.</w:t>
      </w:r>
      <w:r w:rsidRPr="00481F95">
        <w:t xml:space="preserve"> </w:t>
      </w:r>
      <w:r>
        <w:t xml:space="preserve">Moreover, </w:t>
      </w:r>
      <w:r w:rsidRPr="00481F95">
        <w:t>the screen is relatively small</w:t>
      </w:r>
      <w:r w:rsidR="00D617EF">
        <w:t>;</w:t>
      </w:r>
      <w:r w:rsidR="00D617EF" w:rsidRPr="00481F95">
        <w:t xml:space="preserve"> </w:t>
      </w:r>
      <w:r w:rsidRPr="00481F95">
        <w:t xml:space="preserve">if </w:t>
      </w:r>
      <w:r>
        <w:t>users</w:t>
      </w:r>
      <w:r w:rsidRPr="00481F95">
        <w:t xml:space="preserve"> want to see more realistic</w:t>
      </w:r>
      <w:r>
        <w:t xml:space="preserve"> screen</w:t>
      </w:r>
      <w:r w:rsidRPr="00481F95">
        <w:t xml:space="preserve"> details or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lastRenderedPageBreak/>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5F7B2644" w:rsidR="000C30A9"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7F329EC6" w14:textId="65A608E6" w:rsidR="00D617EF" w:rsidRPr="007804BB" w:rsidRDefault="00D617EF" w:rsidP="00D617EF">
      <w:pPr>
        <w:pStyle w:val="EditorsNote"/>
      </w:pPr>
      <w:r w:rsidRPr="007804BB">
        <w:t xml:space="preserve">Editor’s </w:t>
      </w:r>
      <w:r>
        <w:t>N</w:t>
      </w:r>
      <w:r w:rsidRPr="007804BB">
        <w:t>ote: Confusing illustration, also missing source/licensing information. It would be relevant to show a “see-through” vision of the screen in the AR glasses (and not floating in the air), ideally with other people sharing the experience around.</w:t>
      </w:r>
    </w:p>
    <w:p w14:paraId="1277DED7" w14:textId="77777777" w:rsidR="00D617EF" w:rsidRPr="00F25B5D" w:rsidRDefault="00D617EF" w:rsidP="000C30A9">
      <w:pPr>
        <w:jc w:val="center"/>
        <w:rPr>
          <w:rFonts w:ascii="Arial" w:hAnsi="Arial" w:cs="Arial"/>
          <w:b/>
          <w:lang w:eastAsia="zh-CN"/>
        </w:rPr>
      </w:pPr>
    </w:p>
    <w:p w14:paraId="11FABC60" w14:textId="59E9ABDD" w:rsidR="000C30A9" w:rsidRDefault="000C30A9" w:rsidP="000C30A9">
      <w:pPr>
        <w:jc w:val="both"/>
        <w:rPr>
          <w:lang w:eastAsia="zh-CN"/>
        </w:rPr>
      </w:pPr>
      <w:r>
        <w:rPr>
          <w:lang w:eastAsia="zh-CN"/>
        </w:rPr>
        <w:t>In this use case, u</w:t>
      </w:r>
      <w:r w:rsidRPr="003E5A62">
        <w:rPr>
          <w:lang w:eastAsia="zh-CN"/>
        </w:rPr>
        <w:t xml:space="preserve">sers can get an immersive </w:t>
      </w:r>
      <w:r w:rsidR="00D617EF">
        <w:rPr>
          <w:lang w:eastAsia="zh-CN"/>
        </w:rPr>
        <w:t xml:space="preserve">location agnostic service </w:t>
      </w:r>
      <w:r w:rsidRPr="003E5A62">
        <w:rPr>
          <w:lang w:eastAsia="zh-CN"/>
        </w:rPr>
        <w:t xml:space="preserve">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w:t>
      </w:r>
      <w:r w:rsidR="00D617EF">
        <w:rPr>
          <w:lang w:eastAsia="zh-CN"/>
        </w:rPr>
        <w:t>T</w:t>
      </w:r>
      <w:r>
        <w:rPr>
          <w:lang w:eastAsia="zh-CN"/>
        </w:rPr>
        <w:t xml:space="preserve">hey can </w:t>
      </w:r>
      <w:r w:rsidR="00D617EF">
        <w:rPr>
          <w:lang w:eastAsia="zh-CN"/>
        </w:rPr>
        <w:t xml:space="preserve">even </w:t>
      </w:r>
      <w:r>
        <w:rPr>
          <w:lang w:eastAsia="zh-CN"/>
        </w:rPr>
        <w:t>invite some of their friend</w:t>
      </w:r>
      <w:r w:rsidR="00D617EF">
        <w:rPr>
          <w:lang w:eastAsia="zh-CN"/>
        </w:rPr>
        <w:t>s</w:t>
      </w:r>
      <w:r>
        <w:rPr>
          <w:lang w:eastAsia="zh-CN"/>
        </w:rPr>
        <w:t xml:space="preserve"> to watch a movie at different place </w:t>
      </w:r>
      <w:r w:rsidR="00D617EF">
        <w:rPr>
          <w:lang w:eastAsia="zh-CN"/>
        </w:rPr>
        <w:t>simultaneously</w:t>
      </w:r>
      <w:r>
        <w:rPr>
          <w:lang w:eastAsia="zh-CN"/>
        </w:rPr>
        <w:t xml:space="preserv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w:t>
      </w:r>
      <w:r w:rsidR="00D617EF">
        <w:rPr>
          <w:lang w:eastAsia="zh-CN"/>
        </w:rPr>
        <w:t xml:space="preserve">(FOV) </w:t>
      </w:r>
      <w:r w:rsidRPr="0051705F">
        <w:rPr>
          <w:lang w:eastAsia="zh-CN"/>
        </w:rPr>
        <w:t xml:space="preserve">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w:t>
      </w:r>
      <w:r w:rsidR="00D617EF">
        <w:rPr>
          <w:lang w:eastAsia="zh-CN"/>
        </w:rPr>
        <w:t>s</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42BF6B38" w14:textId="79FCC21A" w:rsidR="00D617EF" w:rsidRDefault="00D617EF" w:rsidP="000C30A9">
      <w:pPr>
        <w:jc w:val="both"/>
        <w:rPr>
          <w:lang w:eastAsia="zh-CN"/>
        </w:rPr>
      </w:pPr>
      <w:r>
        <w:rPr>
          <w:lang w:eastAsia="zh-CN"/>
        </w:rPr>
        <w:t>T</w:t>
      </w:r>
      <w:r w:rsidR="000C30A9">
        <w:rPr>
          <w:lang w:eastAsia="zh-CN"/>
        </w:rPr>
        <w:t xml:space="preserve">o achieve </w:t>
      </w:r>
      <w:r>
        <w:rPr>
          <w:lang w:eastAsia="zh-CN"/>
        </w:rPr>
        <w:t xml:space="preserve">an </w:t>
      </w:r>
      <w:r w:rsidR="000C30A9">
        <w:rPr>
          <w:lang w:eastAsia="zh-CN"/>
        </w:rPr>
        <w:t xml:space="preserve">immersive experience </w:t>
      </w:r>
      <w:r>
        <w:rPr>
          <w:lang w:eastAsia="zh-CN"/>
        </w:rPr>
        <w:t xml:space="preserve">location agnostic service </w:t>
      </w:r>
      <w:r w:rsidR="000C30A9">
        <w:rPr>
          <w:lang w:eastAsia="zh-CN"/>
        </w:rPr>
        <w:t>through AR</w:t>
      </w:r>
      <w:r w:rsidR="000C30A9">
        <w:rPr>
          <w:rFonts w:hint="eastAsia"/>
          <w:lang w:eastAsia="zh-CN"/>
        </w:rPr>
        <w:t xml:space="preserve"> </w:t>
      </w:r>
      <w:r w:rsidR="000C30A9">
        <w:rPr>
          <w:lang w:eastAsia="zh-CN"/>
        </w:rPr>
        <w:t xml:space="preserve">glasses, </w:t>
      </w:r>
      <w:r>
        <w:rPr>
          <w:lang w:eastAsia="zh-CN"/>
        </w:rPr>
        <w:t xml:space="preserve">the </w:t>
      </w:r>
      <w:r w:rsidR="000C30A9">
        <w:rPr>
          <w:lang w:eastAsia="zh-CN"/>
        </w:rPr>
        <w:t xml:space="preserve">5G system is required to </w:t>
      </w:r>
      <w:r>
        <w:rPr>
          <w:lang w:eastAsia="zh-CN"/>
        </w:rPr>
        <w:t xml:space="preserve">provide a reliable </w:t>
      </w:r>
      <w:r w:rsidR="000C30A9">
        <w:rPr>
          <w:lang w:eastAsia="zh-CN"/>
        </w:rPr>
        <w:t>transmission of uplink and downlink data</w:t>
      </w:r>
      <w:r w:rsidRPr="00D617EF">
        <w:rPr>
          <w:lang w:eastAsia="zh-CN"/>
        </w:rPr>
        <w:t xml:space="preserve"> </w:t>
      </w:r>
      <w:r>
        <w:rPr>
          <w:lang w:eastAsia="zh-CN"/>
        </w:rPr>
        <w:t>and a way for users to synchronize their experience and interact together</w:t>
      </w:r>
      <w:r w:rsidR="000C30A9">
        <w:rPr>
          <w:lang w:eastAsia="zh-CN"/>
        </w:rPr>
        <w:t xml:space="preserve">. In </w:t>
      </w:r>
      <w:r w:rsidR="000C30A9" w:rsidRPr="000C563F">
        <w:rPr>
          <w:lang w:eastAsia="zh-CN"/>
        </w:rPr>
        <w:t>mobility scenarios</w:t>
      </w:r>
      <w:r>
        <w:rPr>
          <w:lang w:eastAsia="zh-CN"/>
        </w:rPr>
        <w:t>,</w:t>
      </w:r>
      <w:r w:rsidR="000C30A9">
        <w:rPr>
          <w:lang w:eastAsia="zh-CN"/>
        </w:rPr>
        <w:t xml:space="preserve"> e.g.</w:t>
      </w:r>
      <w:r>
        <w:rPr>
          <w:lang w:eastAsia="zh-CN"/>
        </w:rPr>
        <w:t>,</w:t>
      </w:r>
      <w:r w:rsidR="000C30A9">
        <w:rPr>
          <w:lang w:eastAsia="zh-CN"/>
        </w:rPr>
        <w:t xml:space="preserve"> when </w:t>
      </w:r>
      <w:r>
        <w:rPr>
          <w:lang w:eastAsia="zh-CN"/>
        </w:rPr>
        <w:t xml:space="preserve">a </w:t>
      </w:r>
      <w:r w:rsidR="000C30A9">
        <w:rPr>
          <w:lang w:eastAsia="zh-CN"/>
        </w:rPr>
        <w:t>user is travelling on the train</w:t>
      </w:r>
      <w:r w:rsidR="000C30A9" w:rsidRPr="000C563F">
        <w:rPr>
          <w:lang w:eastAsia="zh-CN"/>
        </w:rPr>
        <w:t>, the continuity of data transmission also needs to be guaranteed</w:t>
      </w:r>
      <w:r w:rsidR="000C30A9">
        <w:rPr>
          <w:lang w:eastAsia="zh-CN"/>
        </w:rPr>
        <w:t>.</w:t>
      </w:r>
      <w:r w:rsidR="000C30A9" w:rsidRPr="000C563F">
        <w:rPr>
          <w:lang w:eastAsia="zh-CN"/>
        </w:rPr>
        <w:t xml:space="preserve"> </w:t>
      </w:r>
      <w:r w:rsidR="000C30A9">
        <w:rPr>
          <w:lang w:eastAsia="zh-CN"/>
        </w:rPr>
        <w:t>Moreover, w</w:t>
      </w:r>
      <w:r w:rsidR="000C30A9" w:rsidRPr="003F55F8">
        <w:rPr>
          <w:lang w:eastAsia="zh-CN"/>
        </w:rPr>
        <w:t xml:space="preserve">hen </w:t>
      </w:r>
      <w:r w:rsidR="000C30A9">
        <w:rPr>
          <w:lang w:eastAsia="zh-CN"/>
        </w:rPr>
        <w:t xml:space="preserve">AR glasses </w:t>
      </w:r>
      <w:r>
        <w:rPr>
          <w:lang w:eastAsia="zh-CN"/>
        </w:rPr>
        <w:t>are</w:t>
      </w:r>
      <w:r w:rsidRPr="003F55F8">
        <w:rPr>
          <w:lang w:eastAsia="zh-CN"/>
        </w:rPr>
        <w:t xml:space="preserve"> </w:t>
      </w:r>
      <w:r w:rsidR="000C30A9" w:rsidRPr="003F55F8">
        <w:rPr>
          <w:lang w:eastAsia="zh-CN"/>
        </w:rPr>
        <w:t>wire</w:t>
      </w:r>
      <w:r w:rsidR="000C30A9">
        <w:rPr>
          <w:lang w:eastAsia="zh-CN"/>
        </w:rPr>
        <w:t xml:space="preserve">less, </w:t>
      </w:r>
      <w:r>
        <w:rPr>
          <w:lang w:eastAsia="zh-CN"/>
        </w:rPr>
        <w:t xml:space="preserve">the </w:t>
      </w:r>
      <w:r w:rsidR="000C30A9" w:rsidRPr="003F55F8">
        <w:rPr>
          <w:lang w:eastAsia="zh-CN"/>
        </w:rPr>
        <w:t>power suppl</w:t>
      </w:r>
      <w:r w:rsidR="000C30A9">
        <w:rPr>
          <w:lang w:eastAsia="zh-CN"/>
        </w:rPr>
        <w:t>y</w:t>
      </w:r>
      <w:r w:rsidR="000C30A9" w:rsidRPr="003F55F8">
        <w:rPr>
          <w:lang w:eastAsia="zh-CN"/>
        </w:rPr>
        <w:t xml:space="preserve"> </w:t>
      </w:r>
      <w:r w:rsidR="000C30A9">
        <w:rPr>
          <w:lang w:eastAsia="zh-CN"/>
        </w:rPr>
        <w:t>relies on</w:t>
      </w:r>
      <w:r w:rsidR="000C30A9" w:rsidRPr="003F55F8">
        <w:rPr>
          <w:lang w:eastAsia="zh-CN"/>
        </w:rPr>
        <w:t xml:space="preserve"> the battery integrated </w:t>
      </w:r>
      <w:r w:rsidR="000C30A9">
        <w:rPr>
          <w:rFonts w:hint="eastAsia"/>
          <w:lang w:eastAsia="zh-CN"/>
        </w:rPr>
        <w:t>inside</w:t>
      </w:r>
      <w:r w:rsidR="000C30A9">
        <w:rPr>
          <w:lang w:eastAsia="zh-CN"/>
        </w:rPr>
        <w:t xml:space="preserve"> </w:t>
      </w:r>
      <w:r w:rsidR="000C30A9">
        <w:rPr>
          <w:rFonts w:hint="eastAsia"/>
          <w:lang w:eastAsia="zh-CN"/>
        </w:rPr>
        <w:t>the</w:t>
      </w:r>
      <w:r w:rsidR="000C30A9">
        <w:rPr>
          <w:lang w:eastAsia="zh-CN"/>
        </w:rPr>
        <w:t xml:space="preserve"> AR </w:t>
      </w:r>
      <w:r w:rsidR="000C30A9">
        <w:rPr>
          <w:rFonts w:hint="eastAsia"/>
          <w:lang w:eastAsia="zh-CN"/>
        </w:rPr>
        <w:t>glasses</w:t>
      </w:r>
      <w:r w:rsidR="000C30A9">
        <w:rPr>
          <w:lang w:eastAsia="zh-CN"/>
        </w:rPr>
        <w:t xml:space="preserve">. </w:t>
      </w:r>
      <w:r>
        <w:rPr>
          <w:lang w:eastAsia="zh-CN"/>
        </w:rPr>
        <w:t xml:space="preserve">This use case investigates how </w:t>
      </w:r>
      <w:r w:rsidR="000C30A9" w:rsidRPr="005B5BC2">
        <w:rPr>
          <w:lang w:eastAsia="zh-CN"/>
        </w:rPr>
        <w:t xml:space="preserve">the 5G system (through direct device connection or NG-RAN) </w:t>
      </w:r>
      <w:r>
        <w:rPr>
          <w:lang w:eastAsia="zh-CN"/>
        </w:rPr>
        <w:t>can be</w:t>
      </w:r>
      <w:r w:rsidRPr="005B5BC2">
        <w:rPr>
          <w:lang w:eastAsia="zh-CN"/>
        </w:rPr>
        <w:t xml:space="preserve"> </w:t>
      </w:r>
      <w:r w:rsidR="000C30A9" w:rsidRPr="005B5BC2">
        <w:rPr>
          <w:lang w:eastAsia="zh-CN"/>
        </w:rPr>
        <w:t xml:space="preserve">used to support UE to establish data connection with the </w:t>
      </w:r>
      <w:r>
        <w:rPr>
          <w:lang w:eastAsia="zh-CN"/>
        </w:rPr>
        <w:t xml:space="preserve">mobile metaverse </w:t>
      </w:r>
      <w:r w:rsidR="000C30A9" w:rsidRPr="005B5BC2">
        <w:rPr>
          <w:lang w:eastAsia="zh-CN"/>
        </w:rPr>
        <w:t>server</w:t>
      </w:r>
      <w:r>
        <w:rPr>
          <w:lang w:eastAsia="zh-CN"/>
        </w:rPr>
        <w:t>.</w:t>
      </w:r>
      <w:r w:rsidRPr="005B5BC2">
        <w:rPr>
          <w:lang w:eastAsia="zh-CN"/>
        </w:rPr>
        <w:t xml:space="preserve"> </w:t>
      </w:r>
      <w:r>
        <w:rPr>
          <w:lang w:eastAsia="zh-CN"/>
        </w:rPr>
        <w:t>T</w:t>
      </w:r>
      <w:r w:rsidRPr="005B5BC2">
        <w:rPr>
          <w:lang w:eastAsia="zh-CN"/>
        </w:rPr>
        <w:t xml:space="preserve">he </w:t>
      </w:r>
      <w:r w:rsidR="000C30A9" w:rsidRPr="005B5BC2">
        <w:rPr>
          <w:lang w:eastAsia="zh-CN"/>
        </w:rPr>
        <w:t xml:space="preserve">5G system </w:t>
      </w:r>
      <w:r>
        <w:rPr>
          <w:lang w:eastAsia="zh-CN"/>
        </w:rPr>
        <w:t>can provides services to</w:t>
      </w:r>
      <w:r w:rsidRPr="005B5BC2">
        <w:rPr>
          <w:lang w:eastAsia="zh-CN"/>
        </w:rPr>
        <w:t xml:space="preserve"> </w:t>
      </w:r>
      <w:r w:rsidR="000C30A9" w:rsidRPr="005B5BC2">
        <w:rPr>
          <w:lang w:eastAsia="zh-CN"/>
        </w:rPr>
        <w:t>AR glasses</w:t>
      </w:r>
      <w:r>
        <w:rPr>
          <w:lang w:eastAsia="zh-CN"/>
        </w:rPr>
        <w:t xml:space="preserve"> so as</w:t>
      </w:r>
      <w:r w:rsidR="000C30A9" w:rsidRPr="005B5BC2">
        <w:rPr>
          <w:lang w:eastAsia="zh-CN"/>
        </w:rPr>
        <w:t xml:space="preserve"> to </w:t>
      </w:r>
      <w:r>
        <w:rPr>
          <w:lang w:eastAsia="zh-CN"/>
        </w:rPr>
        <w:t>minimize energy consumption in the overall system</w:t>
      </w:r>
      <w:r w:rsidR="000C30A9" w:rsidRPr="005B5BC2">
        <w:rPr>
          <w:lang w:eastAsia="zh-CN"/>
        </w:rPr>
        <w:t>.</w:t>
      </w:r>
    </w:p>
    <w:p w14:paraId="5B195EE7" w14:textId="66816151" w:rsidR="000C30A9" w:rsidRDefault="00D617EF" w:rsidP="000C30A9">
      <w:pPr>
        <w:jc w:val="both"/>
        <w:rPr>
          <w:lang w:eastAsia="zh-CN"/>
        </w:rPr>
      </w:pPr>
      <w:r w:rsidRPr="00D8249F">
        <w:rPr>
          <w:lang w:eastAsia="zh-CN"/>
        </w:rPr>
        <w:t xml:space="preserve">The service </w:t>
      </w:r>
      <w:r w:rsidRPr="004F3E6C">
        <w:rPr>
          <w:lang w:eastAsia="zh-CN"/>
        </w:rPr>
        <w:t>dataflows and requirements may differ depending on whether the AR glasses are accessing the service</w:t>
      </w:r>
      <w:r w:rsidRPr="00144911">
        <w:rPr>
          <w:lang w:eastAsia="zh-CN"/>
        </w:rPr>
        <w:t xml:space="preserve"> through a</w:t>
      </w:r>
      <w:r w:rsidRPr="00082E34">
        <w:rPr>
          <w:lang w:eastAsia="zh-CN"/>
        </w:rPr>
        <w:t xml:space="preserve"> </w:t>
      </w:r>
      <w:r w:rsidRPr="00C31562">
        <w:rPr>
          <w:lang w:eastAsia="zh-CN"/>
        </w:rPr>
        <w:t>direct</w:t>
      </w:r>
      <w:r>
        <w:rPr>
          <w:lang w:eastAsia="zh-CN"/>
        </w:rPr>
        <w:t xml:space="preserve"> device</w:t>
      </w:r>
      <w:r w:rsidRPr="00C31562">
        <w:rPr>
          <w:lang w:eastAsia="zh-CN"/>
        </w:rPr>
        <w:t xml:space="preserve"> connection or NG-RAN</w:t>
      </w:r>
      <w:r w:rsidR="00BB0C4B">
        <w:rPr>
          <w:lang w:eastAsia="zh-CN"/>
        </w:rPr>
        <w:t xml:space="preserve">. </w:t>
      </w:r>
    </w:p>
    <w:p w14:paraId="775AAE50" w14:textId="31197258" w:rsidR="000C30A9" w:rsidRPr="000D6532" w:rsidRDefault="000C30A9" w:rsidP="000C30A9">
      <w:pPr>
        <w:pStyle w:val="Heading3"/>
      </w:pPr>
      <w:bookmarkStart w:id="293" w:name="_Toc120013008"/>
      <w:bookmarkStart w:id="294" w:name="_Toc120025126"/>
      <w:bookmarkStart w:id="295" w:name="_Toc120025281"/>
      <w:bookmarkStart w:id="296" w:name="_Toc120091359"/>
      <w:bookmarkStart w:id="297" w:name="_Toc129348847"/>
      <w:r>
        <w:t>5.7</w:t>
      </w:r>
      <w:r w:rsidRPr="000D6532">
        <w:t>.2</w:t>
      </w:r>
      <w:r w:rsidRPr="000D6532">
        <w:tab/>
        <w:t>Pre-conditions</w:t>
      </w:r>
      <w:bookmarkEnd w:id="293"/>
      <w:bookmarkEnd w:id="294"/>
      <w:bookmarkEnd w:id="295"/>
      <w:bookmarkEnd w:id="296"/>
      <w:bookmarkEnd w:id="297"/>
    </w:p>
    <w:p w14:paraId="6CDE3091" w14:textId="436690AC" w:rsidR="000C30A9" w:rsidRDefault="000C30A9" w:rsidP="000C30A9">
      <w:pPr>
        <w:jc w:val="both"/>
        <w:rPr>
          <w:lang w:eastAsia="zh-CN"/>
        </w:rPr>
      </w:pPr>
      <w:r>
        <w:t>B</w:t>
      </w:r>
      <w:r w:rsidRPr="007A6B37">
        <w:t>ob wants to watch a</w:t>
      </w:r>
      <w:r>
        <w:t>n AR</w:t>
      </w:r>
      <w:r w:rsidRPr="007A6B37">
        <w:t xml:space="preserve"> movie</w:t>
      </w:r>
      <w:r w:rsidR="00055108">
        <w:t xml:space="preserve"> with friends</w:t>
      </w:r>
      <w:r w:rsidRPr="007A6B37">
        <w:t xml:space="preserve"> to relax</w:t>
      </w:r>
      <w:r>
        <w:t xml:space="preserve"> </w:t>
      </w:r>
      <w:r w:rsidR="00055108">
        <w:t>while</w:t>
      </w:r>
      <w:r>
        <w:t xml:space="preserve"> travelling</w:t>
      </w:r>
      <w:r w:rsidR="00055108">
        <w:t xml:space="preserve"> by train</w:t>
      </w:r>
      <w:r>
        <w:t xml:space="preserve">. </w:t>
      </w:r>
      <w:r w:rsidR="00055108">
        <w:t xml:space="preserve">So he </w:t>
      </w:r>
      <w:r>
        <w:t>wears wearable equipment such as AR</w:t>
      </w:r>
      <w:r>
        <w:rPr>
          <w:rFonts w:hint="eastAsia"/>
          <w:lang w:eastAsia="zh-CN"/>
        </w:rPr>
        <w:t xml:space="preserve"> </w:t>
      </w:r>
      <w:r>
        <w:rPr>
          <w:lang w:eastAsia="zh-CN"/>
        </w:rPr>
        <w:t xml:space="preserve">glasses </w:t>
      </w:r>
      <w:r w:rsidR="00055108">
        <w:rPr>
          <w:lang w:eastAsia="zh-CN"/>
        </w:rPr>
        <w:t xml:space="preserve">that </w:t>
      </w:r>
      <w:r>
        <w:rPr>
          <w:lang w:eastAsia="zh-CN"/>
        </w:rPr>
        <w:t>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w:t>
      </w:r>
      <w:r w:rsidR="00055108">
        <w:rPr>
          <w:lang w:eastAsia="zh-CN"/>
        </w:rPr>
        <w:t>access metaverse services</w:t>
      </w:r>
      <w:r>
        <w:rPr>
          <w:lang w:eastAsia="zh-CN"/>
        </w:rPr>
        <w:t xml:space="preserve">. </w:t>
      </w:r>
    </w:p>
    <w:p w14:paraId="22FA0E1C" w14:textId="3CFB2918" w:rsidR="000C30A9" w:rsidRDefault="00BD6F61" w:rsidP="000C30A9">
      <w:pPr>
        <w:jc w:val="both"/>
        <w:rPr>
          <w:lang w:eastAsia="zh-CN"/>
        </w:rPr>
      </w:pPr>
      <w:r w:rsidRPr="4179984C">
        <w:rPr>
          <w:lang w:eastAsia="zh-CN"/>
        </w:rPr>
        <w:t xml:space="preserve">Bob has subscribed </w:t>
      </w:r>
      <w:r w:rsidRPr="42EDD096">
        <w:rPr>
          <w:lang w:eastAsia="zh-CN"/>
        </w:rPr>
        <w:t>to</w:t>
      </w:r>
      <w:r w:rsidRPr="4179984C" w:rsidDel="0581D164">
        <w:rPr>
          <w:lang w:eastAsia="zh-CN"/>
        </w:rPr>
        <w:t xml:space="preserve"> </w:t>
      </w:r>
      <w:r w:rsidRPr="4179984C">
        <w:rPr>
          <w:lang w:eastAsia="zh-CN"/>
        </w:rPr>
        <w:t xml:space="preserve">an immersive movie service </w:t>
      </w:r>
      <w:r>
        <w:rPr>
          <w:lang w:eastAsia="zh-CN"/>
        </w:rPr>
        <w:t>as a mobile metaverse service</w:t>
      </w:r>
      <w:r w:rsidRPr="4179984C">
        <w:rPr>
          <w:lang w:eastAsia="zh-CN"/>
        </w:rPr>
        <w:t xml:space="preserve"> that he can access via AR glasses. The service gives Bob access to a large movie </w:t>
      </w:r>
      <w:r w:rsidRPr="009D1304">
        <w:rPr>
          <w:lang w:eastAsia="zh-CN"/>
        </w:rPr>
        <w:t>catalog</w:t>
      </w:r>
      <w:r w:rsidRPr="4179984C">
        <w:rPr>
          <w:lang w:eastAsia="zh-CN"/>
        </w:rPr>
        <w:t xml:space="preserve"> (2D/3D). </w:t>
      </w:r>
      <w:r>
        <w:rPr>
          <w:lang w:eastAsia="zh-CN"/>
        </w:rPr>
        <w:t>T</w:t>
      </w:r>
      <w:r w:rsidRPr="4179984C">
        <w:rPr>
          <w:lang w:eastAsia="zh-CN"/>
        </w:rPr>
        <w:t xml:space="preserve">he battery capacity of the AR glasses is enough to watch a two-hour movie. Before starting the movie, Bob can invite some friends to join him. If people join Bob, their avatars are also placed into his FOV and Bob can </w:t>
      </w:r>
      <w:r>
        <w:rPr>
          <w:lang w:eastAsia="zh-CN"/>
        </w:rPr>
        <w:t>interact</w:t>
      </w:r>
      <w:r w:rsidRPr="4179984C">
        <w:rPr>
          <w:lang w:eastAsia="zh-CN"/>
        </w:rPr>
        <w:t xml:space="preserve"> with them (speech or text).</w:t>
      </w:r>
    </w:p>
    <w:p w14:paraId="6659550A" w14:textId="1FB5A659" w:rsidR="00C40AE8" w:rsidRDefault="000C30A9" w:rsidP="000C30A9">
      <w:pPr>
        <w:jc w:val="both"/>
        <w:rPr>
          <w:lang w:eastAsia="zh-CN"/>
        </w:rPr>
      </w:pPr>
      <w:r w:rsidRPr="000C30A9">
        <w:rPr>
          <w:lang w:eastAsia="zh-CN"/>
        </w:rPr>
        <w:t xml:space="preserve">Considering the wearing comfort of users, mainstream AR glasses should not be too heavy (normally less than 150 grams). The maximum capacity of the battery (50 grams) is about 1000mAh. Usually, 25% of the battery capacity of AR glasses is allocated to the mobile </w:t>
      </w:r>
      <w:r w:rsidR="00BD6F61">
        <w:rPr>
          <w:lang w:eastAsia="zh-CN"/>
        </w:rPr>
        <w:t>termination</w:t>
      </w:r>
      <w:r w:rsidR="00BD6F61" w:rsidRPr="000C30A9">
        <w:rPr>
          <w:lang w:eastAsia="zh-CN"/>
        </w:rPr>
        <w:t xml:space="preserve"> </w:t>
      </w:r>
      <w:r w:rsidRPr="000C30A9">
        <w:rPr>
          <w:lang w:eastAsia="zh-CN"/>
        </w:rPr>
        <w:t>module.</w:t>
      </w:r>
    </w:p>
    <w:p w14:paraId="3CFFCA1A" w14:textId="77777777" w:rsidR="00BD6F61" w:rsidRDefault="00C40AE8" w:rsidP="000C30A9">
      <w:pPr>
        <w:jc w:val="both"/>
        <w:rPr>
          <w:lang w:eastAsia="zh-CN"/>
        </w:rPr>
      </w:pPr>
      <w:r w:rsidRPr="00F620C8">
        <w:rPr>
          <w:lang w:eastAsia="zh-CN"/>
        </w:rPr>
        <w:t>When a user watches a 4K movie, some video compression techniques are usually used to reduce the amount of data transmitted while maintaining the image quality.</w:t>
      </w:r>
    </w:p>
    <w:p w14:paraId="7373FBA5" w14:textId="04BD63D6" w:rsidR="00BD6F61" w:rsidRDefault="00BD6F61" w:rsidP="000C30A9">
      <w:pPr>
        <w:jc w:val="both"/>
        <w:rPr>
          <w:lang w:eastAsia="zh-CN"/>
        </w:rPr>
      </w:pPr>
      <w:r>
        <w:rPr>
          <w:lang w:eastAsia="zh-CN"/>
        </w:rPr>
        <w:t>In general</w:t>
      </w:r>
      <w:r w:rsidR="00C40AE8" w:rsidRPr="00F620C8">
        <w:rPr>
          <w:lang w:eastAsia="zh-CN"/>
        </w:rPr>
        <w:t xml:space="preserve">, </w:t>
      </w:r>
      <w:r>
        <w:rPr>
          <w:lang w:eastAsia="zh-CN"/>
        </w:rPr>
        <w:t xml:space="preserve">a </w:t>
      </w:r>
      <w:r w:rsidR="00C40AE8" w:rsidRPr="00F620C8">
        <w:rPr>
          <w:lang w:eastAsia="zh-CN"/>
        </w:rPr>
        <w:t>large compression ratio will cause</w:t>
      </w:r>
      <w:r>
        <w:rPr>
          <w:lang w:eastAsia="zh-CN"/>
        </w:rPr>
        <w:t xml:space="preserve"> a</w:t>
      </w:r>
      <w:r w:rsidR="00C40AE8" w:rsidRPr="00F620C8">
        <w:rPr>
          <w:lang w:eastAsia="zh-CN"/>
        </w:rPr>
        <w:t xml:space="preserve"> delay increase. Considering </w:t>
      </w:r>
      <w:r w:rsidR="00C40AE8">
        <w:rPr>
          <w:lang w:eastAsia="zh-CN"/>
        </w:rPr>
        <w:t xml:space="preserve">the overall factors of </w:t>
      </w:r>
      <w:r w:rsidR="00C40AE8" w:rsidRPr="00F620C8">
        <w:rPr>
          <w:lang w:eastAsia="zh-CN"/>
        </w:rPr>
        <w:t xml:space="preserve">delay and energy consumption, </w:t>
      </w:r>
      <w:r w:rsidRPr="42EDD096">
        <w:rPr>
          <w:lang w:eastAsia="zh-CN"/>
        </w:rPr>
        <w:t>using</w:t>
      </w:r>
      <w:r>
        <w:rPr>
          <w:lang w:eastAsia="zh-CN"/>
        </w:rPr>
        <w:t xml:space="preserve"> AR glasses with </w:t>
      </w:r>
      <w:r w:rsidRPr="42EDD096">
        <w:rPr>
          <w:lang w:eastAsia="zh-CN"/>
        </w:rPr>
        <w:t xml:space="preserve">a </w:t>
      </w:r>
      <w:r>
        <w:rPr>
          <w:lang w:eastAsia="zh-CN"/>
        </w:rPr>
        <w:t>direct device connection</w:t>
      </w:r>
      <w:r w:rsidRPr="00F620C8">
        <w:rPr>
          <w:lang w:eastAsia="zh-CN"/>
        </w:rPr>
        <w:t xml:space="preserve"> </w:t>
      </w:r>
      <w:r>
        <w:rPr>
          <w:lang w:eastAsia="zh-CN"/>
        </w:rPr>
        <w:t>would require a low compression ratio,</w:t>
      </w:r>
      <w:r w:rsidRPr="00282A1B">
        <w:rPr>
          <w:lang w:eastAsia="zh-CN"/>
        </w:rPr>
        <w:t xml:space="preserve"> </w:t>
      </w:r>
      <w:r>
        <w:rPr>
          <w:lang w:eastAsia="zh-CN"/>
        </w:rPr>
        <w:t>for instance</w:t>
      </w:r>
      <w:r w:rsidRPr="42EDD096">
        <w:rPr>
          <w:lang w:eastAsia="zh-CN"/>
        </w:rPr>
        <w:t>,</w:t>
      </w:r>
      <w:r>
        <w:rPr>
          <w:lang w:eastAsia="zh-CN"/>
        </w:rPr>
        <w:t xml:space="preserve"> </w:t>
      </w:r>
      <w:r w:rsidRPr="000C30A9">
        <w:rPr>
          <w:lang w:eastAsia="zh-CN"/>
        </w:rPr>
        <w:t>3:1</w:t>
      </w:r>
      <w:r>
        <w:rPr>
          <w:lang w:eastAsia="zh-CN"/>
        </w:rPr>
        <w:t xml:space="preserve"> [50]. However</w:t>
      </w:r>
      <w:r w:rsidRPr="4179984C">
        <w:rPr>
          <w:lang w:eastAsia="zh-CN"/>
        </w:rPr>
        <w:t>,</w:t>
      </w:r>
      <w:r>
        <w:rPr>
          <w:lang w:eastAsia="zh-CN"/>
        </w:rPr>
        <w:t xml:space="preserve"> some advanced </w:t>
      </w:r>
      <w:r w:rsidRPr="4179984C">
        <w:rPr>
          <w:lang w:eastAsia="zh-CN"/>
        </w:rPr>
        <w:t>AR glasses</w:t>
      </w:r>
      <w:r>
        <w:rPr>
          <w:lang w:eastAsia="zh-CN"/>
        </w:rPr>
        <w:t xml:space="preserve"> </w:t>
      </w:r>
      <w:r w:rsidRPr="4179984C">
        <w:rPr>
          <w:lang w:eastAsia="zh-CN"/>
        </w:rPr>
        <w:t>SoC embeds hardware video decoders (e.g., AVC, HEVC</w:t>
      </w:r>
      <w:r w:rsidRPr="42EDD096">
        <w:rPr>
          <w:lang w:eastAsia="zh-CN"/>
        </w:rPr>
        <w:t>,</w:t>
      </w:r>
      <w:r w:rsidRPr="4179984C">
        <w:rPr>
          <w:lang w:eastAsia="zh-CN"/>
        </w:rPr>
        <w:t xml:space="preserve"> and VVC) and can render viewport efficiently.</w:t>
      </w:r>
    </w:p>
    <w:p w14:paraId="6DFBFD25" w14:textId="70ABB41F" w:rsidR="000C30A9" w:rsidRPr="007A6B37" w:rsidRDefault="00BD6F61" w:rsidP="000C30A9">
      <w:pPr>
        <w:jc w:val="both"/>
        <w:rPr>
          <w:lang w:eastAsia="zh-CN"/>
        </w:rPr>
      </w:pPr>
      <w:r w:rsidRPr="42EDD096">
        <w:rPr>
          <w:lang w:eastAsia="zh-CN"/>
        </w:rPr>
        <w:t>A study</w:t>
      </w:r>
      <w:r w:rsidRPr="4D00A6D6">
        <w:rPr>
          <w:lang w:eastAsia="zh-CN"/>
        </w:rPr>
        <w:t xml:space="preserve"> on energy consumption of hardware video </w:t>
      </w:r>
      <w:r w:rsidRPr="42EDD096">
        <w:rPr>
          <w:lang w:eastAsia="zh-CN"/>
        </w:rPr>
        <w:t>decoders</w:t>
      </w:r>
      <w:r w:rsidRPr="4D00A6D6">
        <w:rPr>
          <w:lang w:eastAsia="zh-CN"/>
        </w:rPr>
        <w:t xml:space="preserve"> [</w:t>
      </w:r>
      <w:r w:rsidR="00DE6193">
        <w:rPr>
          <w:lang w:eastAsia="zh-CN"/>
        </w:rPr>
        <w:t>59</w:t>
      </w:r>
      <w:r w:rsidRPr="4D00A6D6">
        <w:rPr>
          <w:lang w:eastAsia="zh-CN"/>
        </w:rPr>
        <w:t xml:space="preserve">] shows that a typical HEVC hardware decoder embedded on an </w:t>
      </w:r>
      <w:r>
        <w:rPr>
          <w:lang w:eastAsia="zh-CN"/>
        </w:rPr>
        <w:t>A</w:t>
      </w:r>
      <w:r w:rsidRPr="4D00A6D6">
        <w:rPr>
          <w:lang w:eastAsia="zh-CN"/>
        </w:rPr>
        <w:t xml:space="preserve">ndroid device is spending 40-50mA per hour of video playback (decoding only). </w:t>
      </w:r>
      <w:r w:rsidRPr="42EDD096">
        <w:rPr>
          <w:lang w:eastAsia="zh-CN"/>
        </w:rPr>
        <w:t>The usage</w:t>
      </w:r>
      <w:r w:rsidRPr="4D00A6D6">
        <w:rPr>
          <w:lang w:eastAsia="zh-CN"/>
        </w:rPr>
        <w:t xml:space="preserve"> of hardware </w:t>
      </w:r>
      <w:r w:rsidRPr="42EDD096">
        <w:rPr>
          <w:lang w:eastAsia="zh-CN"/>
        </w:rPr>
        <w:t>decoders</w:t>
      </w:r>
      <w:r w:rsidRPr="4D00A6D6">
        <w:rPr>
          <w:lang w:eastAsia="zh-CN"/>
        </w:rPr>
        <w:t xml:space="preserve"> </w:t>
      </w:r>
      <w:r w:rsidRPr="4D00A6D6">
        <w:rPr>
          <w:lang w:eastAsia="zh-CN"/>
        </w:rPr>
        <w:lastRenderedPageBreak/>
        <w:t>seems reasonable</w:t>
      </w:r>
      <w:r w:rsidRPr="42EDD096">
        <w:rPr>
          <w:lang w:eastAsia="zh-CN"/>
        </w:rPr>
        <w:t>,</w:t>
      </w:r>
      <w:r w:rsidRPr="4D00A6D6">
        <w:rPr>
          <w:lang w:eastAsia="zh-CN"/>
        </w:rPr>
        <w:t xml:space="preserve"> given the 1000mAh battery capacity assumption made in the current description.</w:t>
      </w:r>
      <w:r w:rsidRPr="4179984C">
        <w:rPr>
          <w:lang w:eastAsia="zh-CN"/>
        </w:rPr>
        <w:t xml:space="preserve"> For</w:t>
      </w:r>
      <w:r w:rsidRPr="42EDD096">
        <w:rPr>
          <w:lang w:eastAsia="zh-CN"/>
        </w:rPr>
        <w:t xml:space="preserve"> the</w:t>
      </w:r>
      <w:r w:rsidRPr="4179984C">
        <w:rPr>
          <w:lang w:eastAsia="zh-CN"/>
        </w:rPr>
        <w:t xml:space="preserve"> </w:t>
      </w:r>
      <w:r>
        <w:rPr>
          <w:lang w:eastAsia="zh-CN"/>
        </w:rPr>
        <w:t>NG-RAN case</w:t>
      </w:r>
      <w:r w:rsidRPr="4179984C">
        <w:rPr>
          <w:lang w:eastAsia="zh-CN"/>
        </w:rPr>
        <w:t xml:space="preserve">, it is reasonable to think that </w:t>
      </w:r>
      <w:r>
        <w:rPr>
          <w:lang w:eastAsia="zh-CN"/>
        </w:rPr>
        <w:t xml:space="preserve">AR glasses can decode and </w:t>
      </w:r>
      <w:r w:rsidRPr="4179984C">
        <w:rPr>
          <w:lang w:eastAsia="zh-CN"/>
        </w:rPr>
        <w:t>render efficiently</w:t>
      </w:r>
      <w:r>
        <w:rPr>
          <w:lang w:eastAsia="zh-CN"/>
        </w:rPr>
        <w:t xml:space="preserve"> with low energy consumption</w:t>
      </w:r>
      <w:r w:rsidRPr="4179984C">
        <w:rPr>
          <w:lang w:eastAsia="zh-CN"/>
        </w:rPr>
        <w:t>.</w:t>
      </w:r>
    </w:p>
    <w:p w14:paraId="772B5E63" w14:textId="6293A850" w:rsidR="000C30A9" w:rsidRPr="000D6532" w:rsidRDefault="000C30A9" w:rsidP="000C30A9">
      <w:pPr>
        <w:pStyle w:val="Heading3"/>
      </w:pPr>
      <w:bookmarkStart w:id="298" w:name="_Toc120013009"/>
      <w:bookmarkStart w:id="299" w:name="_Toc120025127"/>
      <w:bookmarkStart w:id="300" w:name="_Toc120025282"/>
      <w:bookmarkStart w:id="301" w:name="_Toc120091360"/>
      <w:bookmarkStart w:id="302" w:name="_Toc129348848"/>
      <w:r>
        <w:t>5.7</w:t>
      </w:r>
      <w:r w:rsidRPr="000D6532">
        <w:t>.3</w:t>
      </w:r>
      <w:r w:rsidRPr="000D6532">
        <w:tab/>
        <w:t>Service Flows</w:t>
      </w:r>
      <w:bookmarkEnd w:id="298"/>
      <w:bookmarkEnd w:id="299"/>
      <w:bookmarkEnd w:id="300"/>
      <w:bookmarkEnd w:id="301"/>
      <w:bookmarkEnd w:id="302"/>
    </w:p>
    <w:p w14:paraId="152936CA" w14:textId="77777777" w:rsidR="006E4A12" w:rsidRDefault="006E4A12" w:rsidP="006E4A12">
      <w:pPr>
        <w:jc w:val="both"/>
        <w:rPr>
          <w:lang w:eastAsia="zh-CN"/>
        </w:rPr>
      </w:pPr>
      <w:r>
        <w:rPr>
          <w:rFonts w:hint="eastAsia"/>
          <w:lang w:eastAsia="zh-CN"/>
        </w:rPr>
        <w:t>1</w:t>
      </w:r>
      <w:r>
        <w:rPr>
          <w:lang w:eastAsia="zh-CN"/>
        </w:rPr>
        <w:t xml:space="preserve">. Data connections are set up between AR glasses and </w:t>
      </w:r>
      <w:r w:rsidRPr="42EDD096">
        <w:rPr>
          <w:lang w:eastAsia="zh-CN"/>
        </w:rPr>
        <w:t xml:space="preserve">the </w:t>
      </w:r>
      <w:r>
        <w:rPr>
          <w:lang w:eastAsia="zh-CN"/>
        </w:rPr>
        <w:t>Metaverse server</w:t>
      </w:r>
      <w:r w:rsidRPr="42EDD096">
        <w:rPr>
          <w:lang w:eastAsia="zh-CN"/>
        </w:rPr>
        <w:t>,</w:t>
      </w:r>
      <w:r>
        <w:rPr>
          <w:lang w:eastAsia="zh-CN"/>
        </w:rPr>
        <w:t xml:space="preserve"> which can provide immersive location agnostic service experience of a movie service. The</w:t>
      </w:r>
      <w:r w:rsidRPr="42EDD096">
        <w:rPr>
          <w:lang w:eastAsia="zh-CN"/>
        </w:rPr>
        <w:t xml:space="preserve"> </w:t>
      </w:r>
      <w:r>
        <w:rPr>
          <w:lang w:eastAsia="zh-CN"/>
        </w:rPr>
        <w:t xml:space="preserve">5G module can be connected to the 5G network either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w:t>
      </w:r>
    </w:p>
    <w:p w14:paraId="6927A7DD" w14:textId="77777777" w:rsidR="006E4A12" w:rsidRDefault="006E4A12" w:rsidP="006E4A12">
      <w:pPr>
        <w:jc w:val="both"/>
        <w:rPr>
          <w:lang w:eastAsia="zh-CN"/>
        </w:rPr>
      </w:pPr>
      <w:r w:rsidRPr="736ADFE2">
        <w:rPr>
          <w:lang w:eastAsia="zh-CN"/>
        </w:rPr>
        <w:t xml:space="preserve">2. The </w:t>
      </w:r>
      <w:bookmarkStart w:id="303" w:name="_Hlk124769374"/>
      <w:r>
        <w:rPr>
          <w:lang w:eastAsia="zh-CN"/>
        </w:rPr>
        <w:t>mobile metaverse</w:t>
      </w:r>
      <w:r w:rsidRPr="736ADFE2">
        <w:rPr>
          <w:lang w:eastAsia="zh-CN"/>
        </w:rPr>
        <w:t xml:space="preserve"> server </w:t>
      </w:r>
      <w:r>
        <w:rPr>
          <w:lang w:eastAsia="zh-CN"/>
        </w:rPr>
        <w:t xml:space="preserve">provides movie access </w:t>
      </w:r>
      <w:r w:rsidRPr="736ADFE2">
        <w:rPr>
          <w:lang w:eastAsia="zh-CN"/>
        </w:rPr>
        <w:t xml:space="preserve">to the </w:t>
      </w:r>
      <w:r>
        <w:rPr>
          <w:lang w:eastAsia="zh-CN"/>
        </w:rPr>
        <w:t xml:space="preserve">client </w:t>
      </w:r>
      <w:r w:rsidRPr="736ADFE2">
        <w:rPr>
          <w:lang w:eastAsia="zh-CN"/>
        </w:rPr>
        <w:t>AR glasses</w:t>
      </w:r>
      <w:bookmarkEnd w:id="303"/>
      <w:r w:rsidRPr="736ADFE2">
        <w:rPr>
          <w:lang w:eastAsia="zh-CN"/>
        </w:rPr>
        <w:t xml:space="preserve"> </w:t>
      </w:r>
      <w:bookmarkStart w:id="304" w:name="_Hlk124769383"/>
      <w:r w:rsidRPr="736ADFE2">
        <w:rPr>
          <w:lang w:eastAsia="zh-CN"/>
        </w:rPr>
        <w:t>through the downlink data stream.</w:t>
      </w:r>
    </w:p>
    <w:bookmarkEnd w:id="304"/>
    <w:p w14:paraId="315FCA3D" w14:textId="77777777" w:rsidR="006E4A12" w:rsidRDefault="006E4A12" w:rsidP="006E4A12">
      <w:pPr>
        <w:jc w:val="both"/>
        <w:rPr>
          <w:lang w:eastAsia="zh-CN"/>
        </w:rPr>
      </w:pPr>
      <w:r w:rsidRPr="1A79F103">
        <w:rPr>
          <w:lang w:eastAsia="zh-CN"/>
        </w:rPr>
        <w:t xml:space="preserve">3.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communications between </w:t>
      </w:r>
      <w:r>
        <w:rPr>
          <w:lang w:eastAsia="zh-CN"/>
        </w:rPr>
        <w:t>clients</w:t>
      </w:r>
      <w:r w:rsidRPr="1A79F103">
        <w:rPr>
          <w:lang w:eastAsia="zh-CN"/>
        </w:rPr>
        <w:t xml:space="preserve"> (friends), </w:t>
      </w:r>
      <w:r w:rsidRPr="42EDD096">
        <w:rPr>
          <w:lang w:eastAsia="zh-CN"/>
        </w:rPr>
        <w:t>e.g.,</w:t>
      </w:r>
      <w:r w:rsidRPr="1A79F103">
        <w:rPr>
          <w:lang w:eastAsia="zh-CN"/>
        </w:rPr>
        <w:t xml:space="preserve"> including video, avatar, speech</w:t>
      </w:r>
      <w:r w:rsidRPr="42EDD096">
        <w:rPr>
          <w:lang w:eastAsia="zh-CN"/>
        </w:rPr>
        <w:t>,</w:t>
      </w:r>
      <w:r w:rsidRPr="1A79F103">
        <w:rPr>
          <w:lang w:eastAsia="zh-CN"/>
        </w:rPr>
        <w:t xml:space="preserve"> and text.</w:t>
      </w:r>
    </w:p>
    <w:p w14:paraId="42DE50CA" w14:textId="77777777" w:rsidR="006E4A12" w:rsidRDefault="006E4A12" w:rsidP="006E4A12">
      <w:pPr>
        <w:jc w:val="both"/>
        <w:rPr>
          <w:lang w:eastAsia="zh-CN"/>
        </w:rPr>
      </w:pPr>
      <w:r w:rsidRPr="1A79F103">
        <w:rPr>
          <w:lang w:eastAsia="zh-CN"/>
        </w:rPr>
        <w:t xml:space="preserve">4.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synchronization between the clients (</w:t>
      </w:r>
      <w:r w:rsidRPr="00082E34">
        <w:rPr>
          <w:lang w:eastAsia="zh-CN"/>
        </w:rPr>
        <w:t>e</w:t>
      </w:r>
      <w:r w:rsidRPr="00C31562">
        <w:rPr>
          <w:lang w:eastAsia="zh-CN"/>
        </w:rPr>
        <w:t>.g.,</w:t>
      </w:r>
      <w:r w:rsidRPr="1A79F103">
        <w:rPr>
          <w:lang w:eastAsia="zh-CN"/>
        </w:rPr>
        <w:t xml:space="preserve"> the various AR glasses) of the friends.</w:t>
      </w:r>
    </w:p>
    <w:p w14:paraId="0A221A1D" w14:textId="169C0445" w:rsidR="000C30A9" w:rsidRDefault="000C30A9" w:rsidP="000C30A9">
      <w:pPr>
        <w:pStyle w:val="Heading3"/>
      </w:pPr>
      <w:bookmarkStart w:id="305" w:name="_Toc120013010"/>
      <w:bookmarkStart w:id="306" w:name="_Toc120025128"/>
      <w:bookmarkStart w:id="307" w:name="_Toc120025283"/>
      <w:bookmarkStart w:id="308" w:name="_Toc120091361"/>
      <w:bookmarkStart w:id="309" w:name="_Toc129348849"/>
      <w:r>
        <w:t>5.7</w:t>
      </w:r>
      <w:r w:rsidRPr="000D6532">
        <w:t>.4</w:t>
      </w:r>
      <w:r w:rsidRPr="000D6532">
        <w:tab/>
        <w:t>Post-conditions</w:t>
      </w:r>
      <w:bookmarkEnd w:id="305"/>
      <w:bookmarkEnd w:id="306"/>
      <w:bookmarkEnd w:id="307"/>
      <w:bookmarkEnd w:id="308"/>
      <w:bookmarkEnd w:id="309"/>
    </w:p>
    <w:p w14:paraId="59507D7C" w14:textId="601B1666" w:rsidR="000C30A9" w:rsidRDefault="000C30A9" w:rsidP="000C30A9">
      <w:r w:rsidRPr="00D8123E">
        <w:t xml:space="preserve">Bob </w:t>
      </w:r>
      <w:r>
        <w:t>is able to</w:t>
      </w:r>
      <w:r w:rsidRPr="00D8123E">
        <w:t xml:space="preserve"> watch an immersive movie </w:t>
      </w:r>
      <w:r w:rsidR="006E4A12">
        <w:t>with friends while</w:t>
      </w:r>
      <w:r>
        <w:t xml:space="preserve"> travelling</w:t>
      </w:r>
      <w:r w:rsidRPr="00D8123E">
        <w:t>, obtaining a good user experience</w:t>
      </w:r>
      <w:r>
        <w:t>. T</w:t>
      </w:r>
      <w:r w:rsidRPr="005B5BC2">
        <w:t>he battery capacity of the AR glasses is enough to watch a two-hour movie</w:t>
      </w:r>
      <w:r>
        <w:t>.</w:t>
      </w:r>
    </w:p>
    <w:p w14:paraId="1F00136A" w14:textId="77777777" w:rsidR="006E4A12" w:rsidRDefault="006E4A12" w:rsidP="006E4A12">
      <w:r>
        <w:t>Bob is able to communicate with them in a synchronized manner. Bob’s friends (or avatars) can be visible in his FOV.</w:t>
      </w:r>
    </w:p>
    <w:p w14:paraId="7FEAEBAA" w14:textId="6027C8D5" w:rsidR="000C30A9" w:rsidRPr="009B7D35" w:rsidRDefault="006E4A12" w:rsidP="006E4A12">
      <w:r w:rsidRPr="009B7D35">
        <w:t xml:space="preserve">The 5G system </w:t>
      </w:r>
      <w:r>
        <w:t>is able to support communication for immersive location agnostic AR services, providing a reliable transmission, a continuity of service and a synchronized experience across users sharing a viewing experience.</w:t>
      </w:r>
    </w:p>
    <w:p w14:paraId="725FCEFE" w14:textId="4DC4EF3A" w:rsidR="000C30A9" w:rsidRPr="000D6532" w:rsidRDefault="000C30A9" w:rsidP="000C30A9">
      <w:pPr>
        <w:pStyle w:val="Heading3"/>
      </w:pPr>
      <w:bookmarkStart w:id="310" w:name="_Toc120013011"/>
      <w:bookmarkStart w:id="311" w:name="_Toc120025129"/>
      <w:bookmarkStart w:id="312" w:name="_Toc120025284"/>
      <w:bookmarkStart w:id="313" w:name="_Toc120091362"/>
      <w:bookmarkStart w:id="314" w:name="_Toc129348850"/>
      <w:r>
        <w:t>5.7</w:t>
      </w:r>
      <w:r w:rsidRPr="000D6532">
        <w:t>.5</w:t>
      </w:r>
      <w:r w:rsidRPr="000D6532">
        <w:tab/>
      </w:r>
      <w:r>
        <w:t>Existing</w:t>
      </w:r>
      <w:r w:rsidRPr="000D6532">
        <w:t xml:space="preserve"> </w:t>
      </w:r>
      <w:r>
        <w:t>features partly or fully covering the use case functionality</w:t>
      </w:r>
      <w:bookmarkEnd w:id="310"/>
      <w:bookmarkEnd w:id="311"/>
      <w:bookmarkEnd w:id="312"/>
      <w:bookmarkEnd w:id="313"/>
      <w:bookmarkEnd w:id="314"/>
    </w:p>
    <w:p w14:paraId="597A81BA" w14:textId="77777777" w:rsidR="006E4A12" w:rsidRPr="004632A2" w:rsidRDefault="006E4A12" w:rsidP="006E4A12">
      <w:pPr>
        <w:rPr>
          <w:lang w:eastAsia="zh-CN"/>
        </w:rPr>
      </w:pPr>
      <w:r w:rsidRPr="1A79F103">
        <w:rPr>
          <w:lang w:eastAsia="zh-CN"/>
        </w:rPr>
        <w:t>The performance requirements for high data rate AR services ha</w:t>
      </w:r>
      <w:r>
        <w:rPr>
          <w:lang w:eastAsia="zh-CN"/>
        </w:rPr>
        <w:t>ve</w:t>
      </w:r>
      <w:r w:rsidRPr="1A79F103">
        <w:rPr>
          <w:lang w:eastAsia="zh-CN"/>
        </w:rPr>
        <w:t xml:space="preserve"> been captured in TS 22.261 clause 7.6. The performance requirements for UE to </w:t>
      </w:r>
      <w:r>
        <w:t xml:space="preserve">network relaying in 5G systems have been captured in TS 22.261 clause 7.7. </w:t>
      </w:r>
      <w:r w:rsidRPr="1A79F103">
        <w:rPr>
          <w:lang w:eastAsia="zh-CN"/>
        </w:rPr>
        <w:t xml:space="preserve">The </w:t>
      </w:r>
      <w:r>
        <w:rPr>
          <w:lang w:eastAsia="zh-CN"/>
        </w:rPr>
        <w:t xml:space="preserve">functional and </w:t>
      </w:r>
      <w:r w:rsidRPr="1A79F103">
        <w:rPr>
          <w:lang w:eastAsia="zh-CN"/>
        </w:rPr>
        <w:t xml:space="preserve">performance requirements for </w:t>
      </w:r>
      <w:r>
        <w:rPr>
          <w:lang w:eastAsia="zh-CN"/>
        </w:rPr>
        <w:t>tactile and multi-modal communication services</w:t>
      </w:r>
      <w:r>
        <w:t xml:space="preserve"> have been captured in TS 22.261 clauses 6.43 and 7.11, respectively. </w:t>
      </w:r>
    </w:p>
    <w:p w14:paraId="4BCF9968" w14:textId="77777777" w:rsidR="006E4A12" w:rsidRPr="004632A2" w:rsidRDefault="006E4A12" w:rsidP="006E4A12">
      <w:pPr>
        <w:rPr>
          <w:lang w:eastAsia="zh-CN"/>
        </w:rPr>
      </w:pPr>
      <w:r>
        <w:t xml:space="preserve">However, </w:t>
      </w:r>
      <w:r w:rsidRPr="1A79F103">
        <w:rPr>
          <w:lang w:eastAsia="zh-CN"/>
        </w:rPr>
        <w:t xml:space="preserve">existing requirements </w:t>
      </w:r>
      <w:r w:rsidRPr="42EDD096">
        <w:rPr>
          <w:lang w:eastAsia="zh-CN"/>
        </w:rPr>
        <w:t>still need to consider</w:t>
      </w:r>
      <w:r w:rsidRPr="1A79F103">
        <w:rPr>
          <w:lang w:eastAsia="zh-CN"/>
        </w:rPr>
        <w:t xml:space="preserve"> the power consumption of the 5G UE onboard AR terminals.</w:t>
      </w:r>
    </w:p>
    <w:p w14:paraId="493E4061" w14:textId="2ED9363E" w:rsidR="000C30A9" w:rsidRPr="000D6532" w:rsidRDefault="000C30A9" w:rsidP="000C30A9">
      <w:pPr>
        <w:pStyle w:val="Heading3"/>
      </w:pPr>
      <w:bookmarkStart w:id="315" w:name="_Toc120013012"/>
      <w:bookmarkStart w:id="316" w:name="_Toc120025130"/>
      <w:bookmarkStart w:id="317" w:name="_Toc120025285"/>
      <w:bookmarkStart w:id="318" w:name="_Toc120091363"/>
      <w:bookmarkStart w:id="319" w:name="_Toc129348851"/>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315"/>
      <w:bookmarkEnd w:id="316"/>
      <w:bookmarkEnd w:id="317"/>
      <w:bookmarkEnd w:id="318"/>
      <w:bookmarkEnd w:id="319"/>
    </w:p>
    <w:p w14:paraId="7438B116" w14:textId="53E9853A" w:rsidR="000C30A9" w:rsidRDefault="000C30A9" w:rsidP="000C30A9">
      <w:r>
        <w:t>[PR 5.7</w:t>
      </w:r>
      <w:r w:rsidRPr="004632A2">
        <w:t>.6</w:t>
      </w:r>
      <w:r>
        <w:t xml:space="preserve">-1] </w:t>
      </w:r>
      <w:r w:rsidRPr="00017DFF">
        <w:t xml:space="preserve"> </w:t>
      </w:r>
      <w:r>
        <w:t xml:space="preserve">Subject to operator policy, the 5G system shall support a means to provide high data rate </w:t>
      </w:r>
      <w:r w:rsidR="006E4A12">
        <w:t>to</w:t>
      </w:r>
      <w:r>
        <w:t xml:space="preserve"> a UE </w:t>
      </w:r>
      <w:r w:rsidR="006E4A12">
        <w:t>during an extended period of time, including when in high-speed mobility</w:t>
      </w:r>
      <w:r>
        <w:t>.</w:t>
      </w:r>
    </w:p>
    <w:p w14:paraId="3DEE8FC1" w14:textId="1DD4007D" w:rsidR="000C30A9" w:rsidRDefault="000C30A9" w:rsidP="000C30A9">
      <w:pPr>
        <w:pStyle w:val="NO"/>
      </w:pPr>
      <w:r>
        <w:t>NOTE</w:t>
      </w:r>
      <w:r w:rsidR="006E4A12">
        <w:t xml:space="preserve"> 1</w:t>
      </w:r>
      <w:r>
        <w:t>:</w:t>
      </w:r>
      <w:r w:rsidR="006E4A12">
        <w:tab/>
        <w:t>Metaverse service experience</w:t>
      </w:r>
      <w:r>
        <w:t xml:space="preserve"> over an extended period of time</w:t>
      </w:r>
      <w:r w:rsidR="006E4A12">
        <w:t xml:space="preserve"> (e.g. 2h)</w:t>
      </w:r>
      <w:r>
        <w:t xml:space="preserve"> requires significant power consumption by the UE. In some cases, a device with no external power supply cannot sustain downloading and rendering of media over a long interval, e.g. for the duration of an entire feature film or athletic event.</w:t>
      </w:r>
    </w:p>
    <w:p w14:paraId="4750C207" w14:textId="36C4F0B8" w:rsidR="00C40AE8" w:rsidRDefault="00C40AE8" w:rsidP="00C40AE8">
      <w:r>
        <w:t>[PR 5.7</w:t>
      </w:r>
      <w:r w:rsidRPr="004632A2">
        <w:t>.6</w:t>
      </w:r>
      <w:r>
        <w:t xml:space="preserve">-2] </w:t>
      </w:r>
      <w:r w:rsidRPr="00017DFF">
        <w:t xml:space="preserve"> </w:t>
      </w:r>
      <w:r>
        <w:t xml:space="preserve">Subject to operator policy, the </w:t>
      </w:r>
      <w:r>
        <w:rPr>
          <w:rFonts w:hint="eastAsia"/>
        </w:rPr>
        <w:t>5G</w:t>
      </w:r>
      <w:r w:rsidR="00D307FC">
        <w:t xml:space="preserve"> system shall support a mechan</w:t>
      </w:r>
      <w:r>
        <w:t>ism that enable</w:t>
      </w:r>
      <w:r w:rsidR="006E4A12">
        <w:t>s</w:t>
      </w:r>
      <w:r>
        <w:t xml:space="preserve"> flexible adjustment of commun</w:t>
      </w:r>
      <w:r w:rsidR="00D307FC">
        <w:t>i</w:t>
      </w:r>
      <w:r>
        <w:t>cation services</w:t>
      </w:r>
      <w:r w:rsidR="00DE6193" w:rsidRPr="00DE6193">
        <w:t xml:space="preserve"> </w:t>
      </w:r>
      <w:r w:rsidR="00DE6193">
        <w:t>based on the type of devices (e.g., wearables)</w:t>
      </w:r>
      <w:r>
        <w:t>, such that the services can be operated with reduced energy utilization.</w:t>
      </w:r>
    </w:p>
    <w:p w14:paraId="3C538156" w14:textId="4FE6F703" w:rsidR="00DE6193" w:rsidRDefault="00DE6193" w:rsidP="00C40AE8">
      <w:r>
        <w:t>[PR 5.7.6-3] Subject to operator policy, the 5G system shall support a means to enable interactive immersive</w:t>
      </w:r>
      <w:r w:rsidDel="007E0798">
        <w:t xml:space="preserve"> </w:t>
      </w:r>
      <w:r>
        <w:t>multiparty communications in the metaverse service.</w:t>
      </w:r>
    </w:p>
    <w:p w14:paraId="6A9F0454" w14:textId="46567CD2" w:rsidR="00DE6193" w:rsidRPr="00C40AE8" w:rsidRDefault="00DE6193" w:rsidP="0089562E">
      <w:pPr>
        <w:pStyle w:val="NO"/>
      </w:pPr>
      <w:r>
        <w:t>NOTE 2: The multiparty immersive communication (e.g. amongst multiple friends) could be location related or location agnostic.</w:t>
      </w:r>
    </w:p>
    <w:p w14:paraId="1CED80C8" w14:textId="692372C8" w:rsidR="000C30A9" w:rsidRPr="0089562E" w:rsidRDefault="000C30A9" w:rsidP="0089562E">
      <w:pPr>
        <w:pStyle w:val="TH"/>
      </w:pPr>
      <w:r w:rsidRPr="0089562E">
        <w:lastRenderedPageBreak/>
        <w:t>Table 5.</w:t>
      </w:r>
      <w:r w:rsidR="00D307FC" w:rsidRPr="0089562E">
        <w:t>7</w:t>
      </w:r>
      <w:r w:rsidRPr="0089562E">
        <w:t xml:space="preserve">.6-1 – Potential key performance requirements for Immersive </w:t>
      </w:r>
      <w:r w:rsidRPr="0089562E">
        <w:rPr>
          <w:rFonts w:hint="eastAsia"/>
        </w:rPr>
        <w:t>AR</w:t>
      </w:r>
      <w:r w:rsidRPr="0089562E">
        <w:t xml:space="preserve"> interactive experience</w:t>
      </w:r>
      <w:r w:rsidR="00BD4A35">
        <w:t>:</w:t>
      </w:r>
      <w:r w:rsidR="00DE6193">
        <w:t xml:space="preserve"> tethered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14:paraId="03FD5024"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Default="00DE6193" w:rsidP="00226183">
            <w:pPr>
              <w:pStyle w:val="TAH"/>
              <w:rPr>
                <w:rFonts w:eastAsia="Calibri"/>
              </w:rPr>
            </w:pPr>
            <w:bookmarkStart w:id="320" w:name="_Toc120013013"/>
            <w:bookmarkStart w:id="321" w:name="_Toc120025131"/>
            <w:bookmarkStart w:id="322" w:name="_Toc120025286"/>
            <w:bookmarkStart w:id="323"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Default="00DE6193" w:rsidP="00226183">
            <w:pPr>
              <w:pStyle w:val="TAH"/>
              <w:rPr>
                <w:rFonts w:eastAsia="Calibri"/>
              </w:rPr>
            </w:pPr>
            <w:r w:rsidRPr="00BF8B97">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Default="00DE6193" w:rsidP="00226183">
            <w:pPr>
              <w:pStyle w:val="TAH"/>
              <w:rPr>
                <w:rFonts w:eastAsia="Calibri"/>
              </w:rPr>
            </w:pPr>
            <w:r w:rsidRPr="00BF8B97">
              <w:rPr>
                <w:rFonts w:eastAsia="Calibri"/>
              </w:rPr>
              <w:t>Influence quantity</w:t>
            </w:r>
          </w:p>
        </w:tc>
      </w:tr>
      <w:tr w:rsidR="00DE6193" w14:paraId="0159645A" w14:textId="77777777" w:rsidTr="00226183">
        <w:trPr>
          <w:cantSplit/>
          <w:trHeight w:val="300"/>
          <w:tblHeader/>
        </w:trPr>
        <w:tc>
          <w:tcPr>
            <w:tcW w:w="1617" w:type="dxa"/>
            <w:vMerge/>
            <w:vAlign w:val="center"/>
            <w:hideMark/>
          </w:tcPr>
          <w:p w14:paraId="27F8397D" w14:textId="77777777" w:rsidR="00DE6193"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Default="00DE6193" w:rsidP="00226183">
            <w:pPr>
              <w:pStyle w:val="TAH"/>
              <w:rPr>
                <w:rFonts w:eastAsia="Calibri"/>
              </w:rPr>
            </w:pPr>
            <w:r w:rsidRPr="00BF8B97">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Default="00DE6193" w:rsidP="00226183">
            <w:pPr>
              <w:pStyle w:val="TAH"/>
              <w:rPr>
                <w:rFonts w:eastAsia="Calibri"/>
              </w:rPr>
            </w:pPr>
            <w:r w:rsidRPr="00BF8B97">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Default="00DE6193" w:rsidP="00226183">
            <w:pPr>
              <w:pStyle w:val="TAH"/>
              <w:rPr>
                <w:rFonts w:eastAsia="Calibri"/>
              </w:rPr>
            </w:pPr>
            <w:r>
              <w:t>Reliability</w:t>
            </w:r>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Default="00DE6193" w:rsidP="00226183">
            <w:pPr>
              <w:pStyle w:val="TAH"/>
              <w:rPr>
                <w:rFonts w:eastAsia="Calibri"/>
              </w:rPr>
            </w:pPr>
            <w:r w:rsidRPr="00BF8B97">
              <w:rPr>
                <w:rFonts w:eastAsia="Calibri"/>
              </w:rPr>
              <w:t># of UEs</w:t>
            </w:r>
          </w:p>
          <w:p w14:paraId="12F3435D" w14:textId="77777777" w:rsidR="00DE6193"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Default="00DE6193" w:rsidP="00226183">
            <w:pPr>
              <w:pStyle w:val="TAH"/>
              <w:rPr>
                <w:rFonts w:eastAsia="Calibri"/>
              </w:rPr>
            </w:pPr>
            <w:r w:rsidRPr="00BF8B97">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Default="00DE6193" w:rsidP="00226183">
            <w:pPr>
              <w:pStyle w:val="TAH"/>
              <w:rPr>
                <w:rFonts w:eastAsia="Calibri"/>
              </w:rPr>
            </w:pPr>
            <w:r w:rsidRPr="00BF8B97">
              <w:rPr>
                <w:rFonts w:eastAsia="Calibri"/>
              </w:rPr>
              <w:t>Service Area</w:t>
            </w:r>
          </w:p>
          <w:p w14:paraId="0FB3D75A" w14:textId="77777777" w:rsidR="00DE6193" w:rsidRDefault="00DE6193" w:rsidP="00226183">
            <w:pPr>
              <w:pStyle w:val="TAH"/>
              <w:rPr>
                <w:rFonts w:eastAsia="Calibri"/>
              </w:rPr>
            </w:pPr>
          </w:p>
        </w:tc>
      </w:tr>
      <w:tr w:rsidR="00DE6193" w14:paraId="5C9CE99C"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Default="00DE6193" w:rsidP="00226183">
            <w:pPr>
              <w:pStyle w:val="TAL"/>
              <w:rPr>
                <w:lang w:eastAsia="zh-CN"/>
              </w:rPr>
            </w:pPr>
            <w:r>
              <w:rPr>
                <w:lang w:eastAsia="zh-CN"/>
              </w:rPr>
              <w:t>Viewports streaming from rendering device to AR glasses through direct device connection</w:t>
            </w:r>
          </w:p>
          <w:p w14:paraId="7FAF09AE" w14:textId="77777777" w:rsidR="00DE6193" w:rsidRDefault="00DE6193" w:rsidP="00226183">
            <w:pPr>
              <w:pStyle w:val="TAL"/>
              <w:rPr>
                <w:lang w:eastAsia="zh-CN"/>
              </w:rPr>
            </w:pPr>
            <w:r>
              <w:rPr>
                <w:lang w:eastAsia="zh-CN"/>
              </w:rPr>
              <w:t>(tethered/relaying case)</w:t>
            </w:r>
          </w:p>
          <w:p w14:paraId="7913630D" w14:textId="77777777" w:rsidR="00DE6193" w:rsidRDefault="00DE6193" w:rsidP="00226183">
            <w:pPr>
              <w:pStyle w:val="TAL"/>
              <w:rPr>
                <w:lang w:eastAsia="zh-CN"/>
              </w:rPr>
            </w:pPr>
            <w:r>
              <w:rPr>
                <w:lang w:eastAsia="zh-CN"/>
              </w:rPr>
              <w:t>(</w:t>
            </w:r>
            <w:r w:rsidRPr="00BF8B97">
              <w:rPr>
                <w:lang w:eastAsia="zh-CN"/>
              </w:rPr>
              <w:t>note 1</w:t>
            </w:r>
            <w:r>
              <w:rPr>
                <w:lang w:eastAsia="zh-CN"/>
              </w:rPr>
              <w:t>)</w:t>
            </w:r>
          </w:p>
        </w:tc>
        <w:tc>
          <w:tcPr>
            <w:tcW w:w="767" w:type="pct"/>
            <w:tcBorders>
              <w:top w:val="single" w:sz="4" w:space="0" w:color="auto"/>
              <w:left w:val="single" w:sz="4" w:space="0" w:color="auto"/>
              <w:bottom w:val="single" w:sz="4" w:space="0" w:color="auto"/>
              <w:right w:val="single" w:sz="4" w:space="0" w:color="auto"/>
            </w:tcBorders>
            <w:hideMark/>
          </w:tcPr>
          <w:p w14:paraId="77CBD9E3" w14:textId="77777777" w:rsidR="00DE6193" w:rsidRDefault="00DE6193" w:rsidP="00226183">
            <w:pPr>
              <w:pStyle w:val="TAH"/>
              <w:jc w:val="left"/>
              <w:rPr>
                <w:b w:val="0"/>
                <w:lang w:eastAsia="en-GB"/>
              </w:rPr>
            </w:pPr>
            <w:r>
              <w:rPr>
                <w:b w:val="0"/>
              </w:rPr>
              <w:t>10 ms (i.e., UL+DL</w:t>
            </w:r>
            <w:r>
              <w:rPr>
                <w:b w:val="0"/>
                <w:lang w:eastAsia="zh-CN"/>
              </w:rPr>
              <w:t xml:space="preserve"> between AR Glasses display and the rendering UE</w:t>
            </w:r>
            <w:r>
              <w:rPr>
                <w:b w:val="0"/>
              </w:rPr>
              <w:t>)  (note 2)</w:t>
            </w:r>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Default="00DE6193" w:rsidP="00226183">
            <w:pPr>
              <w:pStyle w:val="TAL"/>
              <w:rPr>
                <w:lang w:eastAsia="zh-CN"/>
              </w:rPr>
            </w:pPr>
            <w:r>
              <w:t>[200-2000] Mbit/s</w:t>
            </w:r>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Default="00DE6193" w:rsidP="00226183">
            <w:pPr>
              <w:pStyle w:val="TAH"/>
              <w:rPr>
                <w:b w:val="0"/>
                <w:lang w:eastAsia="en-GB"/>
              </w:rPr>
            </w:pPr>
            <w:r w:rsidRPr="00BF8B97">
              <w:rPr>
                <w:rFonts w:cs="Arial"/>
                <w:b w:val="0"/>
                <w:lang w:eastAsia="zh-CN"/>
              </w:rPr>
              <w:t>99,9 %</w:t>
            </w:r>
            <w:r>
              <w:rPr>
                <w:rFonts w:cs="Arial"/>
                <w:b w:val="0"/>
                <w:lang w:eastAsia="zh-CN"/>
              </w:rPr>
              <w:t xml:space="preserve"> (note 2)</w:t>
            </w:r>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Default="00DE6193" w:rsidP="00226183">
            <w:pPr>
              <w:pStyle w:val="TAH"/>
              <w:jc w:val="left"/>
              <w:rPr>
                <w:b w:val="0"/>
              </w:rPr>
            </w:pPr>
            <w:r>
              <w:rPr>
                <w:b w:val="0"/>
              </w:rPr>
              <w:t>1-2</w:t>
            </w:r>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Default="00DE6193" w:rsidP="00226183">
            <w:pPr>
              <w:pStyle w:val="TAL"/>
            </w:pPr>
            <w:r>
              <w:t>Stationary or pedestrian</w:t>
            </w:r>
          </w:p>
        </w:tc>
        <w:tc>
          <w:tcPr>
            <w:tcW w:w="727" w:type="pct"/>
            <w:tcBorders>
              <w:top w:val="single" w:sz="4" w:space="0" w:color="auto"/>
              <w:left w:val="single" w:sz="4" w:space="0" w:color="auto"/>
              <w:bottom w:val="single" w:sz="4" w:space="0" w:color="auto"/>
              <w:right w:val="single" w:sz="4" w:space="0" w:color="auto"/>
            </w:tcBorders>
          </w:tcPr>
          <w:p w14:paraId="3574CB02" w14:textId="77777777" w:rsidR="00DE6193" w:rsidRPr="0093377E" w:rsidRDefault="00DE6193" w:rsidP="00226183">
            <w:pPr>
              <w:pStyle w:val="TAL"/>
              <w:jc w:val="center"/>
              <w:rPr>
                <w:rFonts w:cs="Arial"/>
                <w:lang w:eastAsia="zh-CN"/>
              </w:rPr>
            </w:pPr>
            <w:r w:rsidRPr="00BF8B97">
              <w:rPr>
                <w:rFonts w:cs="Arial"/>
                <w:lang w:eastAsia="zh-CN"/>
              </w:rPr>
              <w:t xml:space="preserve">in one vehicle </w:t>
            </w:r>
            <w:r>
              <w:rPr>
                <w:rFonts w:cs="Arial"/>
                <w:lang w:eastAsia="zh-CN"/>
              </w:rPr>
              <w:t>or</w:t>
            </w:r>
            <w:r w:rsidRPr="00BF8B97">
              <w:rPr>
                <w:rFonts w:cs="Arial"/>
                <w:lang w:eastAsia="zh-CN"/>
              </w:rPr>
              <w:t xml:space="preserve"> one train </w:t>
            </w:r>
          </w:p>
        </w:tc>
      </w:tr>
      <w:tr w:rsidR="00DE6193" w14:paraId="377F8970"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Default="00DE6193" w:rsidP="00226183">
            <w:pPr>
              <w:pStyle w:val="TAL"/>
              <w:rPr>
                <w:lang w:eastAsia="zh-CN"/>
              </w:rPr>
            </w:pPr>
            <w:r w:rsidRPr="00BF8B97">
              <w:rPr>
                <w:lang w:eastAsia="zh-CN"/>
              </w:rPr>
              <w:t>Pose information from AR glasses to rendering device through direct device connection</w:t>
            </w:r>
          </w:p>
          <w:p w14:paraId="418A2ED1" w14:textId="77777777" w:rsidR="00DE6193" w:rsidRDefault="00DE6193" w:rsidP="00226183">
            <w:pPr>
              <w:pStyle w:val="TAL"/>
              <w:rPr>
                <w:lang w:eastAsia="zh-CN"/>
              </w:rPr>
            </w:pPr>
            <w:r>
              <w:rPr>
                <w:lang w:eastAsia="zh-CN"/>
              </w:rPr>
              <w:t>(tethered/relaying case)</w:t>
            </w:r>
          </w:p>
          <w:p w14:paraId="6D32EA61" w14:textId="77777777" w:rsidR="00DE6193" w:rsidRDefault="00DE6193" w:rsidP="00226183">
            <w:pPr>
              <w:pStyle w:val="TAL"/>
              <w:rPr>
                <w:lang w:eastAsia="zh-CN"/>
              </w:rPr>
            </w:pPr>
            <w:r>
              <w:rPr>
                <w:lang w:eastAsia="zh-CN"/>
              </w:rPr>
              <w:t>(</w:t>
            </w:r>
            <w:r w:rsidRPr="00BF8B97">
              <w:rPr>
                <w:lang w:eastAsia="zh-CN"/>
              </w:rPr>
              <w:t>note 1</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Default="00DE6193" w:rsidP="00226183">
            <w:pPr>
              <w:pStyle w:val="TAH"/>
              <w:jc w:val="left"/>
              <w:rPr>
                <w:b w:val="0"/>
              </w:rPr>
            </w:pPr>
            <w:r>
              <w:rPr>
                <w:b w:val="0"/>
              </w:rPr>
              <w:t>5 ms (note 2)</w:t>
            </w:r>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13C09" w:rsidRDefault="00DE6193" w:rsidP="00226183">
            <w:pPr>
              <w:pStyle w:val="TAL"/>
            </w:pPr>
            <w:r>
              <w:t>[100-400] Kbit/s (note 2)</w:t>
            </w:r>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Default="00DE6193" w:rsidP="00226183">
            <w:pPr>
              <w:pStyle w:val="TAH"/>
              <w:rPr>
                <w:rFonts w:cs="Arial"/>
                <w:b w:val="0"/>
                <w:lang w:eastAsia="zh-CN"/>
              </w:rPr>
            </w:pPr>
            <w:r w:rsidRPr="00BF8B97">
              <w:rPr>
                <w:rFonts w:cs="Arial"/>
                <w:b w:val="0"/>
                <w:lang w:eastAsia="zh-CN"/>
              </w:rPr>
              <w:t>99,99 %</w:t>
            </w:r>
            <w:r>
              <w:rPr>
                <w:rFonts w:cs="Arial"/>
                <w:b w:val="0"/>
                <w:lang w:eastAsia="zh-CN"/>
              </w:rPr>
              <w:t xml:space="preserve"> (note 2)</w:t>
            </w:r>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Default="00DE6193" w:rsidP="00226183">
            <w:pPr>
              <w:pStyle w:val="TAH"/>
              <w:jc w:val="left"/>
              <w:rPr>
                <w:b w:val="0"/>
              </w:rPr>
            </w:pPr>
            <w:r>
              <w:rPr>
                <w:b w:val="0"/>
              </w:rPr>
              <w:t>1-2</w:t>
            </w:r>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Default="00DE6193" w:rsidP="00226183">
            <w:pPr>
              <w:pStyle w:val="TAL"/>
            </w:pPr>
            <w:r>
              <w:t>Stationary or pedestrian</w:t>
            </w:r>
          </w:p>
        </w:tc>
        <w:tc>
          <w:tcPr>
            <w:tcW w:w="727" w:type="pct"/>
            <w:tcBorders>
              <w:top w:val="single" w:sz="4" w:space="0" w:color="auto"/>
              <w:left w:val="single" w:sz="4" w:space="0" w:color="auto"/>
              <w:bottom w:val="single" w:sz="4" w:space="0" w:color="auto"/>
              <w:right w:val="single" w:sz="4" w:space="0" w:color="auto"/>
            </w:tcBorders>
          </w:tcPr>
          <w:p w14:paraId="79045D63" w14:textId="77777777" w:rsidR="00DE6193" w:rsidRDefault="00DE6193" w:rsidP="00226183">
            <w:pPr>
              <w:pStyle w:val="TAL"/>
              <w:tabs>
                <w:tab w:val="left" w:pos="650"/>
              </w:tabs>
              <w:jc w:val="center"/>
              <w:rPr>
                <w:rFonts w:eastAsia="Calibri"/>
              </w:rPr>
            </w:pPr>
            <w:r>
              <w:t xml:space="preserve">in one vehicle or one train </w:t>
            </w:r>
          </w:p>
        </w:tc>
      </w:tr>
      <w:tr w:rsidR="00DE6193" w:rsidRPr="009D4420" w14:paraId="06497E8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7804BB" w:rsidRDefault="00DE6193" w:rsidP="00226183">
            <w:pPr>
              <w:pStyle w:val="TAL"/>
              <w:rPr>
                <w:rFonts w:eastAsia="Calibri"/>
              </w:rPr>
            </w:pPr>
            <w:r w:rsidRPr="007804BB">
              <w:rPr>
                <w:rFonts w:eastAsia="Calibri"/>
              </w:rPr>
              <w:t>Note 1: These KPIs are only valid for cases where the viewport rendering is done in the tethered device and streamed down to the AR glasses. In the case of rendering capable AR glasses, these KPIs are not valid.</w:t>
            </w:r>
          </w:p>
          <w:p w14:paraId="4DDF3037" w14:textId="77777777" w:rsidR="00DE6193" w:rsidRPr="007804BB" w:rsidRDefault="00DE6193" w:rsidP="00226183">
            <w:pPr>
              <w:pStyle w:val="TAL"/>
              <w:rPr>
                <w:rFonts w:eastAsia="Calibri"/>
              </w:rPr>
            </w:pPr>
            <w:r w:rsidRPr="007804BB">
              <w:rPr>
                <w:rFonts w:eastAsia="Calibri"/>
              </w:rPr>
              <w:t>Note 2: These values are aligned with the tactile and multi-modal communication KPI table in TS 22.261 [5], cl 7.11</w:t>
            </w:r>
          </w:p>
        </w:tc>
      </w:tr>
    </w:tbl>
    <w:p w14:paraId="4C87E4FF" w14:textId="77777777" w:rsidR="00DE6193" w:rsidRDefault="00DE6193" w:rsidP="00DE6193">
      <w:pPr>
        <w:keepNext/>
        <w:keepLines/>
        <w:overflowPunct w:val="0"/>
        <w:autoSpaceDE w:val="0"/>
        <w:autoSpaceDN w:val="0"/>
        <w:adjustRightInd w:val="0"/>
        <w:spacing w:before="60"/>
        <w:jc w:val="center"/>
        <w:textAlignment w:val="baseline"/>
        <w:rPr>
          <w:rFonts w:ascii="Arial" w:hAnsi="Arial"/>
          <w:b/>
          <w:lang w:eastAsia="en-GB"/>
        </w:rPr>
      </w:pPr>
    </w:p>
    <w:p w14:paraId="1468F051" w14:textId="77777777" w:rsidR="00DE6193" w:rsidRPr="0089562E" w:rsidRDefault="00DE6193" w:rsidP="0089562E">
      <w:pPr>
        <w:pStyle w:val="TH"/>
      </w:pPr>
      <w:r w:rsidRPr="0089562E">
        <w:t xml:space="preserve">Table 5.7.6-2 – Potential key performance requirements for Immersive </w:t>
      </w:r>
      <w:r w:rsidRPr="0089562E">
        <w:rPr>
          <w:rFonts w:hint="eastAsia"/>
        </w:rPr>
        <w:t>AR</w:t>
      </w:r>
      <w:r w:rsidRPr="0089562E">
        <w:t xml:space="preserve"> interactive experience: NG-RAN multimodal communication link</w:t>
      </w:r>
    </w:p>
    <w:p w14:paraId="18D81990" w14:textId="77777777" w:rsidR="00DE6193" w:rsidRDefault="00DE6193" w:rsidP="00DE6193">
      <w:pPr>
        <w:rPr>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14:paraId="3E4A5D2B"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Default="00DE6193" w:rsidP="00226183">
            <w:pPr>
              <w:pStyle w:val="TAH"/>
              <w:rPr>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Default="00DE6193" w:rsidP="00226183">
            <w:pPr>
              <w:pStyle w:val="TAH"/>
              <w:rPr>
                <w:rFonts w:eastAsia="Calibri"/>
              </w:rPr>
            </w:pPr>
            <w:r w:rsidRPr="00BF8B97">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Default="00DE6193" w:rsidP="00226183">
            <w:pPr>
              <w:pStyle w:val="TAH"/>
              <w:rPr>
                <w:rFonts w:eastAsia="Calibri"/>
              </w:rPr>
            </w:pPr>
            <w:r w:rsidRPr="00BF8B97">
              <w:rPr>
                <w:rFonts w:eastAsia="Calibri"/>
              </w:rPr>
              <w:t>Influence quantity</w:t>
            </w:r>
          </w:p>
        </w:tc>
      </w:tr>
      <w:tr w:rsidR="00DE6193" w14:paraId="7802E014" w14:textId="77777777" w:rsidTr="00226183">
        <w:trPr>
          <w:cantSplit/>
          <w:trHeight w:val="300"/>
          <w:tblHeader/>
        </w:trPr>
        <w:tc>
          <w:tcPr>
            <w:tcW w:w="0" w:type="auto"/>
            <w:vMerge/>
            <w:vAlign w:val="center"/>
            <w:hideMark/>
          </w:tcPr>
          <w:p w14:paraId="45E51090" w14:textId="77777777" w:rsidR="00DE6193"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Default="00DE6193" w:rsidP="00226183">
            <w:pPr>
              <w:pStyle w:val="TAH"/>
              <w:rPr>
                <w:rFonts w:eastAsia="Calibri"/>
              </w:rPr>
            </w:pPr>
            <w:r w:rsidRPr="00BF8B97">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Default="00DE6193" w:rsidP="00226183">
            <w:pPr>
              <w:pStyle w:val="TAH"/>
              <w:rPr>
                <w:rFonts w:eastAsia="Calibri"/>
              </w:rPr>
            </w:pPr>
            <w:r w:rsidRPr="00BF8B97">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Default="00DE6193" w:rsidP="00226183">
            <w:pPr>
              <w:pStyle w:val="TAH"/>
              <w:rPr>
                <w:rFonts w:eastAsia="Calibri"/>
              </w:rPr>
            </w:pPr>
            <w:r>
              <w:t>Reliability</w:t>
            </w:r>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Default="00DE6193" w:rsidP="00226183">
            <w:pPr>
              <w:pStyle w:val="TAH"/>
              <w:rPr>
                <w:rFonts w:eastAsia="Calibri"/>
              </w:rPr>
            </w:pPr>
            <w:r w:rsidRPr="00BF8B97">
              <w:rPr>
                <w:rFonts w:eastAsia="Calibri"/>
              </w:rPr>
              <w:t># of UEs</w:t>
            </w:r>
          </w:p>
          <w:p w14:paraId="652B7801" w14:textId="77777777" w:rsidR="00DE6193"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Default="00DE6193" w:rsidP="00226183">
            <w:pPr>
              <w:pStyle w:val="TAH"/>
              <w:rPr>
                <w:rFonts w:eastAsia="Calibri"/>
              </w:rPr>
            </w:pPr>
            <w:r w:rsidRPr="00BF8B97">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Default="00DE6193" w:rsidP="00226183">
            <w:pPr>
              <w:pStyle w:val="TAH"/>
              <w:rPr>
                <w:rFonts w:eastAsia="Calibri"/>
              </w:rPr>
            </w:pPr>
            <w:r w:rsidRPr="00BF8B97">
              <w:rPr>
                <w:rFonts w:eastAsia="Calibri"/>
              </w:rPr>
              <w:t>Service Area</w:t>
            </w:r>
          </w:p>
          <w:p w14:paraId="5D71F64D" w14:textId="77777777" w:rsidR="00DE6193" w:rsidRDefault="00DE6193" w:rsidP="00226183">
            <w:pPr>
              <w:pStyle w:val="TAH"/>
              <w:rPr>
                <w:rFonts w:eastAsia="Calibri"/>
              </w:rPr>
            </w:pPr>
          </w:p>
        </w:tc>
      </w:tr>
      <w:tr w:rsidR="00DE6193" w14:paraId="5827338A"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Default="00DE6193" w:rsidP="00226183">
            <w:pPr>
              <w:pStyle w:val="TAL"/>
              <w:rPr>
                <w:lang w:eastAsia="zh-CN"/>
              </w:rPr>
            </w:pPr>
            <w:r w:rsidRPr="00BF8B97">
              <w:rPr>
                <w:lang w:eastAsia="zh-CN"/>
              </w:rPr>
              <w:t>Movie streaming from metaverse server to the rendering device</w:t>
            </w:r>
          </w:p>
          <w:p w14:paraId="4A64652A" w14:textId="77777777" w:rsidR="00DE6193" w:rsidRDefault="00DE6193" w:rsidP="00226183">
            <w:pPr>
              <w:pStyle w:val="TAL"/>
              <w:rPr>
                <w:lang w:eastAsia="zh-CN"/>
              </w:rPr>
            </w:pPr>
            <w:r>
              <w:rPr>
                <w:lang w:eastAsia="zh-CN"/>
              </w:rPr>
              <w:t>(</w:t>
            </w:r>
            <w:r w:rsidRPr="00BF8B97">
              <w:rPr>
                <w:lang w:eastAsia="zh-CN"/>
              </w:rPr>
              <w:t>note 2</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Default="00DE6193" w:rsidP="00226183">
            <w:pPr>
              <w:pStyle w:val="TAH"/>
              <w:jc w:val="left"/>
              <w:rPr>
                <w:b w:val="0"/>
              </w:rPr>
            </w:pPr>
            <w:r>
              <w:rPr>
                <w:b w:val="0"/>
              </w:rPr>
              <w:t>Only relevant for live streaming.</w:t>
            </w:r>
          </w:p>
          <w:p w14:paraId="2AEFEE5E" w14:textId="77777777" w:rsidR="00DE6193" w:rsidRDefault="00DE6193" w:rsidP="00226183">
            <w:pPr>
              <w:pStyle w:val="TAH"/>
              <w:jc w:val="left"/>
              <w:rPr>
                <w:b w:val="0"/>
              </w:rPr>
            </w:pPr>
            <w:r>
              <w:rPr>
                <w:b w:val="0"/>
              </w:rPr>
              <w:t>[1-5] s in case of live streaming</w:t>
            </w:r>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Default="00DE6193" w:rsidP="00226183">
            <w:pPr>
              <w:pStyle w:val="TAL"/>
            </w:pPr>
            <w:r>
              <w:t>[0,1-50] Mbit/s (i.e., covering a complete OTT ladder from low resolution to 3D-8K)</w:t>
            </w:r>
          </w:p>
          <w:p w14:paraId="5CA1E2B2" w14:textId="77777777" w:rsidR="00DE6193" w:rsidRDefault="00DE6193" w:rsidP="00226183">
            <w:pPr>
              <w:pStyle w:val="TAL"/>
            </w:pPr>
            <w:r>
              <w:t>(note 1)</w:t>
            </w:r>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Default="00DE6193" w:rsidP="00226183">
            <w:pPr>
              <w:pStyle w:val="TAH"/>
              <w:rPr>
                <w:rFonts w:cs="Arial"/>
                <w:b w:val="0"/>
                <w:lang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Default="00DE6193" w:rsidP="00226183">
            <w:pPr>
              <w:pStyle w:val="TAH"/>
              <w:jc w:val="left"/>
              <w:rPr>
                <w:b w:val="0"/>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17788127" w14:textId="77777777" w:rsidR="00DE6193" w:rsidRDefault="00DE6193" w:rsidP="00226183">
            <w:pPr>
              <w:pStyle w:val="TAL"/>
            </w:pPr>
            <w:r>
              <w:t>FFS</w:t>
            </w:r>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Default="00DE6193" w:rsidP="00226183">
            <w:pPr>
              <w:pStyle w:val="TAL"/>
              <w:jc w:val="center"/>
              <w:rPr>
                <w:rFonts w:eastAsia="Calibri"/>
              </w:rPr>
            </w:pPr>
            <w:r w:rsidRPr="00BF8B97">
              <w:rPr>
                <w:rFonts w:eastAsia="Calibri"/>
              </w:rPr>
              <w:t>-</w:t>
            </w:r>
          </w:p>
        </w:tc>
      </w:tr>
      <w:tr w:rsidR="00DE6193" w14:paraId="68700F09"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Default="00DE6193" w:rsidP="00226183">
            <w:pPr>
              <w:pStyle w:val="TAL"/>
              <w:rPr>
                <w:lang w:eastAsia="zh-CN"/>
              </w:rPr>
            </w:pPr>
            <w:r w:rsidRPr="00BF8B97">
              <w:rPr>
                <w:lang w:eastAsia="zh-CN"/>
              </w:rPr>
              <w:t>Avatar information streaming between remote UEs (end to end)</w:t>
            </w:r>
          </w:p>
          <w:p w14:paraId="26D7E11C" w14:textId="77777777" w:rsidR="00DE6193" w:rsidRDefault="00DE6193" w:rsidP="00226183">
            <w:pPr>
              <w:pStyle w:val="TAL"/>
              <w:rPr>
                <w:lang w:eastAsia="zh-CN"/>
              </w:rPr>
            </w:pPr>
            <w:r>
              <w:rPr>
                <w:lang w:eastAsia="zh-CN"/>
              </w:rPr>
              <w:t>(</w:t>
            </w:r>
            <w:r w:rsidRPr="00BF8B97">
              <w:rPr>
                <w:lang w:eastAsia="zh-CN"/>
              </w:rPr>
              <w:t>note 3</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Default="00DE6193" w:rsidP="00226183">
            <w:pPr>
              <w:pStyle w:val="TAH"/>
              <w:jc w:val="left"/>
              <w:rPr>
                <w:b w:val="0"/>
              </w:rPr>
            </w:pPr>
            <w:r>
              <w:rPr>
                <w:b w:val="0"/>
              </w:rPr>
              <w:t>20 ms (i.e., UL</w:t>
            </w:r>
            <w:r w:rsidRPr="42EDD096">
              <w:rPr>
                <w:b w:val="0"/>
                <w:lang w:eastAsia="zh-CN"/>
              </w:rPr>
              <w:t xml:space="preserve"> between UE and the interface to metaverse server + DL back to the other UE</w:t>
            </w:r>
            <w:r>
              <w:rPr>
                <w:b w:val="0"/>
              </w:rPr>
              <w:t>)</w:t>
            </w:r>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Default="00DE6193" w:rsidP="00226183">
            <w:pPr>
              <w:pStyle w:val="TAL"/>
            </w:pPr>
            <w:r>
              <w:t>[0,1-30] Mbit/s</w:t>
            </w:r>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Default="00DE6193" w:rsidP="00226183">
            <w:pPr>
              <w:pStyle w:val="TAH"/>
              <w:rPr>
                <w:rFonts w:cs="Arial"/>
                <w:b w:val="0"/>
                <w:lang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Default="00DE6193" w:rsidP="00226183">
            <w:pPr>
              <w:pStyle w:val="TAH"/>
              <w:jc w:val="left"/>
              <w:rPr>
                <w:b w:val="0"/>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09526A0F" w14:textId="77777777" w:rsidR="00DE6193" w:rsidRDefault="00DE6193" w:rsidP="00226183">
            <w:pPr>
              <w:pStyle w:val="TAL"/>
            </w:pPr>
            <w:r>
              <w:t>FFS</w:t>
            </w:r>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Default="00DE6193" w:rsidP="00226183">
            <w:pPr>
              <w:pStyle w:val="TAL"/>
              <w:jc w:val="center"/>
              <w:rPr>
                <w:rFonts w:eastAsia="Calibri"/>
              </w:rPr>
            </w:pPr>
            <w:r w:rsidRPr="00BF8B97">
              <w:rPr>
                <w:rFonts w:eastAsia="Calibri"/>
              </w:rPr>
              <w:t>-</w:t>
            </w:r>
          </w:p>
        </w:tc>
      </w:tr>
      <w:tr w:rsidR="00DE6193" w:rsidRPr="0093377E" w14:paraId="18AD985E"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Default="00DE6193" w:rsidP="00226183">
            <w:pPr>
              <w:pStyle w:val="TAL"/>
              <w:rPr>
                <w:lang w:eastAsia="zh-CN"/>
              </w:rPr>
            </w:pPr>
            <w:r w:rsidRPr="00BF8B97">
              <w:rPr>
                <w:lang w:eastAsia="zh-CN"/>
              </w:rPr>
              <w:t>Interactive data exchange: voice and text between remote UEs (end to end)</w:t>
            </w:r>
          </w:p>
          <w:p w14:paraId="7744AD0E" w14:textId="77777777" w:rsidR="00DE6193" w:rsidRDefault="00DE6193" w:rsidP="00226183">
            <w:pPr>
              <w:pStyle w:val="TAL"/>
              <w:rPr>
                <w:lang w:eastAsia="zh-CN"/>
              </w:rPr>
            </w:pPr>
            <w:r>
              <w:rPr>
                <w:lang w:eastAsia="zh-CN"/>
              </w:rPr>
              <w:t>(note 4)</w:t>
            </w:r>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Default="00DE6193" w:rsidP="00226183">
            <w:pPr>
              <w:pStyle w:val="TAH"/>
              <w:jc w:val="left"/>
              <w:rPr>
                <w:b w:val="0"/>
              </w:rPr>
            </w:pPr>
            <w:r>
              <w:rPr>
                <w:b w:val="0"/>
              </w:rPr>
              <w:t>20 ms (i.e., UL</w:t>
            </w:r>
            <w:r w:rsidRPr="42EDD096">
              <w:rPr>
                <w:b w:val="0"/>
                <w:lang w:eastAsia="zh-CN"/>
              </w:rPr>
              <w:t xml:space="preserve"> between UE and the interface to metaverse server + DL back to the other UE</w:t>
            </w:r>
            <w:r>
              <w:rPr>
                <w:b w:val="0"/>
              </w:rPr>
              <w:t>)</w:t>
            </w:r>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93377E" w:rsidRDefault="00DE6193" w:rsidP="00226183">
            <w:pPr>
              <w:pStyle w:val="TAL"/>
              <w:rPr>
                <w:lang w:val="en-US"/>
              </w:rPr>
            </w:pPr>
            <w:r w:rsidRPr="00BF8B97">
              <w:rPr>
                <w:lang w:val="en-US"/>
              </w:rPr>
              <w:t xml:space="preserve">[0,1-0,5] Mbit/s </w:t>
            </w:r>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93377E" w:rsidRDefault="00DE6193" w:rsidP="00226183">
            <w:pPr>
              <w:pStyle w:val="TAH"/>
              <w:rPr>
                <w:rFonts w:cs="Arial"/>
                <w:b w:val="0"/>
                <w:lang w:val="en-US"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93377E" w:rsidRDefault="00DE6193" w:rsidP="00226183">
            <w:pPr>
              <w:pStyle w:val="TAH"/>
              <w:jc w:val="left"/>
              <w:rPr>
                <w:b w:val="0"/>
                <w:lang w:val="en-US"/>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2DB3671A" w14:textId="77777777" w:rsidR="00DE6193" w:rsidRPr="0093377E" w:rsidRDefault="00DE6193" w:rsidP="00226183">
            <w:pPr>
              <w:pStyle w:val="TAL"/>
              <w:rPr>
                <w:lang w:val="en-US"/>
              </w:rPr>
            </w:pPr>
            <w:r>
              <w:t>FFS</w:t>
            </w:r>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93377E" w:rsidRDefault="00DE6193" w:rsidP="00226183">
            <w:pPr>
              <w:pStyle w:val="TAL"/>
              <w:jc w:val="center"/>
              <w:rPr>
                <w:rFonts w:eastAsia="Calibri"/>
                <w:lang w:val="en-US"/>
              </w:rPr>
            </w:pPr>
            <w:r w:rsidRPr="00BF8B97">
              <w:rPr>
                <w:rFonts w:eastAsia="Calibri"/>
              </w:rPr>
              <w:t>-</w:t>
            </w:r>
          </w:p>
        </w:tc>
      </w:tr>
      <w:tr w:rsidR="00DE6193" w:rsidRPr="0093377E" w14:paraId="14A9614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9D4420" w:rsidRDefault="00DE6193" w:rsidP="00226183">
            <w:pPr>
              <w:pStyle w:val="TAL"/>
              <w:rPr>
                <w:rFonts w:eastAsia="Calibri"/>
              </w:rPr>
            </w:pPr>
            <w:r w:rsidRPr="00A16BDF">
              <w:rPr>
                <w:rFonts w:eastAsia="Calibri"/>
              </w:rPr>
              <w:t>Note 1</w:t>
            </w:r>
            <w:r w:rsidRPr="00925D86">
              <w:rPr>
                <w:rFonts w:eastAsia="Calibri"/>
              </w:rPr>
              <w:t>: These values are aligned with “high-speed train” DL KPI</w:t>
            </w:r>
            <w:r w:rsidRPr="009D4420">
              <w:rPr>
                <w:rFonts w:eastAsia="Calibri"/>
              </w:rPr>
              <w:t xml:space="preserve"> from TS 22.261 </w:t>
            </w:r>
            <w:r>
              <w:rPr>
                <w:rFonts w:eastAsia="Calibri"/>
              </w:rPr>
              <w:t xml:space="preserve">[5] </w:t>
            </w:r>
            <w:r w:rsidRPr="009D4420">
              <w:rPr>
                <w:rFonts w:eastAsia="Calibri"/>
              </w:rPr>
              <w:t>cl 7.1</w:t>
            </w:r>
          </w:p>
          <w:p w14:paraId="63843764" w14:textId="77777777" w:rsidR="00DE6193" w:rsidRPr="00A16BDF" w:rsidRDefault="00DE6193" w:rsidP="00226183">
            <w:pPr>
              <w:pStyle w:val="TAL"/>
              <w:rPr>
                <w:rFonts w:eastAsia="Calibri"/>
              </w:rPr>
            </w:pPr>
            <w:r w:rsidRPr="00A16BDF">
              <w:rPr>
                <w:rFonts w:eastAsia="Calibri"/>
              </w:rPr>
              <w:t>Note 2</w:t>
            </w:r>
            <w:r w:rsidRPr="00925D86">
              <w:rPr>
                <w:rFonts w:eastAsia="Calibri"/>
              </w:rPr>
              <w:t xml:space="preserve">: </w:t>
            </w:r>
            <w:r w:rsidRPr="00A16BDF">
              <w:rPr>
                <w:rFonts w:eastAsia="Calibri"/>
              </w:rPr>
              <w:t>To leverage</w:t>
            </w:r>
            <w:r w:rsidRPr="00925D86">
              <w:rPr>
                <w:rFonts w:eastAsia="Calibri"/>
              </w:rPr>
              <w:t xml:space="preserv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24DF5BB" w14:textId="2DB795FB" w:rsidR="00DE6193" w:rsidRPr="009D4420" w:rsidRDefault="00DE6193" w:rsidP="00226183">
            <w:pPr>
              <w:pStyle w:val="TAL"/>
              <w:rPr>
                <w:rFonts w:eastAsia="Calibri"/>
              </w:rPr>
            </w:pPr>
            <w:r w:rsidRPr="00A16BDF">
              <w:rPr>
                <w:rFonts w:eastAsia="Calibri"/>
              </w:rPr>
              <w:t>Note 3:</w:t>
            </w:r>
            <w:r w:rsidRPr="00925D86">
              <w:rPr>
                <w:rFonts w:eastAsia="Calibri"/>
              </w:rPr>
              <w:t xml:space="preserve"> For example, the glTF format [</w:t>
            </w:r>
            <w:r>
              <w:rPr>
                <w:rFonts w:eastAsia="Calibri"/>
              </w:rPr>
              <w:t>60</w:t>
            </w:r>
            <w:r w:rsidRPr="00925D86">
              <w:rPr>
                <w:rFonts w:eastAsia="Calibri"/>
              </w:rPr>
              <w:t>] can be used to deliver avatar representation and animation metadata in a standardized manner. Based on this format, the required bitrate for transmitting such data is highly dependent on avatar’s complexity (e.g., basic model versus photorealistic).</w:t>
            </w:r>
          </w:p>
          <w:p w14:paraId="63D8F12E" w14:textId="77777777" w:rsidR="00DE6193" w:rsidRDefault="00DE6193" w:rsidP="00226183">
            <w:pPr>
              <w:pStyle w:val="TAL"/>
              <w:rPr>
                <w:rFonts w:eastAsia="Calibri"/>
              </w:rPr>
            </w:pPr>
            <w:r w:rsidRPr="00A16BDF">
              <w:rPr>
                <w:rFonts w:eastAsia="Calibri"/>
              </w:rPr>
              <w:t>Note 4:</w:t>
            </w:r>
            <w:r w:rsidRPr="00925D86">
              <w:rPr>
                <w:rFonts w:eastAsia="Calibri"/>
              </w:rPr>
              <w:t xml:space="preserve"> These values are aligned with “immersive multi-modal VR” KPI</w:t>
            </w:r>
            <w:r w:rsidRPr="009D4420">
              <w:rPr>
                <w:rFonts w:eastAsia="Calibri"/>
              </w:rPr>
              <w:t>s in TS 22.261 [5], cl 7.11. End-to-end latency in this table is calculated as twice the value of the DL “immersive multi-modal VR” latency in TS 22.261 [5], cl 7.11</w:t>
            </w:r>
            <w:r w:rsidRPr="00DE1C4B">
              <w:rPr>
                <w:rFonts w:eastAsia="Calibri"/>
              </w:rPr>
              <w:t>.</w:t>
            </w:r>
            <w:r>
              <w:rPr>
                <w:rFonts w:eastAsia="Calibri"/>
                <w:u w:val="single"/>
              </w:rPr>
              <w:t xml:space="preserve"> </w:t>
            </w:r>
          </w:p>
        </w:tc>
      </w:tr>
    </w:tbl>
    <w:p w14:paraId="36055276" w14:textId="77777777" w:rsidR="00BD4A35" w:rsidRDefault="00BD4A35" w:rsidP="00DE6193">
      <w:pPr>
        <w:pStyle w:val="EditorsNote"/>
      </w:pPr>
    </w:p>
    <w:p w14:paraId="167EEBE0" w14:textId="77777777" w:rsidR="00DE6193" w:rsidRPr="007804BB" w:rsidRDefault="00DE6193" w:rsidP="00DE6193">
      <w:pPr>
        <w:pStyle w:val="EditorsNote"/>
      </w:pPr>
      <w:r w:rsidRPr="007804BB">
        <w:t xml:space="preserve">Editor’s note: </w:t>
      </w:r>
      <w:r>
        <w:t>The KPI values on the above tables may be revisited</w:t>
      </w:r>
      <w:r w:rsidRPr="007804BB">
        <w:t>.</w:t>
      </w:r>
    </w:p>
    <w:p w14:paraId="7AB07430" w14:textId="77777777" w:rsidR="00DE6193" w:rsidRPr="00DE6193" w:rsidRDefault="00DE6193" w:rsidP="0089562E"/>
    <w:p w14:paraId="7CDB99C6" w14:textId="08F00304" w:rsidR="008D35E5" w:rsidRPr="00EB314E" w:rsidRDefault="008D35E5" w:rsidP="008D35E5">
      <w:pPr>
        <w:pStyle w:val="Heading2"/>
        <w:rPr>
          <w:lang w:val="en-US" w:eastAsia="zh-CN"/>
        </w:rPr>
      </w:pPr>
      <w:bookmarkStart w:id="324" w:name="_Toc129348852"/>
      <w:r>
        <w:t>5.8</w:t>
      </w:r>
      <w:r w:rsidRPr="000D6532">
        <w:tab/>
      </w:r>
      <w:r>
        <w:t>S</w:t>
      </w:r>
      <w:r w:rsidRPr="004B7831">
        <w:t>upporting multi-</w:t>
      </w:r>
      <w:r>
        <w:rPr>
          <w:lang w:eastAsia="zh-CN"/>
        </w:rPr>
        <w:t>service</w:t>
      </w:r>
      <w:r w:rsidRPr="004B7831">
        <w:t xml:space="preserve"> coordination in </w:t>
      </w:r>
      <w:r>
        <w:t xml:space="preserve">one </w:t>
      </w:r>
      <w:r w:rsidR="00101040">
        <w:t xml:space="preserve">mobile </w:t>
      </w:r>
      <w:r>
        <w:t>m</w:t>
      </w:r>
      <w:r w:rsidRPr="004B7831">
        <w:t>etaverse</w:t>
      </w:r>
      <w:bookmarkEnd w:id="320"/>
      <w:bookmarkEnd w:id="321"/>
      <w:bookmarkEnd w:id="322"/>
      <w:bookmarkEnd w:id="323"/>
      <w:r w:rsidRPr="004B7831">
        <w:t xml:space="preserve"> </w:t>
      </w:r>
      <w:r w:rsidR="00101040">
        <w:t>service</w:t>
      </w:r>
      <w:bookmarkEnd w:id="324"/>
    </w:p>
    <w:p w14:paraId="0FA73C0A" w14:textId="27C2301E" w:rsidR="008D35E5" w:rsidRPr="000D6532" w:rsidRDefault="008D35E5" w:rsidP="008D35E5">
      <w:pPr>
        <w:pStyle w:val="Heading3"/>
      </w:pPr>
      <w:bookmarkStart w:id="325" w:name="_Toc120013014"/>
      <w:bookmarkStart w:id="326" w:name="_Toc120025132"/>
      <w:bookmarkStart w:id="327" w:name="_Toc120025287"/>
      <w:bookmarkStart w:id="328" w:name="_Toc120091365"/>
      <w:bookmarkStart w:id="329" w:name="_Toc129348853"/>
      <w:r>
        <w:t>5.8</w:t>
      </w:r>
      <w:r w:rsidRPr="000D6532">
        <w:t>.1</w:t>
      </w:r>
      <w:r w:rsidRPr="000D6532">
        <w:tab/>
        <w:t>Description</w:t>
      </w:r>
      <w:bookmarkEnd w:id="325"/>
      <w:bookmarkEnd w:id="326"/>
      <w:bookmarkEnd w:id="327"/>
      <w:bookmarkEnd w:id="328"/>
      <w:bookmarkEnd w:id="329"/>
    </w:p>
    <w:p w14:paraId="1DB70FE5" w14:textId="0B61BEE7" w:rsidR="008D35E5" w:rsidRPr="003E70D1" w:rsidRDefault="008D35E5" w:rsidP="008D35E5">
      <w:r w:rsidRPr="003E70D1">
        <w:t xml:space="preserve">There’s a major difference between </w:t>
      </w:r>
      <w:r w:rsidR="00101040">
        <w:t xml:space="preserve">a </w:t>
      </w:r>
      <w:r w:rsidRPr="003E70D1">
        <w:t>metaverse</w:t>
      </w:r>
      <w:r w:rsidR="00101040">
        <w:t xml:space="preserve"> service</w:t>
      </w:r>
      <w:r w:rsidRPr="003E70D1">
        <w:t xml:space="preserve"> and traditional multi-media service</w:t>
      </w:r>
      <w:r w:rsidR="00101040">
        <w:t>.</w:t>
      </w:r>
      <w:r w:rsidR="00101040" w:rsidRPr="003E70D1">
        <w:t xml:space="preserve"> </w:t>
      </w:r>
      <w:r w:rsidR="00101040">
        <w:t xml:space="preserve">A mobile </w:t>
      </w:r>
      <w:r w:rsidRPr="003E70D1">
        <w:t xml:space="preserve">metaverse </w:t>
      </w:r>
      <w:r w:rsidR="00101040">
        <w:t>service provides</w:t>
      </w:r>
      <w:r w:rsidRPr="003E70D1">
        <w:t xml:space="preserve"> a platform which supports different applications to complete a task such as </w:t>
      </w:r>
      <w:r w:rsidR="00101040">
        <w:t>gaming</w:t>
      </w:r>
      <w:r w:rsidRPr="003E70D1">
        <w:t xml:space="preserve">, online-working, online-education, etc. </w:t>
      </w:r>
      <w:r>
        <w:t>U</w:t>
      </w:r>
      <w:r w:rsidRPr="003E70D1">
        <w:t>sers will have no limitations on the terminals they use. In existing XR applications, specific brand of VR glasses or gloves are required to be used in a game, different brands of VR glassed and gloves will be very hard to map and coordinat</w:t>
      </w:r>
      <w:r w:rsidR="00101040">
        <w:t>e</w:t>
      </w:r>
      <w:r w:rsidRPr="003E70D1">
        <w:t xml:space="preserve"> in a same game. But in </w:t>
      </w:r>
      <w:r w:rsidR="00101040">
        <w:t xml:space="preserve">mobile </w:t>
      </w:r>
      <w:r w:rsidRPr="003E70D1">
        <w:t>metaverse</w:t>
      </w:r>
      <w:r w:rsidR="00101040">
        <w:t xml:space="preserve"> services</w:t>
      </w:r>
      <w:r w:rsidRPr="003E70D1">
        <w:t xml:space="preserve">, the nature of </w:t>
      </w:r>
      <w:r w:rsidR="00101040">
        <w:t>the standard</w:t>
      </w:r>
      <w:r w:rsidR="00101040" w:rsidRPr="003E70D1">
        <w:t xml:space="preserve"> </w:t>
      </w:r>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2115EE" w:rsidRPr="003723DD" w:rsidRDefault="002115EE"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39"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40"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40"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40"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41"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42"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43"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2115EE" w:rsidRPr="003723DD" w:rsidRDefault="002115EE"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330" w:name="_Toc120013015"/>
      <w:bookmarkStart w:id="331" w:name="_Toc120025133"/>
      <w:bookmarkStart w:id="332" w:name="_Toc120025288"/>
      <w:bookmarkStart w:id="333" w:name="_Toc120091366"/>
      <w:bookmarkStart w:id="334" w:name="_Toc129348854"/>
      <w:r>
        <w:t>5.8</w:t>
      </w:r>
      <w:r w:rsidRPr="000D6532">
        <w:t>.2</w:t>
      </w:r>
      <w:r w:rsidRPr="000D6532">
        <w:tab/>
        <w:t>Pre-conditions</w:t>
      </w:r>
      <w:bookmarkEnd w:id="330"/>
      <w:bookmarkEnd w:id="331"/>
      <w:bookmarkEnd w:id="332"/>
      <w:bookmarkEnd w:id="333"/>
      <w:bookmarkEnd w:id="334"/>
    </w:p>
    <w:p w14:paraId="58E84491" w14:textId="5A11E97C" w:rsidR="008D35E5" w:rsidRDefault="008D35E5" w:rsidP="008D35E5">
      <w:r w:rsidRPr="003E70D1">
        <w:t>John has a pair of VR glasse</w:t>
      </w:r>
      <w:r w:rsidR="00101040">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5BD6FE39" w:rsidR="008D35E5" w:rsidRPr="004B7831" w:rsidRDefault="008D35E5" w:rsidP="008D35E5">
      <w:r>
        <w:t xml:space="preserve">In the </w:t>
      </w:r>
      <w:r w:rsidR="00101040">
        <w:t xml:space="preserve">mobile </w:t>
      </w:r>
      <w:r>
        <w:t xml:space="preserve">metaverse, there are many different </w:t>
      </w:r>
      <w:r w:rsidR="00101040">
        <w:t>types of services</w:t>
      </w:r>
      <w:r>
        <w:t xml:space="preserve"> such as games, concert</w:t>
      </w:r>
      <w:r w:rsidR="00101040">
        <w:t>s</w:t>
      </w:r>
      <w:r>
        <w:t xml:space="preserve">, education, etc. And the </w:t>
      </w:r>
      <w:r w:rsidR="00101040">
        <w:t xml:space="preserve">mobile </w:t>
      </w:r>
      <w:r>
        <w:t xml:space="preserve">metaverse </w:t>
      </w:r>
      <w:r w:rsidR="00101040">
        <w:t xml:space="preserve">services </w:t>
      </w:r>
      <w:r>
        <w:t xml:space="preserve">has subscribed different network slice for these different </w:t>
      </w:r>
      <w:r w:rsidR="00101040">
        <w:t>types of service</w:t>
      </w:r>
      <w:r>
        <w:t xml:space="preserve">, and different QoS for different flows </w:t>
      </w:r>
      <w:r w:rsidR="00101040">
        <w:t>accordingly</w:t>
      </w:r>
      <w:r>
        <w:t xml:space="preserve"> for better user experience. </w:t>
      </w:r>
    </w:p>
    <w:p w14:paraId="1DA13CF9" w14:textId="25DF0C06" w:rsidR="008D35E5" w:rsidRPr="000D6532" w:rsidRDefault="008D35E5" w:rsidP="008D35E5">
      <w:pPr>
        <w:pStyle w:val="Heading3"/>
      </w:pPr>
      <w:bookmarkStart w:id="335" w:name="_Toc120013016"/>
      <w:bookmarkStart w:id="336" w:name="_Toc120025134"/>
      <w:bookmarkStart w:id="337" w:name="_Toc120025289"/>
      <w:bookmarkStart w:id="338" w:name="_Toc120091367"/>
      <w:bookmarkStart w:id="339" w:name="_Toc129348855"/>
      <w:r>
        <w:t>5.8</w:t>
      </w:r>
      <w:r w:rsidRPr="000D6532">
        <w:t>.3</w:t>
      </w:r>
      <w:r w:rsidRPr="000D6532">
        <w:tab/>
        <w:t>Service Flows</w:t>
      </w:r>
      <w:bookmarkEnd w:id="335"/>
      <w:bookmarkEnd w:id="336"/>
      <w:bookmarkEnd w:id="337"/>
      <w:bookmarkEnd w:id="338"/>
      <w:bookmarkEnd w:id="339"/>
    </w:p>
    <w:p w14:paraId="4DACD494" w14:textId="27556D24" w:rsidR="008D35E5" w:rsidRDefault="008D35E5" w:rsidP="008D35E5">
      <w:r>
        <w:t>1</w:t>
      </w:r>
      <w:r w:rsidRPr="009607B2">
        <w:t xml:space="preserve">. John opens a </w:t>
      </w:r>
      <w:r w:rsidR="00101040">
        <w:t xml:space="preserve">mobile </w:t>
      </w:r>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7A640D7A" w14:textId="61E3B5A2" w:rsidR="008D35E5" w:rsidRPr="009607B2" w:rsidRDefault="008D35E5" w:rsidP="008D35E5">
      <w:r>
        <w:t xml:space="preserve">2. In the subscription between </w:t>
      </w:r>
      <w:r w:rsidR="00101040">
        <w:t xml:space="preserve">mobile </w:t>
      </w:r>
      <w:r>
        <w:t xml:space="preserve">metaverse </w:t>
      </w:r>
      <w:r w:rsidR="00101040">
        <w:t xml:space="preserve">service </w:t>
      </w:r>
      <w:r>
        <w:t>(which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7BBFB63"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r w:rsidR="00101040">
        <w:t xml:space="preserve">can </w:t>
      </w:r>
      <w:r>
        <w:t>feel the brushstrokes with the tactile feedback.</w:t>
      </w:r>
    </w:p>
    <w:p w14:paraId="3F786FEA" w14:textId="277B1932" w:rsidR="008D35E5" w:rsidRDefault="008D35E5" w:rsidP="008D35E5">
      <w:r>
        <w:t xml:space="preserve">4. In this case, </w:t>
      </w:r>
      <w:r w:rsidR="001D5B8B">
        <w:t xml:space="preserve">the mobile </w:t>
      </w:r>
      <w:r>
        <w:t xml:space="preserve">metaverse </w:t>
      </w:r>
      <w:r w:rsidR="001D5B8B">
        <w:t xml:space="preserve">service </w:t>
      </w:r>
      <w:r>
        <w:t>will have a policy to use a same QoS level for the video flows in live music condition and painting condition and inform network on this decision.</w:t>
      </w:r>
    </w:p>
    <w:p w14:paraId="0A6A42A5" w14:textId="0D611322" w:rsidR="008D35E5" w:rsidRDefault="008D35E5" w:rsidP="008D35E5">
      <w:r>
        <w:t xml:space="preserve">5. As </w:t>
      </w:r>
      <w:r w:rsidR="006D2DD2">
        <w:t>John is painting and enjoying the live show</w:t>
      </w:r>
      <w:r>
        <w:t xml:space="preserve"> at the same time, the coordination between video flow, audio flow in live music </w:t>
      </w:r>
      <w:r w:rsidR="001D5B8B">
        <w:t xml:space="preserve">mobile metaverse service </w:t>
      </w:r>
      <w:r>
        <w:t xml:space="preserve">and the video flow and tactile flow in painting </w:t>
      </w:r>
      <w:r w:rsidR="001D5B8B">
        <w:t xml:space="preserve">mobile metaverse service </w:t>
      </w:r>
      <w:r>
        <w:t>need to be coordinated</w:t>
      </w:r>
      <w:r w:rsidR="001D5B8B">
        <w:t xml:space="preserve">. This </w:t>
      </w:r>
      <w:r>
        <w:t xml:space="preserve">coordination information need to be share </w:t>
      </w:r>
      <w:r w:rsidR="001D5B8B">
        <w:t xml:space="preserve">with the </w:t>
      </w:r>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340" w:name="_Toc120013017"/>
      <w:bookmarkStart w:id="341" w:name="_Toc120025135"/>
      <w:bookmarkStart w:id="342" w:name="_Toc120025290"/>
      <w:bookmarkStart w:id="343" w:name="_Toc120091368"/>
      <w:bookmarkStart w:id="344" w:name="_Toc129348856"/>
      <w:r>
        <w:t>5.8</w:t>
      </w:r>
      <w:r w:rsidRPr="000D6532">
        <w:t>.4</w:t>
      </w:r>
      <w:r w:rsidRPr="000D6532">
        <w:tab/>
        <w:t>Post-conditions</w:t>
      </w:r>
      <w:bookmarkEnd w:id="340"/>
      <w:bookmarkEnd w:id="341"/>
      <w:bookmarkEnd w:id="342"/>
      <w:bookmarkEnd w:id="343"/>
      <w:bookmarkEnd w:id="344"/>
    </w:p>
    <w:p w14:paraId="038105D2" w14:textId="6027AD22" w:rsidR="008D35E5" w:rsidRPr="009607B2" w:rsidRDefault="008D35E5" w:rsidP="008D35E5">
      <w:r w:rsidRPr="009607B2">
        <w:t>John use</w:t>
      </w:r>
      <w:r w:rsidR="001D5B8B">
        <w:t>d</w:t>
      </w:r>
      <w:r w:rsidRPr="009607B2">
        <w:t xml:space="preserve"> both the VR glasses and the tactile gloves in </w:t>
      </w:r>
      <w:r w:rsidR="001D5B8B">
        <w:t xml:space="preserve">distinct mobile </w:t>
      </w:r>
      <w:r w:rsidRPr="009607B2">
        <w:t>metaverse</w:t>
      </w:r>
      <w:r w:rsidR="001D5B8B">
        <w:t xml:space="preserve"> services</w:t>
      </w:r>
      <w:r w:rsidRPr="009607B2">
        <w:t xml:space="preserve"> with very good user </w:t>
      </w:r>
      <w:r w:rsidR="001D5B8B">
        <w:t xml:space="preserve">combined </w:t>
      </w:r>
      <w:r w:rsidRPr="009607B2">
        <w:t>experience.</w:t>
      </w:r>
    </w:p>
    <w:p w14:paraId="07C8F37A" w14:textId="331DBF73" w:rsidR="008D35E5" w:rsidRPr="000D6532" w:rsidRDefault="008D35E5" w:rsidP="008D35E5">
      <w:pPr>
        <w:pStyle w:val="Heading3"/>
      </w:pPr>
      <w:bookmarkStart w:id="345" w:name="_Toc120013018"/>
      <w:bookmarkStart w:id="346" w:name="_Toc120025136"/>
      <w:bookmarkStart w:id="347" w:name="_Toc120025291"/>
      <w:bookmarkStart w:id="348" w:name="_Toc120091369"/>
      <w:bookmarkStart w:id="349" w:name="_Toc129348857"/>
      <w:r>
        <w:t>5.8</w:t>
      </w:r>
      <w:r w:rsidRPr="000D6532">
        <w:t>.5</w:t>
      </w:r>
      <w:r w:rsidRPr="000D6532">
        <w:tab/>
      </w:r>
      <w:r>
        <w:t>Existing</w:t>
      </w:r>
      <w:r w:rsidRPr="000D6532">
        <w:t xml:space="preserve"> </w:t>
      </w:r>
      <w:r>
        <w:t>features partly or fully covering the use case functionality</w:t>
      </w:r>
      <w:bookmarkEnd w:id="345"/>
      <w:bookmarkEnd w:id="346"/>
      <w:bookmarkEnd w:id="347"/>
      <w:bookmarkEnd w:id="348"/>
      <w:bookmarkEnd w:id="349"/>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350" w:name="_Toc120013019"/>
      <w:bookmarkStart w:id="351" w:name="_Toc120025137"/>
      <w:bookmarkStart w:id="352" w:name="_Toc120025292"/>
      <w:bookmarkStart w:id="353" w:name="_Toc120091370"/>
      <w:bookmarkStart w:id="354" w:name="_Toc129348858"/>
      <w:r>
        <w:lastRenderedPageBreak/>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350"/>
      <w:bookmarkEnd w:id="351"/>
      <w:bookmarkEnd w:id="352"/>
      <w:bookmarkEnd w:id="353"/>
      <w:bookmarkEnd w:id="354"/>
    </w:p>
    <w:p w14:paraId="7DB534F4" w14:textId="392E2266"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r w:rsidR="001D5B8B">
        <w:t xml:space="preserve">mobile metaverse </w:t>
      </w:r>
      <w:r>
        <w:rPr>
          <w:rFonts w:hint="eastAsia"/>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3EB6B9F4" w14:textId="2D0321AC" w:rsidR="00E22EDD" w:rsidRPr="00D74621" w:rsidRDefault="00E22EDD" w:rsidP="00D74621">
      <w:pPr>
        <w:pStyle w:val="Heading2"/>
      </w:pPr>
      <w:bookmarkStart w:id="355" w:name="_Toc120013020"/>
      <w:bookmarkStart w:id="356" w:name="_Toc120025138"/>
      <w:bookmarkStart w:id="357" w:name="_Toc120025293"/>
      <w:bookmarkStart w:id="358" w:name="_Toc120091371"/>
      <w:bookmarkStart w:id="359" w:name="_Toc129348859"/>
      <w:r w:rsidRPr="00D74621">
        <w:t>5.9</w:t>
      </w:r>
      <w:r w:rsidR="002D5784">
        <w:tab/>
      </w:r>
      <w:r w:rsidRPr="00955194">
        <w:t>Synchronized predictive avatars</w:t>
      </w:r>
      <w:bookmarkEnd w:id="355"/>
      <w:bookmarkEnd w:id="356"/>
      <w:bookmarkEnd w:id="357"/>
      <w:bookmarkEnd w:id="358"/>
      <w:bookmarkEnd w:id="359"/>
    </w:p>
    <w:p w14:paraId="03089C90" w14:textId="05B68264" w:rsidR="00E22EDD" w:rsidRDefault="00E22EDD" w:rsidP="00E22EDD">
      <w:pPr>
        <w:pStyle w:val="Heading3"/>
        <w:rPr>
          <w:lang w:val="en-US"/>
        </w:rPr>
      </w:pPr>
      <w:bookmarkStart w:id="360" w:name="_Toc120013021"/>
      <w:bookmarkStart w:id="361" w:name="_Toc120025139"/>
      <w:bookmarkStart w:id="362" w:name="_Toc120025294"/>
      <w:bookmarkStart w:id="363" w:name="_Toc120091372"/>
      <w:bookmarkStart w:id="364" w:name="_Toc129348860"/>
      <w:r>
        <w:rPr>
          <w:lang w:val="en-US"/>
        </w:rPr>
        <w:t>5.9</w:t>
      </w:r>
      <w:r w:rsidRPr="002C663E">
        <w:rPr>
          <w:lang w:val="en-US"/>
        </w:rPr>
        <w:t xml:space="preserve">.1 </w:t>
      </w:r>
      <w:r w:rsidRPr="002C663E">
        <w:rPr>
          <w:lang w:val="en-US"/>
        </w:rPr>
        <w:tab/>
        <w:t>Description</w:t>
      </w:r>
      <w:bookmarkEnd w:id="360"/>
      <w:bookmarkEnd w:id="361"/>
      <w:bookmarkEnd w:id="362"/>
      <w:bookmarkEnd w:id="363"/>
      <w:bookmarkEnd w:id="364"/>
    </w:p>
    <w:p w14:paraId="7C6AE865" w14:textId="14BD8A69" w:rsidR="00E22EDD" w:rsidRPr="00D14A9F" w:rsidRDefault="00E22EDD" w:rsidP="00E22EDD">
      <w:pPr>
        <w:rPr>
          <w:lang w:val="en-US"/>
        </w:rPr>
      </w:pPr>
      <w:r w:rsidRPr="00D14A9F">
        <w:rPr>
          <w:lang w:val="en-US"/>
        </w:rPr>
        <w:t xml:space="preserve">In this first use case, three users are using the 5GS to join an immersive </w:t>
      </w:r>
      <w:r w:rsidR="00544F6E">
        <w:rPr>
          <w:lang w:val="en-US"/>
        </w:rPr>
        <w:t xml:space="preserve">mobile </w:t>
      </w:r>
      <w:r w:rsidRPr="00D14A9F">
        <w:rPr>
          <w:lang w:val="en-US"/>
        </w:rPr>
        <w:t xml:space="preserve">metaverse </w:t>
      </w:r>
      <w:r>
        <w:rPr>
          <w:lang w:val="en-US"/>
        </w:rPr>
        <w:t>activity</w:t>
      </w:r>
      <w:r w:rsidRPr="00D14A9F">
        <w:rPr>
          <w:lang w:val="en-US"/>
        </w:rPr>
        <w:t xml:space="preserve">. The users Bob, Lukas, and Yong are located in the USA, Germany and China, respectively. Each of the users is served by a local </w:t>
      </w:r>
      <w:r w:rsidR="00544F6E">
        <w:rPr>
          <w:lang w:val="en-US"/>
        </w:rPr>
        <w:t xml:space="preserve">mobile </w:t>
      </w:r>
      <w:r w:rsidRPr="00D14A9F">
        <w:rPr>
          <w:lang w:val="en-US"/>
        </w:rPr>
        <w:t xml:space="preserve">metaverse </w:t>
      </w:r>
      <w:r w:rsidR="00544F6E">
        <w:rPr>
          <w:lang w:val="en-US"/>
        </w:rPr>
        <w:t xml:space="preserve">service </w:t>
      </w:r>
      <w:r w:rsidRPr="00D14A9F">
        <w:rPr>
          <w:lang w:val="en-US"/>
        </w:rPr>
        <w:t>edge computing server</w:t>
      </w:r>
      <w:r>
        <w:rPr>
          <w:lang w:val="en-US"/>
        </w:rPr>
        <w:t xml:space="preserve"> (MECS)</w:t>
      </w:r>
      <w:r w:rsidRPr="00D14A9F">
        <w:rPr>
          <w:lang w:val="en-US"/>
        </w:rPr>
        <w:t xml:space="preserve"> hosted in the 5GS, each of the </w:t>
      </w:r>
      <w:r w:rsidR="00544F6E">
        <w:rPr>
          <w:lang w:val="en-US"/>
        </w:rPr>
        <w:t xml:space="preserve">mobile metaverse </w:t>
      </w:r>
      <w:r w:rsidRPr="00D14A9F">
        <w:rPr>
          <w:lang w:val="en-US"/>
        </w:rPr>
        <w:t xml:space="preserve">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r w:rsidR="00544F6E">
        <w:rPr>
          <w:lang w:val="en-US"/>
        </w:rPr>
        <w:t xml:space="preserve">mobile </w:t>
      </w:r>
      <w:r w:rsidRPr="00D14A9F">
        <w:rPr>
          <w:lang w:val="en-US"/>
        </w:rPr>
        <w:t>metaverse</w:t>
      </w:r>
      <w:r>
        <w:rPr>
          <w:lang w:val="en-US"/>
        </w:rPr>
        <w:t xml:space="preserve"> activity, such as a joint game or</w:t>
      </w:r>
      <w:r w:rsidRPr="00D14A9F">
        <w:rPr>
          <w:lang w:val="en-US"/>
        </w:rPr>
        <w:t xml:space="preserve"> teleconference, the avatar of the user is loaded in the </w:t>
      </w:r>
      <w:r w:rsidR="00544F6E">
        <w:rPr>
          <w:lang w:val="en-US"/>
        </w:rPr>
        <w:t>MECS</w:t>
      </w:r>
      <w:r w:rsidRPr="00D14A9F">
        <w:rPr>
          <w:lang w:val="en-US"/>
        </w:rPr>
        <w:t xml:space="preserve"> of the other users. For instance, the </w:t>
      </w:r>
      <w:r w:rsidR="00544F6E">
        <w:rPr>
          <w:lang w:val="en-US"/>
        </w:rPr>
        <w:t>MECS</w:t>
      </w:r>
      <w:r w:rsidRPr="00D14A9F">
        <w:rPr>
          <w:lang w:val="en-US"/>
        </w:rPr>
        <w:t xml:space="preserve"> close to Bob hosts the avatars of Yong and Lukas. </w:t>
      </w:r>
    </w:p>
    <w:p w14:paraId="2C6271B7" w14:textId="467389AE"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00544F6E">
        <w:rPr>
          <w:lang w:val="en-US"/>
        </w:rPr>
        <w:t xml:space="preserve">location agnostic </w:t>
      </w:r>
      <w:r w:rsidRPr="00D14A9F">
        <w:rPr>
          <w:lang w:val="en-US"/>
        </w:rPr>
        <w:t xml:space="preserve">metaverse </w:t>
      </w:r>
      <w:r w:rsidR="00544F6E">
        <w:rPr>
          <w:lang w:val="en-US"/>
        </w:rPr>
        <w:t xml:space="preserve">service </w:t>
      </w:r>
      <w:r w:rsidRPr="00D14A9F">
        <w:rPr>
          <w:lang w:val="en-US"/>
        </w:rPr>
        <w:t>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r w:rsidR="00544F6E">
        <w:rPr>
          <w:lang w:val="en-US"/>
        </w:rPr>
        <w:t>digital</w:t>
      </w:r>
      <w:r w:rsidR="00544F6E" w:rsidRPr="00D14A9F">
        <w:rPr>
          <w:lang w:val="en-US"/>
        </w:rPr>
        <w:t xml:space="preserve"> </w:t>
      </w:r>
      <w:r w:rsidRPr="00D14A9F">
        <w:rPr>
          <w:lang w:val="en-US"/>
        </w:rPr>
        <w:t>representation</w:t>
      </w:r>
      <w:r w:rsidR="00544F6E">
        <w:rPr>
          <w:lang w:val="en-US"/>
        </w:rPr>
        <w:t xml:space="preserve"> (i.e. avatar)</w:t>
      </w:r>
      <w:r w:rsidRPr="00D14A9F">
        <w:rPr>
          <w:lang w:val="en-US"/>
        </w:rPr>
        <w:t xml:space="preserve">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5975A024"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w:t>
      </w:r>
      <w:r w:rsidR="00544F6E">
        <w:rPr>
          <w:lang w:val="en-US"/>
        </w:rPr>
        <w:t xml:space="preserve">digital </w:t>
      </w:r>
      <w:r w:rsidRPr="00D14A9F">
        <w:rPr>
          <w:lang w:val="en-US"/>
        </w:rPr>
        <w:t xml:space="preserve">representation </w:t>
      </w:r>
      <w:r w:rsidR="00544F6E">
        <w:rPr>
          <w:lang w:val="en-US"/>
        </w:rPr>
        <w:t xml:space="preserve">(i.e. avatar) </w:t>
      </w:r>
      <w:r w:rsidRPr="00D14A9F">
        <w:rPr>
          <w:lang w:val="en-US"/>
        </w:rPr>
        <w:t xml:space="preserve">of the </w:t>
      </w:r>
      <w:r>
        <w:rPr>
          <w:lang w:val="en-US"/>
        </w:rPr>
        <w:t xml:space="preserve">users to be rendered in local rendering devices of Bob. A particular example of such scenario might be about gaming: Yong, Lukas, and Bob are playing baseball in an immersive </w:t>
      </w:r>
      <w:r w:rsidR="00544F6E">
        <w:rPr>
          <w:lang w:val="en-US"/>
        </w:rPr>
        <w:t xml:space="preserve">mobile metaverse </w:t>
      </w:r>
      <w:r>
        <w:rPr>
          <w:lang w:val="en-US"/>
        </w:rPr>
        <w:t>activity , and it is Yong’s turn to hit the ball that is going to be thrown by Lukas. If Yong hits the ball, then Bob can continue running since Yong and Bob are playing in the same team. In this example, the</w:t>
      </w:r>
      <w:r w:rsidR="00544F6E">
        <w:rPr>
          <w:lang w:val="en-US"/>
        </w:rPr>
        <w:t xml:space="preserve"> digital representation (e.g.</w:t>
      </w:r>
      <w:r>
        <w:rPr>
          <w:lang w:val="en-US"/>
        </w:rPr>
        <w:t xml:space="preserve"> avatar</w:t>
      </w:r>
      <w:r w:rsidR="00544F6E">
        <w:rPr>
          <w:lang w:val="en-US"/>
        </w:rPr>
        <w:t>)</w:t>
      </w:r>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r w:rsidR="00544F6E">
        <w:rPr>
          <w:lang w:val="en-US"/>
        </w:rPr>
        <w:t xml:space="preserve">mobile </w:t>
      </w:r>
      <w:r>
        <w:rPr>
          <w:lang w:val="en-US"/>
        </w:rPr>
        <w:t xml:space="preserve">metaverse experience. </w:t>
      </w:r>
    </w:p>
    <w:p w14:paraId="485D87E4" w14:textId="1CA71637"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r w:rsidR="00544F6E">
        <w:rPr>
          <w:lang w:val="en-US"/>
        </w:rPr>
        <w:t xml:space="preserve">location agnostic service </w:t>
      </w:r>
      <w:r>
        <w:rPr>
          <w:lang w:val="en-US"/>
        </w:rPr>
        <w:t xml:space="preserve">experience in a similar was as in [28]. Synchronized predictive </w:t>
      </w:r>
      <w:r w:rsidR="00544F6E">
        <w:rPr>
          <w:lang w:val="en-US"/>
        </w:rPr>
        <w:t xml:space="preserve">digital representation (e.g. </w:t>
      </w:r>
      <w:r>
        <w:rPr>
          <w:lang w:val="en-US"/>
        </w:rPr>
        <w:t>avatars</w:t>
      </w:r>
      <w:r w:rsidR="00544F6E">
        <w:rPr>
          <w:lang w:val="en-US"/>
        </w:rPr>
        <w:t>)</w:t>
      </w:r>
      <w:r>
        <w:rPr>
          <w:lang w:val="en-US"/>
        </w:rPr>
        <w:t xml:space="preserve"> are however not limited to the gaming industry and can play a relevant role in other </w:t>
      </w:r>
      <w:r w:rsidR="00544F6E">
        <w:rPr>
          <w:lang w:val="en-US"/>
        </w:rPr>
        <w:t>metaverse services</w:t>
      </w:r>
      <w:r>
        <w:rPr>
          <w:lang w:val="en-US"/>
        </w:rPr>
        <w:t xml:space="preserve">, e.g., immersive healthcare or teleconferencing use cases. This scenario involving synchronized predictive </w:t>
      </w:r>
      <w:r w:rsidR="00544F6E">
        <w:rPr>
          <w:lang w:val="en-US"/>
        </w:rPr>
        <w:t xml:space="preserve">digital representation (e.g. </w:t>
      </w:r>
      <w:r>
        <w:rPr>
          <w:lang w:val="en-US"/>
        </w:rPr>
        <w:t>avatars</w:t>
      </w:r>
      <w:r w:rsidR="00544F6E">
        <w:rPr>
          <w:lang w:val="en-US"/>
        </w:rPr>
        <w:t>)</w:t>
      </w:r>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lastRenderedPageBreak/>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365" w:name="_Toc120013022"/>
      <w:bookmarkStart w:id="366" w:name="_Toc120025140"/>
      <w:bookmarkStart w:id="367" w:name="_Toc120025295"/>
      <w:bookmarkStart w:id="368" w:name="_Toc120091373"/>
      <w:bookmarkStart w:id="369" w:name="_Toc129348861"/>
      <w:r>
        <w:rPr>
          <w:lang w:val="en-US"/>
        </w:rPr>
        <w:t>5.9.2</w:t>
      </w:r>
      <w:r>
        <w:rPr>
          <w:lang w:val="en-US"/>
        </w:rPr>
        <w:tab/>
      </w:r>
      <w:r w:rsidRPr="004640D0">
        <w:t>Pre</w:t>
      </w:r>
      <w:r>
        <w:rPr>
          <w:lang w:val="en-US"/>
        </w:rPr>
        <w:t>-conditions</w:t>
      </w:r>
      <w:bookmarkEnd w:id="365"/>
      <w:bookmarkEnd w:id="366"/>
      <w:bookmarkEnd w:id="367"/>
      <w:bookmarkEnd w:id="368"/>
      <w:bookmarkEnd w:id="369"/>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148B894C"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r w:rsidR="00544F6E">
        <w:rPr>
          <w:lang w:val="en-US"/>
        </w:rPr>
        <w:t xml:space="preserve">mobile </w:t>
      </w:r>
      <w:r w:rsidRPr="00D14A9F">
        <w:rPr>
          <w:lang w:val="en-US"/>
        </w:rPr>
        <w:t>metaverse services.</w:t>
      </w:r>
    </w:p>
    <w:p w14:paraId="1921A77D" w14:textId="28503B6C"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r w:rsidR="00544F6E">
        <w:rPr>
          <w:lang w:val="en-US"/>
        </w:rPr>
        <w:t xml:space="preserve">mobile </w:t>
      </w:r>
      <w:r w:rsidRPr="00D14A9F">
        <w:rPr>
          <w:lang w:val="en-US"/>
        </w:rPr>
        <w:t>metaverse services.</w:t>
      </w:r>
    </w:p>
    <w:p w14:paraId="3B2327C0" w14:textId="243CBA7F"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r w:rsidR="00544F6E">
        <w:rPr>
          <w:lang w:val="en-US"/>
        </w:rPr>
        <w:t xml:space="preserve">mobile </w:t>
      </w:r>
      <w:r>
        <w:rPr>
          <w:lang w:val="en-US"/>
        </w:rPr>
        <w:t xml:space="preserve">metaverse </w:t>
      </w:r>
      <w:r w:rsidR="00544F6E">
        <w:rPr>
          <w:lang w:val="en-US"/>
        </w:rPr>
        <w:t xml:space="preserve">service </w:t>
      </w:r>
      <w:r>
        <w:rPr>
          <w:lang w:val="en-US"/>
        </w:rPr>
        <w:t>activity</w:t>
      </w:r>
      <w:r w:rsidRPr="00D14A9F">
        <w:rPr>
          <w:lang w:val="en-US"/>
        </w:rPr>
        <w:t>.</w:t>
      </w:r>
    </w:p>
    <w:p w14:paraId="4EB8B336" w14:textId="5475A182" w:rsidR="00E22EDD" w:rsidRPr="00156809" w:rsidRDefault="00E22EDD" w:rsidP="00E22EDD">
      <w:pPr>
        <w:pStyle w:val="Heading3"/>
        <w:rPr>
          <w:lang w:val="en-US"/>
        </w:rPr>
      </w:pPr>
      <w:bookmarkStart w:id="370" w:name="_Toc49943788"/>
      <w:bookmarkStart w:id="371" w:name="_Toc49944501"/>
      <w:bookmarkStart w:id="372" w:name="_Toc120013023"/>
      <w:bookmarkStart w:id="373" w:name="_Toc120025141"/>
      <w:bookmarkStart w:id="374" w:name="_Toc120025296"/>
      <w:bookmarkStart w:id="375" w:name="_Toc120091374"/>
      <w:bookmarkStart w:id="376" w:name="_Toc129348862"/>
      <w:r>
        <w:rPr>
          <w:lang w:val="en-US"/>
        </w:rPr>
        <w:t>5.9</w:t>
      </w:r>
      <w:r w:rsidRPr="00156809">
        <w:rPr>
          <w:lang w:val="en-US"/>
        </w:rPr>
        <w:t>.3</w:t>
      </w:r>
      <w:r w:rsidRPr="00156809">
        <w:rPr>
          <w:lang w:val="en-US"/>
        </w:rPr>
        <w:tab/>
        <w:t>Service Flows</w:t>
      </w:r>
      <w:bookmarkEnd w:id="370"/>
      <w:bookmarkEnd w:id="371"/>
      <w:bookmarkEnd w:id="372"/>
      <w:bookmarkEnd w:id="373"/>
      <w:bookmarkEnd w:id="374"/>
      <w:bookmarkEnd w:id="375"/>
      <w:bookmarkEnd w:id="376"/>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493B6142"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 xml:space="preserve">immersive </w:t>
      </w:r>
      <w:r w:rsidR="00544F6E">
        <w:rPr>
          <w:lang w:val="en-US" w:eastAsia="zh-CN"/>
        </w:rPr>
        <w:t xml:space="preserve">mobile </w:t>
      </w:r>
      <w:r>
        <w:rPr>
          <w:lang w:val="en-US" w:eastAsia="zh-CN"/>
        </w:rPr>
        <w:t xml:space="preserve">metaverse </w:t>
      </w:r>
      <w:r w:rsidR="00544F6E">
        <w:rPr>
          <w:lang w:val="en-US" w:eastAsia="zh-CN"/>
        </w:rPr>
        <w:t xml:space="preserve">service </w:t>
      </w:r>
      <w:r>
        <w:rPr>
          <w:lang w:val="en-US" w:eastAsia="zh-CN"/>
        </w:rPr>
        <w:t>activity</w:t>
      </w:r>
      <w:r w:rsidRPr="00D14A9F">
        <w:rPr>
          <w:lang w:val="en-US" w:eastAsia="zh-CN"/>
        </w:rPr>
        <w:t xml:space="preserve"> and give consent to the deployment of their avatars.</w:t>
      </w:r>
    </w:p>
    <w:p w14:paraId="47826949" w14:textId="510BFD64" w:rsidR="00E22EDD" w:rsidRDefault="00E22EDD" w:rsidP="00E22EDD">
      <w:pPr>
        <w:pStyle w:val="B1"/>
        <w:rPr>
          <w:lang w:val="en-US" w:eastAsia="zh-CN"/>
        </w:rPr>
      </w:pPr>
      <w:r w:rsidRPr="00D14A9F">
        <w:rPr>
          <w:lang w:val="en-US" w:eastAsia="zh-CN"/>
        </w:rPr>
        <w:t>2.</w:t>
      </w:r>
      <w:r w:rsidRPr="00D14A9F">
        <w:rPr>
          <w:lang w:val="en-US" w:eastAsia="zh-CN"/>
        </w:rPr>
        <w:tab/>
      </w:r>
      <w:r w:rsidR="00544F6E">
        <w:rPr>
          <w:lang w:val="en-US" w:eastAsia="zh-CN"/>
        </w:rPr>
        <w:t>S</w:t>
      </w:r>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5404D51F" w:rsidR="00E22EDD" w:rsidRDefault="00E22EDD" w:rsidP="00E22EDD">
      <w:pPr>
        <w:pStyle w:val="B1"/>
        <w:rPr>
          <w:lang w:val="en-US"/>
        </w:rPr>
      </w:pPr>
      <w:r>
        <w:rPr>
          <w:lang w:val="en-US" w:eastAsia="zh-CN"/>
        </w:rPr>
        <w:t xml:space="preserve">3. </w:t>
      </w:r>
      <w:r>
        <w:rPr>
          <w:lang w:val="en-US" w:eastAsia="zh-CN"/>
        </w:rPr>
        <w:tab/>
      </w:r>
      <w:r w:rsidRPr="00D14A9F">
        <w:rPr>
          <w:lang w:val="en-US" w:eastAsia="zh-CN"/>
        </w:rPr>
        <w:t xml:space="preserve">Each of the edge computing servers applies the incoming data stream representing each of the far located users to the corresponding </w:t>
      </w:r>
      <w:r w:rsidR="00544F6E">
        <w:rPr>
          <w:lang w:val="en-US"/>
        </w:rPr>
        <w:t xml:space="preserve">digital representation (e.g. </w:t>
      </w:r>
      <w:r w:rsidRPr="00D14A9F">
        <w:rPr>
          <w:lang w:val="en-US" w:eastAsia="zh-CN"/>
        </w:rPr>
        <w:t>avatar</w:t>
      </w:r>
      <w:r w:rsidR="00544F6E">
        <w:rPr>
          <w:lang w:val="en-US" w:eastAsia="zh-CN"/>
        </w:rPr>
        <w:t>)</w:t>
      </w:r>
      <w:r w:rsidRPr="00D14A9F">
        <w:rPr>
          <w:lang w:val="en-US" w:eastAsia="zh-CN"/>
        </w:rPr>
        <w:t xml:space="preserve"> predictive models – taking into account the current communication parameters/performance, e.g., latency – to create a combined, synchronized, and current </w:t>
      </w:r>
      <w:r w:rsidR="00544F6E">
        <w:rPr>
          <w:lang w:val="en-US" w:eastAsia="zh-CN"/>
        </w:rPr>
        <w:t xml:space="preserve">digital </w:t>
      </w:r>
      <w:r w:rsidRPr="00D14A9F">
        <w:rPr>
          <w:lang w:val="en-US" w:eastAsia="zh-CN"/>
        </w:rPr>
        <w:t xml:space="preserve">representation of the remote users that is provided as input to rendering devices in the local </w:t>
      </w:r>
      <w:r>
        <w:rPr>
          <w:lang w:val="en-US" w:eastAsia="zh-CN"/>
        </w:rPr>
        <w:t>environment</w:t>
      </w:r>
      <w:r w:rsidRPr="00D14A9F">
        <w:rPr>
          <w:lang w:val="en-US" w:eastAsia="zh-CN"/>
        </w:rPr>
        <w:t>.</w:t>
      </w:r>
    </w:p>
    <w:p w14:paraId="4036DBFD" w14:textId="7D5D9699"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edge computing server associated to Lukas will run the </w:t>
      </w:r>
      <w:r w:rsidR="00544F6E">
        <w:rPr>
          <w:lang w:val="en-US"/>
        </w:rPr>
        <w:t xml:space="preserve">digital representation (e.g. </w:t>
      </w:r>
      <w:r>
        <w:rPr>
          <w:lang w:val="en-US" w:eastAsia="zh-CN"/>
        </w:rPr>
        <w:t>avatar</w:t>
      </w:r>
      <w:r w:rsidR="00544F6E">
        <w:rPr>
          <w:lang w:val="en-US" w:eastAsia="zh-CN"/>
        </w:rPr>
        <w:t>)</w:t>
      </w:r>
      <w:r>
        <w:rPr>
          <w:lang w:val="en-US" w:eastAsia="zh-CN"/>
        </w:rPr>
        <w:t xml:space="preserve"> predictive models of Yong and Bob and consume the data streams coming from those users</w:t>
      </w:r>
      <w:r w:rsidR="00BB0C4B">
        <w:rPr>
          <w:lang w:val="en-US" w:eastAsia="zh-CN"/>
        </w:rPr>
        <w:t xml:space="preserve">. </w:t>
      </w:r>
    </w:p>
    <w:p w14:paraId="13A250F4" w14:textId="79BBF666" w:rsidR="00E22EDD" w:rsidRPr="000D6532" w:rsidRDefault="00E22EDD" w:rsidP="00E22EDD">
      <w:pPr>
        <w:pStyle w:val="Heading3"/>
      </w:pPr>
      <w:bookmarkStart w:id="377" w:name="_Toc49943789"/>
      <w:bookmarkStart w:id="378" w:name="_Toc49944502"/>
      <w:bookmarkStart w:id="379" w:name="_Toc120013024"/>
      <w:bookmarkStart w:id="380" w:name="_Toc120025142"/>
      <w:bookmarkStart w:id="381" w:name="_Toc120025297"/>
      <w:bookmarkStart w:id="382" w:name="_Toc120091375"/>
      <w:bookmarkStart w:id="383" w:name="_Toc129348863"/>
      <w:r>
        <w:t>5.9</w:t>
      </w:r>
      <w:r w:rsidRPr="000D6532">
        <w:t>.4</w:t>
      </w:r>
      <w:r w:rsidRPr="000D6532">
        <w:tab/>
        <w:t>Post-conditions</w:t>
      </w:r>
      <w:bookmarkEnd w:id="377"/>
      <w:bookmarkEnd w:id="378"/>
      <w:bookmarkEnd w:id="379"/>
      <w:bookmarkEnd w:id="380"/>
      <w:bookmarkEnd w:id="381"/>
      <w:bookmarkEnd w:id="382"/>
      <w:bookmarkEnd w:id="383"/>
    </w:p>
    <w:p w14:paraId="55086486" w14:textId="6BA6C9C3" w:rsidR="00E22EDD" w:rsidRPr="00A70775" w:rsidRDefault="00E22EDD" w:rsidP="00A70775">
      <w:bookmarkStart w:id="384" w:name="_Toc49943790"/>
      <w:bookmarkStart w:id="385" w:name="_Toc49944503"/>
      <w:r w:rsidRPr="00A70775">
        <w:t xml:space="preserve">The main post-condition is that each of the users enjoy an immersive metaverse </w:t>
      </w:r>
      <w:r w:rsidR="00544F6E">
        <w:t xml:space="preserve">service </w:t>
      </w:r>
      <w:r w:rsidRPr="00A70775">
        <w:t xml:space="preserve">activity. </w:t>
      </w:r>
    </w:p>
    <w:p w14:paraId="3E055840" w14:textId="23B85CBB" w:rsidR="00E22EDD" w:rsidRPr="000D6532" w:rsidRDefault="00E22EDD" w:rsidP="00E22EDD">
      <w:pPr>
        <w:pStyle w:val="Heading3"/>
      </w:pPr>
      <w:bookmarkStart w:id="386" w:name="_Toc120013025"/>
      <w:bookmarkStart w:id="387" w:name="_Toc120025143"/>
      <w:bookmarkStart w:id="388" w:name="_Toc120025298"/>
      <w:bookmarkStart w:id="389" w:name="_Toc120091376"/>
      <w:bookmarkStart w:id="390" w:name="_Toc129348864"/>
      <w:r>
        <w:lastRenderedPageBreak/>
        <w:t>5.9</w:t>
      </w:r>
      <w:r w:rsidRPr="000D6532">
        <w:t>.5</w:t>
      </w:r>
      <w:r w:rsidRPr="000D6532">
        <w:tab/>
      </w:r>
      <w:r>
        <w:t>Existing</w:t>
      </w:r>
      <w:r w:rsidRPr="000D6532">
        <w:t xml:space="preserve"> </w:t>
      </w:r>
      <w:r>
        <w:t>features partly or fully covering the use case functionality</w:t>
      </w:r>
      <w:bookmarkEnd w:id="384"/>
      <w:bookmarkEnd w:id="385"/>
      <w:bookmarkEnd w:id="386"/>
      <w:bookmarkEnd w:id="387"/>
      <w:bookmarkEnd w:id="388"/>
      <w:bookmarkEnd w:id="389"/>
      <w:bookmarkEnd w:id="390"/>
    </w:p>
    <w:p w14:paraId="6E17547B" w14:textId="77777777" w:rsidR="00E22EDD" w:rsidRDefault="00E22EDD" w:rsidP="00E22EDD">
      <w:pPr>
        <w:rPr>
          <w:lang w:val="en-US" w:eastAsia="zh-CN" w:bidi="ar"/>
        </w:rPr>
      </w:pPr>
      <w:bookmarkStart w:id="391" w:name="_Toc49943791"/>
      <w:bookmarkStart w:id="392"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56CDA4C8"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r w:rsidR="00544F6E">
        <w:rPr>
          <w:lang w:val="en-US"/>
        </w:rPr>
        <w:t xml:space="preserve">digital representation (e.g. </w:t>
      </w:r>
      <w:r w:rsidRPr="00D976D7">
        <w:rPr>
          <w:lang w:val="en-US" w:eastAsia="zh-CN" w:bidi="ar"/>
        </w:rPr>
        <w:t>avatar</w:t>
      </w:r>
      <w:r w:rsidR="00544F6E">
        <w:rPr>
          <w:lang w:val="en-US" w:eastAsia="zh-CN" w:bidi="ar"/>
        </w:rPr>
        <w:t>)</w:t>
      </w:r>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393" w:name="_Toc120013026"/>
      <w:bookmarkStart w:id="394" w:name="_Toc120025144"/>
      <w:bookmarkStart w:id="395" w:name="_Toc120025299"/>
      <w:bookmarkStart w:id="396" w:name="_Toc120091377"/>
      <w:bookmarkStart w:id="397" w:name="_Toc129348865"/>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391"/>
      <w:bookmarkEnd w:id="392"/>
      <w:bookmarkEnd w:id="393"/>
      <w:bookmarkEnd w:id="394"/>
      <w:bookmarkEnd w:id="395"/>
      <w:bookmarkEnd w:id="396"/>
      <w:bookmarkEnd w:id="397"/>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5A495097"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r w:rsidR="00544F6E">
        <w:t>service hosting environment</w:t>
      </w:r>
      <w:r w:rsidRPr="00D14A9F">
        <w:t xml:space="preserve">. </w:t>
      </w:r>
    </w:p>
    <w:p w14:paraId="13A5C8BD" w14:textId="49A587D9" w:rsidR="001818C0" w:rsidRDefault="00537B47" w:rsidP="001818C0">
      <w:pPr>
        <w:pStyle w:val="Heading2"/>
      </w:pPr>
      <w:bookmarkStart w:id="398" w:name="_Toc100862436"/>
      <w:bookmarkStart w:id="399" w:name="_Toc100921160"/>
      <w:bookmarkStart w:id="400" w:name="_Toc120013027"/>
      <w:bookmarkStart w:id="401" w:name="_Toc120025145"/>
      <w:bookmarkStart w:id="402" w:name="_Toc120025300"/>
      <w:bookmarkStart w:id="403" w:name="_Toc120091378"/>
      <w:bookmarkStart w:id="404" w:name="_Toc129348866"/>
      <w:r>
        <w:t>5.10</w:t>
      </w:r>
      <w:r w:rsidR="001818C0">
        <w:tab/>
        <w:t>Use case on</w:t>
      </w:r>
      <w:bookmarkEnd w:id="398"/>
      <w:bookmarkEnd w:id="399"/>
      <w:r w:rsidR="001818C0">
        <w:t xml:space="preserve"> </w:t>
      </w:r>
      <w:r w:rsidR="001F7F39">
        <w:t xml:space="preserve">mobile metaverse </w:t>
      </w:r>
      <w:r w:rsidR="001818C0">
        <w:t>for Critical HealthCare Services</w:t>
      </w:r>
      <w:bookmarkEnd w:id="400"/>
      <w:bookmarkEnd w:id="401"/>
      <w:bookmarkEnd w:id="402"/>
      <w:bookmarkEnd w:id="403"/>
      <w:bookmarkEnd w:id="404"/>
    </w:p>
    <w:p w14:paraId="5A12A4EB" w14:textId="691F2855" w:rsidR="001818C0" w:rsidRDefault="00537B47" w:rsidP="001818C0">
      <w:pPr>
        <w:pStyle w:val="Heading3"/>
      </w:pPr>
      <w:bookmarkStart w:id="405" w:name="_Toc100862437"/>
      <w:bookmarkStart w:id="406" w:name="_Toc100921161"/>
      <w:bookmarkStart w:id="407" w:name="_Toc120013028"/>
      <w:bookmarkStart w:id="408" w:name="_Toc120025146"/>
      <w:bookmarkStart w:id="409" w:name="_Toc120025301"/>
      <w:bookmarkStart w:id="410" w:name="_Toc120091379"/>
      <w:bookmarkStart w:id="411" w:name="_Toc129348867"/>
      <w:r>
        <w:t>5.10</w:t>
      </w:r>
      <w:r w:rsidR="001818C0">
        <w:t>.1</w:t>
      </w:r>
      <w:r w:rsidR="001818C0">
        <w:tab/>
        <w:t>Description</w:t>
      </w:r>
      <w:bookmarkEnd w:id="405"/>
      <w:bookmarkEnd w:id="406"/>
      <w:bookmarkEnd w:id="407"/>
      <w:bookmarkEnd w:id="408"/>
      <w:bookmarkEnd w:id="409"/>
      <w:bookmarkEnd w:id="410"/>
      <w:bookmarkEnd w:id="411"/>
    </w:p>
    <w:p w14:paraId="133FB426" w14:textId="3AEAF880" w:rsidR="001F7F39" w:rsidRPr="002C7903" w:rsidRDefault="001F7F39" w:rsidP="001F7F39">
      <w:pPr>
        <w:rPr>
          <w:b/>
          <w:bCs/>
        </w:rPr>
      </w:pPr>
    </w:p>
    <w:p w14:paraId="24630B3B" w14:textId="7C4D6695" w:rsidR="001F7F39" w:rsidRPr="002C7903" w:rsidRDefault="001F7F39" w:rsidP="001F7F39">
      <w:r w:rsidRPr="002C7903">
        <w:rPr>
          <w:b/>
          <w:bCs/>
        </w:rPr>
        <w:t>Mobile metaverse</w:t>
      </w:r>
      <w:r w:rsidRPr="00676A2F">
        <w:rPr>
          <w:b/>
          <w:bCs/>
        </w:rPr>
        <w:t xml:space="preserve"> for Critical HealthCare Services. </w:t>
      </w:r>
      <w:r w:rsidRPr="00676A2F">
        <w:t xml:space="preserve">Immersive interactive mobile services </w:t>
      </w:r>
      <w:r w:rsidRPr="002C7903">
        <w:t>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w:t>
      </w:r>
      <w:r w:rsidRPr="00676A2F">
        <w:t>. M</w:t>
      </w:r>
      <w:r w:rsidRPr="002C7903">
        <w:t xml:space="preserve">obile metaverse services can be characterized as a typical class of application that involves a server and a </w:t>
      </w:r>
      <w:r w:rsidRPr="00676A2F">
        <w:t>client device. This class of application will typically exchange haptic signals (forces, torques, position, velocity, vibration etc.</w:t>
      </w:r>
      <w:r w:rsidRPr="002C7903">
        <w:t>), video and audio signals. Mobile metaverse services</w:t>
      </w:r>
      <w:r w:rsidRPr="00676A2F">
        <w:t xml:space="preserve"> largely depend on low latency, highly reliable, secure </w:t>
      </w:r>
      <w:r w:rsidRPr="002C7903">
        <w:t>wireless communication networks. [</w:t>
      </w:r>
      <w:r w:rsidR="0094555A">
        <w:t>14</w:t>
      </w:r>
      <w:r w:rsidRPr="002C7903">
        <w:t>, 32, 33, 36, 37]</w:t>
      </w:r>
    </w:p>
    <w:p w14:paraId="06B29C0C" w14:textId="24228246" w:rsidR="001F7F39" w:rsidRPr="002C7903" w:rsidRDefault="001F7F39" w:rsidP="001F7F39">
      <w:r w:rsidRPr="002C7903">
        <w:rPr>
          <w:b/>
          <w:bCs/>
        </w:rPr>
        <w:t xml:space="preserve">Mobile metaverse-Surgeries. </w:t>
      </w:r>
      <w:r w:rsidRPr="002C7903">
        <w:t xml:space="preserve">Normally, surgeons have to be physically present at hospital to perform their surgeries. Surgeons and patients may have to travel a great distance for surgeries, which is </w:t>
      </w:r>
      <w:r w:rsidRPr="00676A2F">
        <w:t>resource intensive and burdensome</w:t>
      </w:r>
      <w:r w:rsidRPr="002C7903">
        <w:t>. The outbreak of coronavirus has further prove</w:t>
      </w:r>
      <w:r>
        <w:t>s</w:t>
      </w:r>
      <w:r w:rsidRPr="002C7903">
        <w:t xml:space="preserve"> </w:t>
      </w:r>
      <w:r w:rsidRPr="00676A2F">
        <w:t xml:space="preserve">the case </w:t>
      </w:r>
      <w:r w:rsidRPr="002C7903">
        <w:t>for remote surgeries. At present, there are increasingly more surgical rooms adapted with advanced surgical robots and doctors can remotely operate on the patients by controlling these surgical robots as shown in Figure-5.10.1-1b [35]. Mobile metaverse services</w:t>
      </w:r>
      <w:r w:rsidRPr="00676A2F">
        <w:t xml:space="preserve"> can bring doctors and patients closer virtually, which further improves the accuracy and surgery flexibility. It can also facilitate consultation to </w:t>
      </w:r>
      <w:r w:rsidRPr="002C7903">
        <w:t xml:space="preserve">provide suggestions and domain knowledge to reduce risks in actual operation. Recently, a real time remote breast cancer surgery was performed using private 5G network and head mounted display. Dr. G, physically present in the operating room, wore a  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  </w:t>
      </w:r>
    </w:p>
    <w:p w14:paraId="0D192206" w14:textId="556731A2" w:rsidR="001F7F39" w:rsidRPr="002C7903" w:rsidRDefault="001F7F39" w:rsidP="001F7F39">
      <w:r w:rsidRPr="002C7903">
        <w:rPr>
          <w:b/>
          <w:bCs/>
        </w:rPr>
        <w:t>Mobile metaverse</w:t>
      </w:r>
      <w:r w:rsidRPr="00676A2F">
        <w:rPr>
          <w:b/>
          <w:bCs/>
        </w:rPr>
        <w:t xml:space="preserve"> Physician Consultation.</w:t>
      </w:r>
      <w:r w:rsidRPr="002C7903">
        <w:rPr>
          <w:b/>
          <w:bCs/>
        </w:rPr>
        <w:t xml:space="preserve"> </w:t>
      </w:r>
      <w:r w:rsidRPr="002C7903">
        <w:t>With the outbreak of COVID</w:t>
      </w:r>
      <w:r w:rsidRPr="002C7903">
        <w:rPr>
          <w:b/>
          <w:bCs/>
        </w:rPr>
        <w:t>, v</w:t>
      </w:r>
      <w:r w:rsidRPr="002C7903">
        <w:t>irtual consultation through audio and video conference calls has gained considerable momentum. Mobile metaverse services</w:t>
      </w:r>
      <w:r w:rsidRPr="00676A2F">
        <w:t xml:space="preserve"> enabled by</w:t>
      </w:r>
      <w:r w:rsidRPr="002C7903">
        <w:t xml:space="preserve"> tactile sensors along with video and audio media can provide a rich and successful experience to both physician and patient. The ability to perform mobile metaverse service consultation without the need for the doctors and patient to be physically co-located is an extremely efficient prospect. </w:t>
      </w:r>
      <w:r w:rsidRPr="00676A2F">
        <w:t xml:space="preserve">Doctors can </w:t>
      </w:r>
      <w:r w:rsidRPr="002C7903">
        <w:t>potentially use mobile metaverse services</w:t>
      </w:r>
      <w:r w:rsidRPr="00676A2F">
        <w:t xml:space="preserve"> to examine and interact with representations of </w:t>
      </w:r>
      <w:r w:rsidRPr="002C7903">
        <w:t xml:space="preserve">aspects and views of the patient, and benefit from a plethora of medical </w:t>
      </w:r>
      <w:r w:rsidR="00A94FE7" w:rsidRPr="002C7903">
        <w:t>advice</w:t>
      </w:r>
      <w:r w:rsidRPr="002C7903">
        <w:t xml:space="preserve"> database as shown in Figure-5.10.1-1.c. 5G communication is one the key factors to enable mobile metaverse service based physician </w:t>
      </w:r>
      <w:r w:rsidRPr="002C7903">
        <w:lastRenderedPageBreak/>
        <w:t xml:space="preserve">consolation. Doctors and patients both need high throughput, ultra-reliable and low latency 5G communication for these services to succeed. [30, 32].  </w:t>
      </w:r>
    </w:p>
    <w:p w14:paraId="183AF35C" w14:textId="77777777" w:rsidR="001F7F39" w:rsidRPr="00676A2F" w:rsidRDefault="001F7F39" w:rsidP="001F7F39">
      <w:r w:rsidRPr="002C7903">
        <w:rPr>
          <w:b/>
          <w:bCs/>
        </w:rPr>
        <w:t>Mobile metaverse</w:t>
      </w:r>
      <w:r w:rsidRPr="00676A2F">
        <w:rPr>
          <w:b/>
          <w:bCs/>
        </w:rPr>
        <w:t xml:space="preserve"> Body scan and vitals. </w:t>
      </w:r>
      <w:r w:rsidRPr="002C7903">
        <w:t>Mobile metaverse services</w:t>
      </w:r>
      <w:r w:rsidRPr="00676A2F">
        <w:t xml:space="preserve"> can significantly improve and change the way current body scan diagnostics </w:t>
      </w:r>
      <w:r w:rsidRPr="002C7903">
        <w:t>and vital statistics are gathered. Mobile metaverse services</w:t>
      </w:r>
      <w:r w:rsidRPr="00676A2F">
        <w:t xml:space="preserve"> can be utilized to see the real-time </w:t>
      </w:r>
      <w:r w:rsidRPr="002C7903">
        <w:t>diagnostic data of the patient such as body temperature, heart rate, blood pressure, breathing rate along with MRI, CT and 3D scans as show in Figure-5.10.1-1.d. Medical challenges such as vein detection for IV, shots etc., can easily be resolved using mobile metaverse services</w:t>
      </w:r>
      <w:r w:rsidRPr="00676A2F">
        <w:t>. These will help</w:t>
      </w:r>
      <w:r w:rsidRPr="002C7903">
        <w:t xml:space="preserve"> medical professionals to detect, diagnose and treat a patient </w:t>
      </w:r>
      <w:r w:rsidRPr="00676A2F">
        <w:t>[30, 32].</w:t>
      </w:r>
      <w:r w:rsidRPr="00676A2F">
        <w:rPr>
          <w:sz w:val="22"/>
          <w:szCs w:val="22"/>
        </w:rPr>
        <w:t xml:space="preserve"> </w:t>
      </w:r>
      <w:r w:rsidRPr="00676A2F">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2896C639" w14:textId="77777777" w:rsidR="001F7F39" w:rsidRPr="00676A2F" w:rsidRDefault="001F7F39" w:rsidP="001F7F39">
      <w:pPr>
        <w:pStyle w:val="TF"/>
      </w:pPr>
      <w:r w:rsidRPr="00676A2F">
        <w:t>Figure-5.10</w:t>
      </w:r>
      <w:r w:rsidRPr="002C7903">
        <w:t>.1-1: Mobile metaverse service</w:t>
      </w:r>
      <w:r w:rsidRPr="00676A2F">
        <w:t xml:space="preserve"> examples</w:t>
      </w:r>
    </w:p>
    <w:p w14:paraId="3B3F3C38" w14:textId="77777777" w:rsidR="001F7F39" w:rsidRPr="002C7903" w:rsidRDefault="001F7F39" w:rsidP="001F7F39">
      <w:r w:rsidRPr="00676A2F">
        <w:t>The examples in Figure 5</w:t>
      </w:r>
      <w:r w:rsidRPr="002C7903">
        <w:t>.10.1-1 feature the use of mobile metaverse services</w:t>
      </w:r>
      <w:r w:rsidRPr="00676A2F">
        <w:t xml:space="preserve"> for a) Training Surgeons</w:t>
      </w:r>
      <w:r w:rsidRPr="002C7903">
        <w:t xml:space="preserve">, b) remote surgery, c) physician consultation d) remote medical diagnostics. (Image source: healthcareoutlook.net, courthousenews.com, gmw3.com, ourplnt.com)  </w:t>
      </w:r>
    </w:p>
    <w:p w14:paraId="03F5FD13" w14:textId="4DE878FB" w:rsidR="001F7F39" w:rsidRPr="002C7903" w:rsidRDefault="001F7F39" w:rsidP="001F7F39">
      <w:r w:rsidRPr="002C7903">
        <w:rPr>
          <w:b/>
          <w:bCs/>
        </w:rPr>
        <w:t>Mobile metaverse</w:t>
      </w:r>
      <w:r w:rsidRPr="00676A2F">
        <w:rPr>
          <w:b/>
          <w:bCs/>
        </w:rPr>
        <w:t xml:space="preserve"> Training Medical Students.</w:t>
      </w:r>
      <w:r w:rsidRPr="002C7903">
        <w:rPr>
          <w:b/>
          <w:bCs/>
        </w:rPr>
        <w:t xml:space="preserve"> </w:t>
      </w:r>
      <w:r w:rsidRPr="002C7903">
        <w:t>Surgeries performed by surgeons all over the world can be used to train students using mobile metaverse services</w:t>
      </w:r>
      <w:r w:rsidRPr="00676A2F">
        <w:t xml:space="preserve">. Students can observe a live surgery with almost all the important vital and view </w:t>
      </w:r>
      <w:r w:rsidRPr="002C7903">
        <w:t>on display, as they would be displayed to a surgeon. Further, the students can view the live surgery from different viewing perspectives, hear surgeon</w:t>
      </w:r>
      <w:r w:rsidR="00A94FE7">
        <w:t>’</w:t>
      </w:r>
      <w:r w:rsidRPr="002C7903">
        <w:t xml:space="preserve">s instruction, display of suggestions and domain knowledge as show in Figure-5.10.1-1.a. In May 2021, a live lung surgery was performed </w:t>
      </w:r>
      <w:r w:rsidRPr="00676A2F">
        <w:t xml:space="preserve">using an extended reality (XR) technology platform. </w:t>
      </w:r>
      <w:r w:rsidRPr="002C7903">
        <w:t>More than 200 thoracic surgeons from Asian countries attended the outreach program and received training. The participants wore a head-mounted display (HMD) at their respective locations and participated in the program virtually represented by a digital representation</w:t>
      </w:r>
      <w:r w:rsidRPr="00676A2F">
        <w:t xml:space="preserve"> (e.g. an avatar)</w:t>
      </w:r>
      <w:r w:rsidRPr="002C7903">
        <w:t xml:space="preserve">. They participants viewed the live lung surgery with lecture and 360deg high resolution surgical scenes as show in Figure-5.10.1-2 [31]. </w:t>
      </w:r>
    </w:p>
    <w:p w14:paraId="0EFA7562" w14:textId="77777777" w:rsidR="001F7F39" w:rsidRPr="002C7903" w:rsidRDefault="001F7F39" w:rsidP="001F7F39"/>
    <w:p w14:paraId="3975DBE9" w14:textId="77777777" w:rsidR="001F7F39" w:rsidRPr="00676A2F" w:rsidRDefault="001F7F39" w:rsidP="001F7F39">
      <w:pPr>
        <w:jc w:val="center"/>
      </w:pPr>
      <w:r w:rsidRPr="00676A2F">
        <w:rPr>
          <w:noProof/>
          <w:lang w:val="en-US" w:eastAsia="ko-KR"/>
        </w:rPr>
        <w:lastRenderedPageBreak/>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79825308" w14:textId="12D8C4F7" w:rsidR="001F7F39" w:rsidRPr="002C7903" w:rsidRDefault="001F7F39" w:rsidP="001F7F39">
      <w:pPr>
        <w:pStyle w:val="TF"/>
      </w:pPr>
      <w:r w:rsidRPr="002C7903">
        <w:t xml:space="preserve"> Figure-5.10.1-2: Live lung </w:t>
      </w:r>
      <w:r w:rsidR="00FC1963">
        <w:t>surgery</w:t>
      </w:r>
      <w:r w:rsidRPr="002C7903">
        <w:t xml:space="preserve"> training through metaverse </w:t>
      </w:r>
    </w:p>
    <w:p w14:paraId="17B84E7F" w14:textId="77777777" w:rsidR="001F7F39" w:rsidRPr="002C7903" w:rsidRDefault="001F7F39" w:rsidP="001F7F39">
      <w:r w:rsidRPr="002C7903">
        <w:t xml:space="preserve">The source of figure 5.10.1-2 is [31] (Image source: Journal of Educational Evaluation for Health Professions (Jeehp))  </w:t>
      </w:r>
    </w:p>
    <w:p w14:paraId="14A829E4" w14:textId="77777777" w:rsidR="001F7F39" w:rsidRPr="002C7903" w:rsidRDefault="001F7F39" w:rsidP="001F7F39">
      <w:pPr>
        <w:pStyle w:val="Heading3"/>
      </w:pPr>
      <w:bookmarkStart w:id="412" w:name="_Toc113265412"/>
      <w:bookmarkStart w:id="413" w:name="_Toc129348868"/>
      <w:r w:rsidRPr="002C7903">
        <w:t>5.10.2</w:t>
      </w:r>
      <w:r w:rsidRPr="002C7903">
        <w:tab/>
        <w:t>Pre-conditions</w:t>
      </w:r>
      <w:bookmarkEnd w:id="412"/>
      <w:bookmarkEnd w:id="413"/>
    </w:p>
    <w:p w14:paraId="125BDBCF" w14:textId="77777777" w:rsidR="001F7F39" w:rsidRPr="002C7903" w:rsidRDefault="001F7F39" w:rsidP="001F7F39">
      <w:r w:rsidRPr="002C7903">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p>
    <w:p w14:paraId="690C4EB7" w14:textId="77777777" w:rsidR="001F7F39" w:rsidRPr="002C7903" w:rsidRDefault="001F7F39" w:rsidP="001F7F39">
      <w:r w:rsidRPr="002C7903">
        <w:t>Dr. Alex and Dr. Bob both have 5G based head mounted device (HMDs) and tactile gloves, which can communicate with those in the hospital surgery room virtually using digital representation</w:t>
      </w:r>
      <w:r w:rsidRPr="00676A2F">
        <w:t xml:space="preserve"> of themselves (an </w:t>
      </w:r>
      <w:r w:rsidRPr="002C7903">
        <w:t xml:space="preserve">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  </w:t>
      </w:r>
    </w:p>
    <w:p w14:paraId="1834BD5E" w14:textId="77777777" w:rsidR="001F7F39" w:rsidRPr="002C7903" w:rsidRDefault="001F7F39" w:rsidP="001F7F39">
      <w:pPr>
        <w:pStyle w:val="Heading3"/>
      </w:pPr>
      <w:bookmarkStart w:id="414" w:name="_Toc113265413"/>
      <w:bookmarkStart w:id="415" w:name="_Toc129348869"/>
      <w:r w:rsidRPr="002C7903">
        <w:t>5.10.3</w:t>
      </w:r>
      <w:r w:rsidRPr="002C7903">
        <w:tab/>
        <w:t>Service Flows</w:t>
      </w:r>
      <w:bookmarkEnd w:id="414"/>
      <w:bookmarkEnd w:id="415"/>
    </w:p>
    <w:p w14:paraId="3A516E6E" w14:textId="77777777" w:rsidR="001F7F39" w:rsidRPr="002C7903" w:rsidRDefault="001F7F39" w:rsidP="001F7F39">
      <w:r w:rsidRPr="002C7903">
        <w:t>1) Dr. Alex and Dr, Bob are surgeons and senior surgeons of a renowned hospital. Dr. Alex is on a vacation with the family and Dr. Bob is attending a conference 300 miles away from Madrad, Spain.</w:t>
      </w:r>
    </w:p>
    <w:p w14:paraId="61063D0A" w14:textId="77777777" w:rsidR="001F7F39" w:rsidRPr="002C7903" w:rsidRDefault="001F7F39" w:rsidP="001F7F39">
      <w:r w:rsidRPr="002C7903">
        <w:t xml:space="preserve">2) A patient, David, has had an accident and has been rushed to the emergency room of a local hospital. David has a bad head injury and needs an urgent brain surgery. </w:t>
      </w:r>
    </w:p>
    <w:p w14:paraId="4760829F" w14:textId="77777777" w:rsidR="001F7F39" w:rsidRPr="002C7903" w:rsidRDefault="001F7F39" w:rsidP="001F7F39">
      <w:r w:rsidRPr="002C7903">
        <w:t>3) The hospital requests that the surgeons Dr. Alex and Dr. Bob  perform the surgery.</w:t>
      </w:r>
    </w:p>
    <w:p w14:paraId="5C7FED5E" w14:textId="77777777" w:rsidR="001F7F39" w:rsidRPr="002C7903" w:rsidRDefault="001F7F39" w:rsidP="001F7F39">
      <w:r w:rsidRPr="002C7903">
        <w:t>4) Dr. Alex and Dr. Bob wear HMDs and tactile gloves and connect to the hospital surgery room virtually making use of the 5G system.</w:t>
      </w:r>
    </w:p>
    <w:p w14:paraId="5D51F05E" w14:textId="50B851BE" w:rsidR="001F7F39" w:rsidRPr="002C7903" w:rsidRDefault="00286299" w:rsidP="001F7F39">
      <w:r>
        <w:t>5</w:t>
      </w:r>
      <w:r w:rsidR="001F7F39" w:rsidRPr="002C7903">
        <w:t xml:space="preserve">) David is in an operating room of the hospital equipped with advanced surgical robots and attended by the local doctors and nurse. </w:t>
      </w:r>
    </w:p>
    <w:p w14:paraId="2B7F3139" w14:textId="4A24C3E9" w:rsidR="001F7F39" w:rsidRPr="002C7903" w:rsidRDefault="00286299" w:rsidP="001F7F39">
      <w:r>
        <w:t>6</w:t>
      </w:r>
      <w:r w:rsidR="001F7F39" w:rsidRPr="002C7903">
        <w:t>) The vital diagnostic information such as heart rate, BP reading, ECG etc., are virtually displayed to both the surgeons. The surgeons are able to view the surgery room and able to see each other using digital representations</w:t>
      </w:r>
      <w:r w:rsidR="001F7F39" w:rsidRPr="00676A2F">
        <w:t xml:space="preserve"> (e.g. </w:t>
      </w:r>
      <w:r w:rsidR="001F7F39" w:rsidRPr="002C7903">
        <w:t>avatars.)</w:t>
      </w:r>
    </w:p>
    <w:p w14:paraId="499020D6" w14:textId="7F7C8BF8" w:rsidR="001F7F39" w:rsidRPr="002C7903" w:rsidRDefault="00286299" w:rsidP="001F7F39">
      <w:r>
        <w:t>7</w:t>
      </w:r>
      <w:r w:rsidR="001F7F39" w:rsidRPr="002C7903">
        <w:t>) Dr. Alex and Dr. Bob perform the surgery remotely with the assistance of the robots and doctors and nurses at the hospital.</w:t>
      </w:r>
    </w:p>
    <w:p w14:paraId="3948965F" w14:textId="6812B07D" w:rsidR="001F7F39" w:rsidRPr="002C7903" w:rsidRDefault="00286299" w:rsidP="001F7F39">
      <w:r>
        <w:t>8</w:t>
      </w:r>
      <w:r w:rsidR="001F7F39" w:rsidRPr="002C7903">
        <w:t>) The surgery successfully ends, after three hours of surgery and remote treatment without an interruption in the 5G connections.</w:t>
      </w:r>
    </w:p>
    <w:p w14:paraId="30BD922E" w14:textId="30098DF1" w:rsidR="001F7F39" w:rsidRPr="002C7903" w:rsidRDefault="00286299" w:rsidP="001F7F39">
      <w:r>
        <w:t>9</w:t>
      </w:r>
      <w:r w:rsidR="001F7F39" w:rsidRPr="002C7903">
        <w:t xml:space="preserve">) After the surgery, the patient is shifted from the surgery bed to an Intensive Care Unit (ICU) by the doctors and nurses in the hospital. Dr. Alex and Dr. Bob return to their vacation and conference respectively. </w:t>
      </w:r>
    </w:p>
    <w:p w14:paraId="739DB61D" w14:textId="77777777" w:rsidR="001F7F39" w:rsidRPr="002C7903" w:rsidRDefault="001F7F39" w:rsidP="001F7F39">
      <w:pPr>
        <w:pStyle w:val="Heading3"/>
      </w:pPr>
      <w:bookmarkStart w:id="416" w:name="_Toc113265414"/>
      <w:bookmarkStart w:id="417" w:name="_Toc129348870"/>
      <w:r w:rsidRPr="002C7903">
        <w:lastRenderedPageBreak/>
        <w:t>5.10.4</w:t>
      </w:r>
      <w:r w:rsidRPr="002C7903">
        <w:tab/>
        <w:t>Post-conditions</w:t>
      </w:r>
      <w:bookmarkEnd w:id="416"/>
      <w:bookmarkEnd w:id="417"/>
    </w:p>
    <w:p w14:paraId="04607AB6" w14:textId="77777777" w:rsidR="001F7F39" w:rsidRPr="002C7903" w:rsidRDefault="001F7F39" w:rsidP="001F7F39">
      <w:r w:rsidRPr="002C7903">
        <w:t>After the surgery, the doctors and surgeons stay connected virtually to read the vitals of the patients. Once the patient’s condition has stabilized, Dr. Alex and Dr. Bob disconnect their devices. The 5G system then releases dedicated communication resources (GBR QoS policy) from the devices used for surgery using 5GS.</w:t>
      </w:r>
    </w:p>
    <w:p w14:paraId="04505B7B" w14:textId="77777777" w:rsidR="001F7F39" w:rsidRPr="002C7903" w:rsidRDefault="001F7F39" w:rsidP="001F7F39">
      <w:pPr>
        <w:pStyle w:val="Heading3"/>
      </w:pPr>
      <w:bookmarkStart w:id="418" w:name="_Toc113265415"/>
      <w:bookmarkStart w:id="419" w:name="_Toc129348871"/>
      <w:r w:rsidRPr="002C7903">
        <w:t>5.10.5</w:t>
      </w:r>
      <w:r w:rsidRPr="002C7903">
        <w:tab/>
        <w:t>Existing feature partly or fully covering use case functionality</w:t>
      </w:r>
      <w:bookmarkEnd w:id="418"/>
      <w:bookmarkEnd w:id="419"/>
    </w:p>
    <w:p w14:paraId="19D23C7A" w14:textId="77777777" w:rsidR="001F7F39" w:rsidRPr="002C7903" w:rsidRDefault="001F7F39" w:rsidP="001F7F39">
      <w:r w:rsidRPr="002C7903">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166D00A" w14:textId="77777777" w:rsidR="001F7F39" w:rsidRPr="002C7903" w:rsidRDefault="001F7F39" w:rsidP="001F7F39">
      <w:r w:rsidRPr="002C7903">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p>
    <w:p w14:paraId="5047E08E" w14:textId="77777777" w:rsidR="001F7F39" w:rsidRPr="002C7903" w:rsidRDefault="001F7F39" w:rsidP="001F7F39">
      <w:r w:rsidRPr="002C7903">
        <w:t>3)  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p>
    <w:p w14:paraId="707E8804" w14:textId="0A0EE2CE" w:rsidR="001F7F39" w:rsidRPr="002C7903" w:rsidRDefault="001F7F39" w:rsidP="001F7F39">
      <w:r w:rsidRPr="002C7903">
        <w:t>4) RRC controls the scheduling of user data in the uplink by associating each logical channel with a logical channel priority, a prioritised bit rate (PBR), and a buffer size duration (BSD), mentioned in clause 10.5 of TS 3</w:t>
      </w:r>
      <w:r w:rsidR="0094555A">
        <w:t>8</w:t>
      </w:r>
      <w:r w:rsidRPr="002C7903">
        <w:t>.300 [40]. We can extend this to allocate logical channels for mission critical services such as metaverse for Critical-HealthCare services.</w:t>
      </w:r>
    </w:p>
    <w:p w14:paraId="0A837DFE" w14:textId="554AAF06" w:rsidR="001818C0" w:rsidRDefault="001F7F39" w:rsidP="001F7F39">
      <w:r w:rsidRPr="002C7903">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2C7903">
        <w:rPr>
          <w:rFonts w:ascii="Calibri" w:hAnsi="Calibri" w:cs="Calibri"/>
        </w:rPr>
        <w:t>˚</w:t>
      </w:r>
      <w:r w:rsidRPr="002C7903">
        <w:t xml:space="preserve"> streaming [41].</w:t>
      </w:r>
    </w:p>
    <w:p w14:paraId="71852448" w14:textId="3961AD5B" w:rsidR="001818C0" w:rsidRDefault="00537B47" w:rsidP="001818C0">
      <w:pPr>
        <w:pStyle w:val="Heading3"/>
      </w:pPr>
      <w:bookmarkStart w:id="420" w:name="_Toc120013033"/>
      <w:bookmarkStart w:id="421" w:name="_Toc120025151"/>
      <w:bookmarkStart w:id="422" w:name="_Toc120025306"/>
      <w:bookmarkStart w:id="423" w:name="_Toc120091384"/>
      <w:bookmarkStart w:id="424" w:name="_Toc129348872"/>
      <w:r>
        <w:t>5.10</w:t>
      </w:r>
      <w:r w:rsidR="001818C0">
        <w:t>.6</w:t>
      </w:r>
      <w:r w:rsidR="001818C0">
        <w:tab/>
        <w:t>Potential New Requirements needed to support the use case</w:t>
      </w:r>
      <w:bookmarkEnd w:id="420"/>
      <w:bookmarkEnd w:id="421"/>
      <w:bookmarkEnd w:id="422"/>
      <w:bookmarkEnd w:id="423"/>
      <w:bookmarkEnd w:id="424"/>
    </w:p>
    <w:p w14:paraId="1BCDC20A" w14:textId="252EFAD1" w:rsidR="001818C0" w:rsidRDefault="001818C0" w:rsidP="001818C0">
      <w:r>
        <w:t>[</w:t>
      </w:r>
      <w:r w:rsidR="00936E7A">
        <w:t xml:space="preserve">PR </w:t>
      </w:r>
      <w:r w:rsidR="00537B47">
        <w:t>5.10</w:t>
      </w:r>
      <w:r>
        <w:t xml:space="preserve">.6-1] The 5G system shall provide fault tolerant </w:t>
      </w:r>
      <w:r w:rsidRPr="004D6DC1">
        <w:t>reliable</w:t>
      </w:r>
      <w:r>
        <w:t xml:space="preserve"> end to end support for critical </w:t>
      </w:r>
      <w:r w:rsidR="00286299">
        <w:t xml:space="preserve">health care </w:t>
      </w:r>
      <w:r>
        <w:t>services.</w:t>
      </w:r>
    </w:p>
    <w:p w14:paraId="7C12887F" w14:textId="69F9C811" w:rsidR="003D35AA" w:rsidRDefault="003D35AA" w:rsidP="003D35AA">
      <w:pPr>
        <w:pStyle w:val="EditorsNote"/>
      </w:pPr>
      <w:r w:rsidRPr="002C7903">
        <w:t>Editor's Note: This requirement is FFS, pending a gap analysis of the support added by the CMED feature.</w:t>
      </w:r>
    </w:p>
    <w:p w14:paraId="50027378" w14:textId="4043708B" w:rsidR="00936E7A" w:rsidRDefault="00936E7A" w:rsidP="001818C0">
      <w:pPr>
        <w:rPr>
          <w:noProof/>
        </w:rPr>
      </w:pPr>
      <w:r w:rsidRPr="000A1945">
        <w:rPr>
          <w:lang w:eastAsia="zh-CN"/>
        </w:rPr>
        <w:t>[PR 5.</w:t>
      </w:r>
      <w:r>
        <w:rPr>
          <w:lang w:eastAsia="zh-CN"/>
        </w:rPr>
        <w:t>10</w:t>
      </w:r>
      <w:r w:rsidRPr="000A1945">
        <w:rPr>
          <w:lang w:eastAsia="zh-CN"/>
        </w:rPr>
        <w:t>.6</w:t>
      </w:r>
      <w:r>
        <w:rPr>
          <w:lang w:eastAsia="zh-CN"/>
        </w:rPr>
        <w:t>-2</w:t>
      </w:r>
      <w:r w:rsidRPr="000A1945">
        <w:rPr>
          <w:lang w:eastAsia="zh-CN"/>
        </w:rPr>
        <w:t xml:space="preserve">] </w:t>
      </w:r>
      <w:r w:rsidRPr="00680F9B">
        <w:rPr>
          <w:lang w:eastAsia="zh-CN"/>
        </w:rPr>
        <w:t xml:space="preserve">The 5G system shall </w:t>
      </w:r>
      <w:r>
        <w:rPr>
          <w:lang w:eastAsia="zh-CN"/>
        </w:rPr>
        <w:t>provide a means to synchronize multiple service data flows (e.g., heart rate, video, audio) of multiple UEs associated with Critical HealthCare services.</w:t>
      </w:r>
    </w:p>
    <w:p w14:paraId="092707D5" w14:textId="6E991F0C" w:rsidR="001818C0" w:rsidRDefault="001818C0" w:rsidP="001818C0">
      <w:r>
        <w:t>[</w:t>
      </w:r>
      <w:r w:rsidR="00936E7A">
        <w:t xml:space="preserve">PR </w:t>
      </w:r>
      <w:r w:rsidR="00537B47">
        <w:t>5.10</w:t>
      </w:r>
      <w:r>
        <w:t>.6-</w:t>
      </w:r>
      <w:r w:rsidR="00936E7A">
        <w:t>3</w:t>
      </w:r>
      <w:r>
        <w:t>] The 5G system shall meet the following KPI table [</w:t>
      </w:r>
      <w:r w:rsidR="002A64A2">
        <w:t>14</w:t>
      </w:r>
      <w:r w:rsidR="00A818FD">
        <w:t>, 41, 42</w:t>
      </w:r>
      <w:r>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DB1BCD">
        <w:tc>
          <w:tcPr>
            <w:tcW w:w="1633" w:type="dxa"/>
            <w:shd w:val="clear" w:color="auto" w:fill="D9D9D9" w:themeFill="background1" w:themeFillShade="D9"/>
          </w:tcPr>
          <w:p w14:paraId="39641A0C" w14:textId="77777777" w:rsidR="001818C0" w:rsidRDefault="001818C0" w:rsidP="00DB1BCD"/>
          <w:p w14:paraId="50480384" w14:textId="77777777" w:rsidR="001818C0" w:rsidRDefault="001818C0" w:rsidP="00DB1BCD">
            <w:r>
              <w:t>Profile</w:t>
            </w:r>
          </w:p>
        </w:tc>
        <w:tc>
          <w:tcPr>
            <w:tcW w:w="1508" w:type="dxa"/>
            <w:shd w:val="clear" w:color="auto" w:fill="D9D9D9" w:themeFill="background1" w:themeFillShade="D9"/>
          </w:tcPr>
          <w:p w14:paraId="75BBD1E4" w14:textId="0348F424" w:rsidR="001818C0" w:rsidRDefault="001818C0" w:rsidP="00286299">
            <w:r>
              <w:t>Latency (ms)</w:t>
            </w:r>
          </w:p>
        </w:tc>
        <w:tc>
          <w:tcPr>
            <w:tcW w:w="1437" w:type="dxa"/>
            <w:shd w:val="clear" w:color="auto" w:fill="D9D9D9" w:themeFill="background1" w:themeFillShade="D9"/>
          </w:tcPr>
          <w:p w14:paraId="41700A18" w14:textId="20CAC865" w:rsidR="001818C0" w:rsidRDefault="001818C0" w:rsidP="00DB1BCD">
            <w:r>
              <w:t>Max Allowable Jitter (ms)</w:t>
            </w:r>
          </w:p>
        </w:tc>
        <w:tc>
          <w:tcPr>
            <w:tcW w:w="1536" w:type="dxa"/>
            <w:shd w:val="clear" w:color="auto" w:fill="D9D9D9" w:themeFill="background1" w:themeFillShade="D9"/>
          </w:tcPr>
          <w:p w14:paraId="024014B6" w14:textId="77777777" w:rsidR="001818C0" w:rsidRDefault="001818C0" w:rsidP="00DB1BCD">
            <w:r>
              <w:t>Average Data rate</w:t>
            </w:r>
          </w:p>
        </w:tc>
        <w:tc>
          <w:tcPr>
            <w:tcW w:w="1590" w:type="dxa"/>
            <w:shd w:val="clear" w:color="auto" w:fill="D9D9D9" w:themeFill="background1" w:themeFillShade="D9"/>
          </w:tcPr>
          <w:p w14:paraId="6F67435C" w14:textId="77777777" w:rsidR="001818C0" w:rsidRDefault="001818C0" w:rsidP="00DB1BCD">
            <w:r>
              <w:t>Reliability</w:t>
            </w:r>
          </w:p>
        </w:tc>
        <w:tc>
          <w:tcPr>
            <w:tcW w:w="1927" w:type="dxa"/>
            <w:shd w:val="clear" w:color="auto" w:fill="D9D9D9" w:themeFill="background1" w:themeFillShade="D9"/>
          </w:tcPr>
          <w:p w14:paraId="679017EF" w14:textId="77777777" w:rsidR="001818C0" w:rsidRDefault="001818C0" w:rsidP="00DB1BCD">
            <w:r>
              <w:t>UE speed</w:t>
            </w:r>
          </w:p>
        </w:tc>
      </w:tr>
      <w:tr w:rsidR="001818C0" w14:paraId="25F0DBEB" w14:textId="77777777" w:rsidTr="00DB1BCD">
        <w:tc>
          <w:tcPr>
            <w:tcW w:w="1633" w:type="dxa"/>
          </w:tcPr>
          <w:p w14:paraId="01C1E8C6" w14:textId="77777777" w:rsidR="001818C0" w:rsidRDefault="001818C0" w:rsidP="00A516BE">
            <w:pPr>
              <w:jc w:val="center"/>
            </w:pPr>
            <w:r>
              <w:t>Immersive Interactive Mobile medical services over NPNs</w:t>
            </w:r>
          </w:p>
        </w:tc>
        <w:tc>
          <w:tcPr>
            <w:tcW w:w="1508" w:type="dxa"/>
          </w:tcPr>
          <w:p w14:paraId="070B9E45" w14:textId="459EE018" w:rsidR="001818C0" w:rsidRDefault="001818C0" w:rsidP="00286299">
            <w:pPr>
              <w:jc w:val="center"/>
            </w:pPr>
            <w:r>
              <w:t>10ms -100ms</w:t>
            </w:r>
          </w:p>
        </w:tc>
        <w:tc>
          <w:tcPr>
            <w:tcW w:w="1437" w:type="dxa"/>
          </w:tcPr>
          <w:p w14:paraId="63C3623B" w14:textId="7B07D2B4" w:rsidR="001818C0" w:rsidRDefault="001818C0" w:rsidP="00DB1BCD">
            <w:pPr>
              <w:jc w:val="center"/>
            </w:pPr>
            <w:r>
              <w:t>&lt; 2ms for tactile sensors</w:t>
            </w:r>
          </w:p>
          <w:p w14:paraId="599C65DD" w14:textId="762B495C" w:rsidR="001818C0" w:rsidRDefault="001818C0" w:rsidP="00DB1BCD">
            <w:pPr>
              <w:jc w:val="center"/>
            </w:pPr>
            <w:r>
              <w:t>&lt;50ms for audio and video</w:t>
            </w:r>
          </w:p>
        </w:tc>
        <w:tc>
          <w:tcPr>
            <w:tcW w:w="1536" w:type="dxa"/>
          </w:tcPr>
          <w:p w14:paraId="5FFCA42D" w14:textId="77777777" w:rsidR="001818C0" w:rsidRDefault="001818C0" w:rsidP="00DB1BCD">
            <w:pPr>
              <w:jc w:val="center"/>
            </w:pPr>
            <w:r>
              <w:t>1 - 100Mbps</w:t>
            </w:r>
          </w:p>
        </w:tc>
        <w:tc>
          <w:tcPr>
            <w:tcW w:w="1590" w:type="dxa"/>
          </w:tcPr>
          <w:p w14:paraId="7A334AD4" w14:textId="77777777" w:rsidR="001818C0" w:rsidRDefault="001818C0" w:rsidP="00DB1BCD">
            <w:pPr>
              <w:jc w:val="center"/>
            </w:pPr>
            <w:r>
              <w:t>99.9999% with fault tolerance.</w:t>
            </w:r>
          </w:p>
        </w:tc>
        <w:tc>
          <w:tcPr>
            <w:tcW w:w="1927" w:type="dxa"/>
          </w:tcPr>
          <w:p w14:paraId="1CCAAA38" w14:textId="77777777" w:rsidR="001818C0" w:rsidRDefault="001818C0" w:rsidP="00DB1BCD">
            <w:pPr>
              <w:jc w:val="center"/>
            </w:pPr>
            <w:r>
              <w:t>Pedestrian/Stationary</w:t>
            </w:r>
          </w:p>
        </w:tc>
      </w:tr>
    </w:tbl>
    <w:p w14:paraId="24319B58" w14:textId="2049B0E0" w:rsidR="001818C0" w:rsidRDefault="001818C0" w:rsidP="001818C0">
      <w:pPr>
        <w:pStyle w:val="TF"/>
      </w:pPr>
      <w:r>
        <w:t>Table</w:t>
      </w:r>
      <w:r w:rsidRPr="004D481C">
        <w:t>-</w:t>
      </w:r>
      <w:r w:rsidR="00537B47">
        <w:t>5.10</w:t>
      </w:r>
      <w:r w:rsidRPr="004D481C">
        <w:t>.</w:t>
      </w:r>
      <w:r>
        <w:t>6</w:t>
      </w:r>
      <w:r w:rsidRPr="004D481C">
        <w:t>-</w:t>
      </w:r>
      <w:r>
        <w:t>1</w:t>
      </w:r>
      <w:r w:rsidRPr="004D481C">
        <w:t xml:space="preserve">: </w:t>
      </w:r>
      <w:r>
        <w:t xml:space="preserve">Key Performance Indicator (KPI) for </w:t>
      </w:r>
      <w:r w:rsidR="00286299">
        <w:t>mobile metaverse health care</w:t>
      </w:r>
    </w:p>
    <w:p w14:paraId="13AD4A25" w14:textId="77777777" w:rsidR="00537B47" w:rsidRDefault="001818C0" w:rsidP="00537B47">
      <w:pPr>
        <w:pStyle w:val="EditorsNote"/>
      </w:pPr>
      <w:r>
        <w:lastRenderedPageBreak/>
        <w:t>Editor's Note: The KPIs in the table above are FFS.</w:t>
      </w:r>
    </w:p>
    <w:p w14:paraId="252D475E" w14:textId="45994C49" w:rsidR="00D23EE0" w:rsidRDefault="00D23EE0" w:rsidP="00D23EE0">
      <w:pPr>
        <w:pStyle w:val="Heading2"/>
      </w:pPr>
      <w:bookmarkStart w:id="425" w:name="_Toc120013034"/>
      <w:bookmarkStart w:id="426" w:name="_Toc120025152"/>
      <w:bookmarkStart w:id="427" w:name="_Toc120025307"/>
      <w:bookmarkStart w:id="428" w:name="_Toc120091385"/>
      <w:bookmarkStart w:id="429" w:name="_Toc129348873"/>
      <w:r>
        <w:t>5.11</w:t>
      </w:r>
      <w:r>
        <w:tab/>
        <w:t>Use case of IMS-based 3D Avatar Communication</w:t>
      </w:r>
      <w:bookmarkEnd w:id="425"/>
      <w:bookmarkEnd w:id="426"/>
      <w:bookmarkEnd w:id="427"/>
      <w:bookmarkEnd w:id="428"/>
      <w:bookmarkEnd w:id="429"/>
    </w:p>
    <w:p w14:paraId="5517B990" w14:textId="7F28C1CC" w:rsidR="00D23EE0" w:rsidRDefault="00D23EE0" w:rsidP="00D23EE0">
      <w:pPr>
        <w:pStyle w:val="Heading3"/>
      </w:pPr>
      <w:bookmarkStart w:id="430" w:name="_Toc120013035"/>
      <w:bookmarkStart w:id="431" w:name="_Toc120025153"/>
      <w:bookmarkStart w:id="432" w:name="_Toc120025308"/>
      <w:bookmarkStart w:id="433" w:name="_Toc120091386"/>
      <w:bookmarkStart w:id="434" w:name="_Toc129348874"/>
      <w:r>
        <w:t>5.11.1</w:t>
      </w:r>
      <w:r>
        <w:tab/>
        <w:t>Description</w:t>
      </w:r>
      <w:bookmarkEnd w:id="430"/>
      <w:bookmarkEnd w:id="431"/>
      <w:bookmarkEnd w:id="432"/>
      <w:bookmarkEnd w:id="433"/>
      <w:bookmarkEnd w:id="434"/>
    </w:p>
    <w:p w14:paraId="0A36B00B" w14:textId="7EBC825C" w:rsidR="00D23EE0" w:rsidRDefault="00D23EE0" w:rsidP="00D23EE0">
      <w:r>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r w:rsidR="00513B78" w:rsidRPr="00513B78">
        <w:t xml:space="preserve"> </w:t>
      </w:r>
      <w:r w:rsidR="00513B78">
        <w:t>In the terminology of this use case, the avatar is a digital representation of a user, and this digital representation is exchanged (with other media, notably audio), with one or more users as mobile metaverse media.</w:t>
      </w:r>
    </w:p>
    <w:p w14:paraId="6F0C4A98" w14:textId="77777777" w:rsidR="00D23EE0" w:rsidRDefault="00D23EE0" w:rsidP="00D23EE0">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459696B0" w14:textId="62857B52" w:rsidR="00D23EE0" w:rsidRDefault="00D23EE0" w:rsidP="00D23EE0">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r w:rsidR="00513B78">
        <w:t>n</w:t>
      </w:r>
      <w:r>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Default="00D23EE0" w:rsidP="00D23EE0">
      <w:r>
        <w:t>The scenarios considered in this use case are:</w:t>
      </w:r>
    </w:p>
    <w:p w14:paraId="0707C5E1" w14:textId="77777777" w:rsidR="00D23EE0" w:rsidRDefault="00D23EE0" w:rsidP="00D23EE0">
      <w:r>
        <w:t>1(a). IMS users initiate an avatar call.</w:t>
      </w:r>
    </w:p>
    <w:p w14:paraId="503F01E8" w14:textId="77777777" w:rsidR="00D23EE0" w:rsidRDefault="00D23EE0" w:rsidP="00D23EE0">
      <w:r>
        <w:t>1(b). An IMS users initiate a video call, but one (or both) users decide instead to provide Avatar Call representation instead of video representation.</w:t>
      </w:r>
    </w:p>
    <w:p w14:paraId="1C3911D3" w14:textId="77777777" w:rsidR="00D23EE0" w:rsidRDefault="00D23EE0" w:rsidP="00D23EE0">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77777777" w:rsidR="00D23EE0" w:rsidRPr="001515EE" w:rsidRDefault="00D23EE0" w:rsidP="00D23EE0">
      <w:r>
        <w:t>2. A user interacts with a computer generated system. Avatar communication is used to generate an appearance for a simulated entity with whom the user communicates.</w:t>
      </w:r>
    </w:p>
    <w:p w14:paraId="0C6FF017" w14:textId="3C2D17AD" w:rsidR="00D23EE0" w:rsidRDefault="00D23EE0" w:rsidP="00D23EE0">
      <w:pPr>
        <w:pStyle w:val="Heading3"/>
      </w:pPr>
      <w:bookmarkStart w:id="435" w:name="_Toc120013036"/>
      <w:bookmarkStart w:id="436" w:name="_Toc120025154"/>
      <w:bookmarkStart w:id="437" w:name="_Toc120025309"/>
      <w:bookmarkStart w:id="438" w:name="_Toc120091387"/>
      <w:bookmarkStart w:id="439" w:name="_Toc129348875"/>
      <w:r>
        <w:t>5.11.2</w:t>
      </w:r>
      <w:r>
        <w:tab/>
        <w:t>Pre-conditions</w:t>
      </w:r>
      <w:bookmarkEnd w:id="435"/>
      <w:bookmarkEnd w:id="436"/>
      <w:bookmarkEnd w:id="437"/>
      <w:bookmarkEnd w:id="438"/>
      <w:bookmarkEnd w:id="439"/>
    </w:p>
    <w:p w14:paraId="3D5A48A5" w14:textId="77777777" w:rsidR="00D23EE0" w:rsidRDefault="00D23EE0" w:rsidP="00D23EE0">
      <w:r>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8725A4" w:rsidRDefault="00D23EE0" w:rsidP="00D23EE0">
      <w:r>
        <w:t>A network accessible service is capable of initiating and terminating an IMS session and the IMS multimedia application 'avatar call.'</w:t>
      </w:r>
    </w:p>
    <w:p w14:paraId="15A2655C" w14:textId="0A0A1EC8" w:rsidR="00D23EE0" w:rsidRDefault="00D23EE0" w:rsidP="00D23EE0">
      <w:pPr>
        <w:pStyle w:val="Heading3"/>
      </w:pPr>
      <w:bookmarkStart w:id="440" w:name="_Toc120013037"/>
      <w:bookmarkStart w:id="441" w:name="_Toc120025155"/>
      <w:bookmarkStart w:id="442" w:name="_Toc120025310"/>
      <w:bookmarkStart w:id="443" w:name="_Toc120091388"/>
      <w:bookmarkStart w:id="444" w:name="_Toc129348876"/>
      <w:r>
        <w:t>5.11.3</w:t>
      </w:r>
      <w:r>
        <w:tab/>
        <w:t>Service Flows</w:t>
      </w:r>
      <w:bookmarkEnd w:id="440"/>
      <w:bookmarkEnd w:id="441"/>
      <w:bookmarkEnd w:id="442"/>
      <w:bookmarkEnd w:id="443"/>
      <w:bookmarkEnd w:id="444"/>
    </w:p>
    <w:p w14:paraId="12172D14" w14:textId="77777777" w:rsidR="00D23EE0" w:rsidRDefault="00D23EE0" w:rsidP="00D23EE0">
      <w:r>
        <w:t>1(a).</w:t>
      </w:r>
      <w:r>
        <w:tab/>
        <w:t>Avatar Call</w:t>
      </w:r>
    </w:p>
    <w:p w14:paraId="1E2903A7" w14:textId="77777777" w:rsidR="00D23EE0" w:rsidRDefault="00D23EE0" w:rsidP="00D23EE0">
      <w:pPr>
        <w:pStyle w:val="B1"/>
      </w:pPr>
      <w:r>
        <w:t>i.</w:t>
      </w:r>
      <w:r>
        <w:tab/>
        <w:t xml:space="preserve">Adonis is on a business trip and filthy after a day servicing industrial equipment. He calls Aphrodite, who is several time zones away and reading in bed after an exhausting day. </w:t>
      </w:r>
    </w:p>
    <w:p w14:paraId="267DD7AA" w14:textId="46134D21" w:rsidR="00D23EE0" w:rsidRDefault="00D23EE0" w:rsidP="00D23EE0">
      <w:pPr>
        <w:pStyle w:val="B1"/>
      </w:pPr>
      <w:r>
        <w:t>ii.</w:t>
      </w:r>
      <w:r>
        <w:tab/>
        <w:t>Adonis doesn't want to initiate a video call since he hasn't had a chance to clean up and is still at work, surrounded by ugly machines</w:t>
      </w:r>
      <w:r w:rsidR="00BB0C4B">
        <w:t xml:space="preserve">. </w:t>
      </w:r>
      <w:r>
        <w:t>He initiates an 'avatar call' explicitly with his terminal equipment interface.</w:t>
      </w:r>
    </w:p>
    <w:p w14:paraId="44C75EDD" w14:textId="77777777" w:rsidR="00D23EE0" w:rsidRDefault="00D23EE0" w:rsidP="00D23EE0">
      <w:pPr>
        <w:pStyle w:val="B1"/>
      </w:pPr>
      <w:r>
        <w:lastRenderedPageBreak/>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Default="00D23EE0" w:rsidP="00D23EE0">
      <w:pPr>
        <w:pStyle w:val="B1"/>
        <w:jc w:val="center"/>
      </w:pPr>
      <w:r>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7">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Default="00D23EE0" w:rsidP="00D23EE0">
      <w:pPr>
        <w:pStyle w:val="TF"/>
      </w:pPr>
      <w:r>
        <w:t>Figure 5.11.3-1: Avatar media prepared for an avatar call</w:t>
      </w:r>
    </w:p>
    <w:p w14:paraId="54BD450B" w14:textId="77777777" w:rsidR="00513B78" w:rsidRDefault="00513B78" w:rsidP="00513B78">
      <w:r>
        <w:t>In more detail, the media that is provided uplink is generated on each terminal. This is analogous to the way in which speech and video codecs operate today.</w:t>
      </w:r>
    </w:p>
    <w:p w14:paraId="7C0E87FE" w14:textId="77777777" w:rsidR="00513B78" w:rsidRDefault="00513B78" w:rsidP="00513B78">
      <w:pPr>
        <w:jc w:val="center"/>
      </w:pPr>
      <w:r>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48402AC" w14:textId="77777777" w:rsidR="00513B78" w:rsidRDefault="00513B78" w:rsidP="00513B78">
      <w:pPr>
        <w:pStyle w:val="TF"/>
      </w:pPr>
      <w:r>
        <w:t>Figure 5.11.3-2: Avatar generation on each UE</w:t>
      </w:r>
    </w:p>
    <w:p w14:paraId="676773CC" w14:textId="77777777" w:rsidR="00513B78" w:rsidRDefault="00513B78" w:rsidP="00513B78">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640786DD" w14:textId="01109936" w:rsidR="00513B78" w:rsidRDefault="00513B78" w:rsidP="00513B78">
      <w:r>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FC664E">
        <w:rPr>
          <w:i/>
        </w:rPr>
        <w:t>service perspective</w:t>
      </w:r>
      <w:r>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p>
    <w:p w14:paraId="1BFB2203" w14:textId="77777777" w:rsidR="00D23EE0" w:rsidRDefault="00D23EE0" w:rsidP="00D23EE0">
      <w:r>
        <w:t>1(b).</w:t>
      </w:r>
      <w:r>
        <w:tab/>
        <w:t>Video call falls back to an Avatar call</w:t>
      </w:r>
    </w:p>
    <w:p w14:paraId="0C547D1F" w14:textId="77777777" w:rsidR="00D23EE0" w:rsidRDefault="00D23EE0" w:rsidP="00D23EE0">
      <w:pPr>
        <w:pStyle w:val="B1"/>
      </w:pPr>
      <w:r>
        <w:t>i.</w:t>
      </w:r>
      <w:r>
        <w:tab/>
        <w:t>Adonis is striking as can be, and standing at an awe-inspiring vista on mount Olympus. He initiates a video call with Aphrodite.</w:t>
      </w:r>
    </w:p>
    <w:p w14:paraId="2050D24D" w14:textId="77777777" w:rsidR="00D23EE0" w:rsidRDefault="00D23EE0" w:rsidP="00D23EE0">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Default="00D23EE0" w:rsidP="00D23EE0">
      <w:pPr>
        <w:pStyle w:val="B1"/>
      </w:pPr>
      <w:r>
        <w:t>iii.</w:t>
      </w:r>
      <w:r>
        <w:tab/>
        <w:t>The call between Adonis and Aphrodite is established. Adonis sees Aphrodite's avatar representation. Aphrodite sees Adonis in the video media received as part of the call.</w:t>
      </w:r>
    </w:p>
    <w:p w14:paraId="44119D1B" w14:textId="77777777" w:rsidR="00D23EE0" w:rsidRDefault="00D23EE0" w:rsidP="00D23EE0">
      <w:pPr>
        <w:pStyle w:val="B1"/>
      </w:pPr>
      <w:r>
        <w:lastRenderedPageBreak/>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Default="00D23EE0" w:rsidP="00D23EE0">
      <w:pPr>
        <w:pStyle w:val="B1"/>
      </w:pPr>
      <w:r>
        <w:t>v.</w:t>
      </w:r>
      <w:r>
        <w:tab/>
        <w:t>Adonis and Aphrodite enjoy the rest of their avatar call.</w:t>
      </w:r>
    </w:p>
    <w:p w14:paraId="072F718D" w14:textId="4F1F7949" w:rsidR="00D23EE0" w:rsidRDefault="00D23EE0" w:rsidP="00BD2F19">
      <w:pPr>
        <w:pStyle w:val="B1"/>
        <w:ind w:left="284"/>
      </w:pPr>
      <w:r>
        <w:t>2.</w:t>
      </w:r>
      <w:r>
        <w:tab/>
        <w:t>Aphrodite calls automated customer service.</w:t>
      </w:r>
      <w:r>
        <w:tab/>
        <w:t xml:space="preserve">Aphrodite calls a customer service of company "Inhabitabilis" to initiate a video call. </w:t>
      </w:r>
    </w:p>
    <w:p w14:paraId="4223DF4D" w14:textId="564259FD" w:rsidR="00D23EE0" w:rsidRDefault="00D23EE0" w:rsidP="00D23EE0">
      <w:pPr>
        <w:pStyle w:val="B1"/>
      </w:pPr>
      <w:r>
        <w:t>ii.</w:t>
      </w:r>
      <w:r>
        <w:tab/>
        <w:t>Inhabitabilis customer service employs a 'receptionist' named Nemo, who is actually not a pe</w:t>
      </w:r>
      <w:r w:rsidR="00BD2F19">
        <w:t>r</w:t>
      </w:r>
      <w:r>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Default="00D23EE0" w:rsidP="00D23EE0">
      <w:r>
        <w:t>iii.</w:t>
      </w:r>
      <w:r>
        <w:tab/>
        <w:t>Aphrodite is able to get answers to her questions and thanks Nemo. In all the above scenarios, the following applies.</w:t>
      </w:r>
    </w:p>
    <w:p w14:paraId="3C6ADF6C" w14:textId="77777777" w:rsidR="00513B78" w:rsidRPr="002115EE" w:rsidRDefault="00513B78" w:rsidP="002115EE">
      <w:pPr>
        <w:pStyle w:val="B1"/>
        <w:ind w:left="284"/>
      </w:pPr>
      <w:r w:rsidRPr="002115EE">
        <w:t>3.</w:t>
      </w:r>
      <w:r w:rsidRPr="002115EE">
        <w:tab/>
        <w:t>Aphrodite uses a terminal device without cameras, or whose cameras are insufficient and/or Adonis uses a terminal device without avatar codec support</w:t>
      </w:r>
    </w:p>
    <w:p w14:paraId="3330F811" w14:textId="77777777" w:rsidR="00BD2F19" w:rsidRDefault="00513B78" w:rsidP="00BD2F19">
      <w:pPr>
        <w:pStyle w:val="B1"/>
        <w:ind w:left="284" w:firstLine="0"/>
      </w:pPr>
      <w:r>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r w:rsidR="00BD2F19">
        <w:t>n</w:t>
      </w:r>
      <w:r>
        <w:t xml:space="preserve"> avatar encoding, so she expresses herself in text. </w:t>
      </w:r>
    </w:p>
    <w:p w14:paraId="6B0A0AA6" w14:textId="78A97EFC" w:rsidR="00513B78" w:rsidRDefault="00513B78" w:rsidP="00513B78">
      <w:pPr>
        <w:pStyle w:val="B1"/>
      </w:pPr>
      <w:r>
        <w:t>i.</w:t>
      </w:r>
      <w:r>
        <w:tab/>
        <w:t xml:space="preserve">Aphrodite calls Adonis and wants to share an avatar call. She cannot however be captured via FACS due to a lack of sufficient camera support on her UE. Instead she uses </w:t>
      </w:r>
      <w:r>
        <w:rPr>
          <w:i/>
        </w:rPr>
        <w:t>text-based avatar media</w:t>
      </w:r>
      <w:r>
        <w:t xml:space="preserve">. </w:t>
      </w:r>
    </w:p>
    <w:p w14:paraId="7B476907" w14:textId="77777777" w:rsidR="00513B78" w:rsidRDefault="00513B78" w:rsidP="00513B78">
      <w:pPr>
        <w:pStyle w:val="B1"/>
      </w:pPr>
      <w:r>
        <w:t>ii.</w:t>
      </w:r>
      <w:r>
        <w:tab/>
        <w:t xml:space="preserve">The text-based avatar media is transported to the point at which this media is </w:t>
      </w:r>
      <w:r>
        <w:rPr>
          <w:i/>
        </w:rPr>
        <w:t>rendered</w:t>
      </w:r>
      <w:r>
        <w:t xml:space="preserve"> as a 3D avatar media codec.</w:t>
      </w:r>
    </w:p>
    <w:p w14:paraId="7D9532F1" w14:textId="77777777" w:rsidR="00513B78" w:rsidRDefault="00513B78" w:rsidP="00513B78">
      <w:pPr>
        <w:pStyle w:val="TF"/>
      </w:pPr>
      <w:r>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FD03C10" w14:textId="77777777" w:rsidR="00513B78" w:rsidRPr="00FC4501" w:rsidRDefault="00513B78" w:rsidP="00513B78">
      <w:pPr>
        <w:pStyle w:val="TF"/>
      </w:pPr>
      <w:r>
        <w:t>Figure 5.11.3-3: Example of a text-based Avatar Media enables avatar call without camera, etc. support on a UE</w:t>
      </w:r>
    </w:p>
    <w:p w14:paraId="529D1D09" w14:textId="77777777" w:rsidR="00513B78" w:rsidRPr="00FC4501" w:rsidRDefault="00513B78" w:rsidP="00513B78">
      <w:pPr>
        <w:pStyle w:val="B1"/>
      </w:pPr>
      <w:r>
        <w:tab/>
      </w:r>
      <w:r w:rsidRPr="00FC4501">
        <w:t xml:space="preserve">The </w:t>
      </w:r>
      <w:r>
        <w:t xml:space="preserve">transcoding </w:t>
      </w:r>
      <w:r w:rsidRPr="00FC4501">
        <w:t>rendering of the avatar media to 3D avatar media could be at any point in the system - Aphrodite's UE, the network,</w:t>
      </w:r>
      <w:r>
        <w:t xml:space="preserve"> or</w:t>
      </w:r>
      <w:r w:rsidRPr="00FC4501">
        <w:t xml:space="preserve"> Adonis' UE.</w:t>
      </w:r>
    </w:p>
    <w:p w14:paraId="706FB955" w14:textId="77777777" w:rsidR="00513B78" w:rsidRDefault="00513B78" w:rsidP="00513B78">
      <w:pPr>
        <w:pStyle w:val="B1"/>
      </w:pPr>
      <w:r>
        <w:t>iii.</w:t>
      </w:r>
      <w:r>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p>
    <w:p w14:paraId="0925F4A2" w14:textId="77777777" w:rsidR="00513B78" w:rsidRPr="002D3649" w:rsidRDefault="00513B78" w:rsidP="00513B78">
      <w:r>
        <w:t>Other examples (not further described here) could, for example, transcode the media provided by Aphrodite (e.g. text, binary, avatar encoding, etc.) and transcode it to video for presentation to Adonis. This would be useful if Adonis' UE did not have support for avatar encoding.</w:t>
      </w:r>
    </w:p>
    <w:p w14:paraId="4F68CDFC" w14:textId="09F3523C" w:rsidR="00D23EE0" w:rsidRDefault="00D23EE0" w:rsidP="00D23EE0">
      <w:pPr>
        <w:pStyle w:val="Heading3"/>
      </w:pPr>
      <w:bookmarkStart w:id="445" w:name="_Toc120013038"/>
      <w:bookmarkStart w:id="446" w:name="_Toc120025156"/>
      <w:bookmarkStart w:id="447" w:name="_Toc120025311"/>
      <w:bookmarkStart w:id="448" w:name="_Toc120091389"/>
      <w:bookmarkStart w:id="449" w:name="_Toc129348877"/>
      <w:r>
        <w:t>5.11.4</w:t>
      </w:r>
      <w:r>
        <w:tab/>
        <w:t>Post-conditions</w:t>
      </w:r>
      <w:bookmarkEnd w:id="445"/>
      <w:bookmarkEnd w:id="446"/>
      <w:bookmarkEnd w:id="447"/>
      <w:bookmarkEnd w:id="448"/>
      <w:bookmarkEnd w:id="449"/>
    </w:p>
    <w:p w14:paraId="02B327EC" w14:textId="77777777" w:rsidR="00D23EE0" w:rsidRPr="00C130EF" w:rsidRDefault="00D23EE0" w:rsidP="00D23EE0">
      <w:r>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Default="00D23EE0" w:rsidP="00D23EE0">
      <w:pPr>
        <w:pStyle w:val="Heading3"/>
      </w:pPr>
      <w:bookmarkStart w:id="450" w:name="_Toc120013039"/>
      <w:bookmarkStart w:id="451" w:name="_Toc120025157"/>
      <w:bookmarkStart w:id="452" w:name="_Toc120025312"/>
      <w:bookmarkStart w:id="453" w:name="_Toc120091390"/>
      <w:bookmarkStart w:id="454" w:name="_Toc129348878"/>
      <w:r>
        <w:lastRenderedPageBreak/>
        <w:t>5.11.5</w:t>
      </w:r>
      <w:r>
        <w:tab/>
        <w:t>Existing feature partly or fully covering use case functionality</w:t>
      </w:r>
      <w:bookmarkEnd w:id="450"/>
      <w:bookmarkEnd w:id="451"/>
      <w:bookmarkEnd w:id="452"/>
      <w:bookmarkEnd w:id="453"/>
      <w:bookmarkEnd w:id="454"/>
    </w:p>
    <w:p w14:paraId="1B320206" w14:textId="77777777" w:rsidR="00D23EE0" w:rsidRDefault="00D23EE0" w:rsidP="00D23EE0">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Default="00D23EE0" w:rsidP="00D23EE0">
      <w:r>
        <w:t>TS 22.173 defines the media handling capabilities of the IMS Multimedia Telephony service</w:t>
      </w:r>
    </w:p>
    <w:p w14:paraId="3AE2BF2A" w14:textId="01C12EB3" w:rsidR="00D23EE0" w:rsidRDefault="00D23EE0" w:rsidP="00D23EE0">
      <w:r>
        <w:t>The specific gaps that are addressed in 5.A.6 include: extended feature negotiation, enabling the user to decide whether to present video or avatar communi</w:t>
      </w:r>
      <w:r w:rsidR="00513B78">
        <w:t>c</w:t>
      </w:r>
      <w:r>
        <w:t>ation, the ability to support Avatar communication and content efficiently, the ability to support standardized Avatar media in the 5G system.</w:t>
      </w:r>
    </w:p>
    <w:p w14:paraId="27CC8733" w14:textId="77777777" w:rsidR="00D23EE0" w:rsidRDefault="00D23EE0" w:rsidP="00D23EE0">
      <w:r>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EC664B" w14:paraId="1886A9BC" w14:textId="77777777" w:rsidTr="00B73147">
        <w:trPr>
          <w:trHeight w:val="623"/>
          <w:tblHeader/>
          <w:jc w:val="center"/>
        </w:trPr>
        <w:tc>
          <w:tcPr>
            <w:tcW w:w="1621" w:type="dxa"/>
            <w:vMerge w:val="restart"/>
          </w:tcPr>
          <w:p w14:paraId="6C6B7A4E" w14:textId="77777777" w:rsidR="00D23EE0" w:rsidRPr="00EC664B" w:rsidRDefault="00D23EE0" w:rsidP="00B73147">
            <w:pPr>
              <w:keepNext/>
              <w:keepLines/>
              <w:spacing w:after="0"/>
              <w:jc w:val="center"/>
              <w:rPr>
                <w:rFonts w:ascii="Arial" w:eastAsia="Calibri" w:hAnsi="Arial"/>
                <w:b/>
                <w:sz w:val="18"/>
              </w:rPr>
            </w:pPr>
            <w:r w:rsidRPr="00EC664B">
              <w:rPr>
                <w:rFonts w:ascii="Arial" w:hAnsi="Arial" w:hint="eastAsia"/>
                <w:b/>
                <w:sz w:val="16"/>
              </w:rPr>
              <w:t>Use Case</w:t>
            </w:r>
          </w:p>
        </w:tc>
        <w:tc>
          <w:tcPr>
            <w:tcW w:w="3761" w:type="dxa"/>
            <w:gridSpan w:val="2"/>
          </w:tcPr>
          <w:p w14:paraId="723FE6D0" w14:textId="77777777" w:rsidR="00D23EE0" w:rsidRPr="00EC664B" w:rsidRDefault="00D23EE0" w:rsidP="00B73147">
            <w:pPr>
              <w:keepNext/>
              <w:keepLines/>
              <w:spacing w:after="0"/>
              <w:jc w:val="center"/>
              <w:rPr>
                <w:rFonts w:ascii="Arial" w:hAnsi="Arial"/>
                <w:b/>
                <w:sz w:val="16"/>
                <w:lang w:eastAsia="zh-CN"/>
              </w:rPr>
            </w:pPr>
            <w:r w:rsidRPr="00EC664B">
              <w:rPr>
                <w:rFonts w:ascii="Arial" w:hAnsi="Arial"/>
                <w:b/>
                <w:sz w:val="16"/>
              </w:rPr>
              <w:t>Characteristic parameter (KPI)</w:t>
            </w:r>
          </w:p>
        </w:tc>
      </w:tr>
      <w:tr w:rsidR="00D23EE0" w:rsidRPr="00EC664B" w14:paraId="4E68266A" w14:textId="77777777" w:rsidTr="00B73147">
        <w:trPr>
          <w:trHeight w:val="623"/>
          <w:tblHeader/>
          <w:jc w:val="center"/>
        </w:trPr>
        <w:tc>
          <w:tcPr>
            <w:tcW w:w="1621" w:type="dxa"/>
            <w:vMerge/>
          </w:tcPr>
          <w:p w14:paraId="012A41A1" w14:textId="77777777" w:rsidR="00D23EE0" w:rsidRPr="00EC664B"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End-to-end latency</w:t>
            </w:r>
          </w:p>
        </w:tc>
        <w:tc>
          <w:tcPr>
            <w:tcW w:w="2176" w:type="dxa"/>
          </w:tcPr>
          <w:p w14:paraId="0AF75AEF"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Service bit rate: user-experienced data rate</w:t>
            </w:r>
          </w:p>
        </w:tc>
      </w:tr>
      <w:tr w:rsidR="00D23EE0" w:rsidRPr="00EC664B" w14:paraId="3C2F4456" w14:textId="77777777" w:rsidTr="00B73147">
        <w:trPr>
          <w:trHeight w:val="896"/>
          <w:tblHeader/>
          <w:jc w:val="center"/>
        </w:trPr>
        <w:tc>
          <w:tcPr>
            <w:tcW w:w="1621" w:type="dxa"/>
          </w:tcPr>
          <w:p w14:paraId="0C969511" w14:textId="77777777" w:rsidR="00D23EE0" w:rsidRPr="00EC664B" w:rsidRDefault="00D23EE0" w:rsidP="00B73147">
            <w:pPr>
              <w:keepNext/>
              <w:keepLines/>
              <w:spacing w:after="0"/>
              <w:rPr>
                <w:rFonts w:ascii="Arial" w:hAnsi="Arial"/>
                <w:sz w:val="16"/>
              </w:rPr>
            </w:pPr>
            <w:r>
              <w:rPr>
                <w:rFonts w:ascii="Arial" w:hAnsi="Arial"/>
                <w:sz w:val="16"/>
              </w:rPr>
              <w:t>Avatar call</w:t>
            </w:r>
          </w:p>
        </w:tc>
        <w:tc>
          <w:tcPr>
            <w:tcW w:w="1585" w:type="dxa"/>
          </w:tcPr>
          <w:p w14:paraId="07E15784" w14:textId="6B293BC0" w:rsidR="00D23EE0" w:rsidRPr="00EC664B" w:rsidRDefault="00D23EE0" w:rsidP="00513B78">
            <w:pPr>
              <w:keepNext/>
              <w:keepLines/>
              <w:spacing w:after="0"/>
              <w:jc w:val="center"/>
              <w:rPr>
                <w:rFonts w:ascii="Arial" w:hAnsi="Arial"/>
                <w:sz w:val="16"/>
                <w:lang w:eastAsia="zh-CN"/>
              </w:rPr>
            </w:pPr>
            <w:r>
              <w:rPr>
                <w:rFonts w:ascii="Arial" w:hAnsi="Arial"/>
                <w:sz w:val="16"/>
                <w:lang w:eastAsia="zh-CN"/>
              </w:rPr>
              <w:t>[</w:t>
            </w:r>
            <w:r w:rsidR="00513B78">
              <w:rPr>
                <w:rFonts w:ascii="Arial" w:hAnsi="Arial"/>
                <w:sz w:val="16"/>
                <w:lang w:eastAsia="zh-CN"/>
              </w:rPr>
              <w:t>NOTE1</w:t>
            </w:r>
            <w:r>
              <w:rPr>
                <w:rFonts w:ascii="Arial" w:hAnsi="Arial"/>
                <w:sz w:val="16"/>
                <w:lang w:eastAsia="zh-CN"/>
              </w:rPr>
              <w:t>]</w:t>
            </w:r>
          </w:p>
        </w:tc>
        <w:tc>
          <w:tcPr>
            <w:tcW w:w="2176" w:type="dxa"/>
          </w:tcPr>
          <w:p w14:paraId="6AE7081E" w14:textId="07054FEE" w:rsidR="00D23EE0" w:rsidRPr="00EC664B" w:rsidRDefault="00D23EE0" w:rsidP="00B73147">
            <w:pPr>
              <w:keepNext/>
              <w:keepLines/>
              <w:spacing w:after="0"/>
              <w:jc w:val="center"/>
              <w:rPr>
                <w:rFonts w:ascii="Arial" w:hAnsi="Arial"/>
                <w:sz w:val="16"/>
              </w:rPr>
            </w:pPr>
            <w:r>
              <w:rPr>
                <w:rFonts w:ascii="Arial" w:hAnsi="Arial"/>
                <w:sz w:val="16"/>
              </w:rPr>
              <w:t>&lt;5 kbps [45]</w:t>
            </w:r>
          </w:p>
        </w:tc>
      </w:tr>
      <w:tr w:rsidR="00D23EE0" w:rsidRPr="00EC664B" w14:paraId="121DD56E" w14:textId="77777777" w:rsidTr="00B73147">
        <w:trPr>
          <w:trHeight w:val="896"/>
          <w:tblHeader/>
          <w:jc w:val="center"/>
        </w:trPr>
        <w:tc>
          <w:tcPr>
            <w:tcW w:w="1621" w:type="dxa"/>
          </w:tcPr>
          <w:p w14:paraId="7C5D5E32" w14:textId="77777777" w:rsidR="00D23EE0" w:rsidRDefault="00D23EE0" w:rsidP="00B73147">
            <w:pPr>
              <w:keepNext/>
              <w:keepLines/>
              <w:spacing w:after="0"/>
              <w:rPr>
                <w:rFonts w:ascii="Arial" w:hAnsi="Arial"/>
                <w:sz w:val="16"/>
              </w:rPr>
            </w:pPr>
            <w:r>
              <w:rPr>
                <w:rFonts w:ascii="Arial" w:hAnsi="Arial"/>
                <w:sz w:val="16"/>
              </w:rPr>
              <w:t>Video call</w:t>
            </w:r>
          </w:p>
        </w:tc>
        <w:tc>
          <w:tcPr>
            <w:tcW w:w="1585" w:type="dxa"/>
          </w:tcPr>
          <w:p w14:paraId="24F3A4E5"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 150 msec preferred</w:t>
            </w:r>
          </w:p>
          <w:p w14:paraId="32099B11"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&lt;400 msec limit</w:t>
            </w:r>
          </w:p>
          <w:p w14:paraId="358EA5A8" w14:textId="70D35BD0" w:rsidR="00D23EE0" w:rsidRPr="00EC664B" w:rsidRDefault="00D23EE0" w:rsidP="00C92A58">
            <w:pPr>
              <w:keepNext/>
              <w:keepLines/>
              <w:spacing w:after="0"/>
              <w:jc w:val="center"/>
              <w:rPr>
                <w:rFonts w:ascii="Arial" w:hAnsi="Arial"/>
                <w:sz w:val="16"/>
                <w:lang w:eastAsia="zh-CN"/>
              </w:rPr>
            </w:pPr>
            <w:r w:rsidRPr="00F71222">
              <w:rPr>
                <w:rFonts w:ascii="Arial" w:hAnsi="Arial"/>
                <w:sz w:val="16"/>
                <w:lang w:eastAsia="zh-CN"/>
              </w:rPr>
              <w:t>Lip-synch: &lt; 100 msec</w:t>
            </w:r>
            <w:r>
              <w:rPr>
                <w:rFonts w:ascii="Arial" w:hAnsi="Arial"/>
                <w:sz w:val="16"/>
                <w:lang w:eastAsia="zh-CN"/>
              </w:rPr>
              <w:t xml:space="preserve"> [</w:t>
            </w:r>
            <w:r w:rsidR="00C92A58">
              <w:rPr>
                <w:rFonts w:ascii="Arial" w:hAnsi="Arial"/>
                <w:sz w:val="16"/>
                <w:lang w:eastAsia="zh-CN"/>
              </w:rPr>
              <w:t>46</w:t>
            </w:r>
            <w:r>
              <w:rPr>
                <w:rFonts w:ascii="Arial" w:hAnsi="Arial"/>
                <w:sz w:val="16"/>
                <w:lang w:eastAsia="zh-CN"/>
              </w:rPr>
              <w:t>]</w:t>
            </w:r>
          </w:p>
        </w:tc>
        <w:tc>
          <w:tcPr>
            <w:tcW w:w="2176" w:type="dxa"/>
          </w:tcPr>
          <w:p w14:paraId="3C75E6A3" w14:textId="203F486C" w:rsidR="00D23EE0" w:rsidRPr="00F71222" w:rsidRDefault="00D23EE0" w:rsidP="00D23EE0">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D23EE0" w:rsidRPr="00EC664B" w14:paraId="785E3C51" w14:textId="77777777" w:rsidTr="00B73147">
        <w:trPr>
          <w:trHeight w:val="341"/>
          <w:tblHeader/>
          <w:jc w:val="center"/>
        </w:trPr>
        <w:tc>
          <w:tcPr>
            <w:tcW w:w="5382" w:type="dxa"/>
            <w:gridSpan w:val="3"/>
          </w:tcPr>
          <w:p w14:paraId="658B2206" w14:textId="77777777" w:rsidR="00513B78" w:rsidRDefault="00513B78" w:rsidP="00513B78">
            <w:pPr>
              <w:pStyle w:val="TAN"/>
            </w:pPr>
            <w:r>
              <w:t>NOTE1:</w:t>
            </w:r>
            <w:r w:rsidRPr="00647CDF">
              <w:t xml:space="preserve"> </w:t>
            </w:r>
            <w:r w:rsidRPr="00647CDF">
              <w:tab/>
            </w:r>
            <w:r>
              <w:t>The latency requirement for real time immersive service experience would be the same as the video call below. For some user experiences (smaller devices or an embedded icon-sized representation in other application, etc.) the latency tolerance could be greater.</w:t>
            </w:r>
          </w:p>
          <w:p w14:paraId="1D91AB1D" w14:textId="02DBE79D" w:rsidR="00D23EE0" w:rsidRPr="00F71222" w:rsidRDefault="00D23EE0" w:rsidP="00C3752B">
            <w:pPr>
              <w:pStyle w:val="TAN"/>
            </w:pPr>
            <w:r w:rsidRPr="00647CDF">
              <w:t>NOTE</w:t>
            </w:r>
            <w:r w:rsidR="00513B78">
              <w:t>2</w:t>
            </w:r>
            <w:r w:rsidRPr="00647CDF">
              <w:t xml:space="preserve">: </w:t>
            </w:r>
            <w:r w:rsidRPr="00647CDF">
              <w:tab/>
              <w:t>The video call KPIs are from TS 22.105 and have not changed since Rel-</w:t>
            </w:r>
            <w:r w:rsidR="00C3752B">
              <w:t>99</w:t>
            </w:r>
            <w:r w:rsidRPr="00647CDF">
              <w:t>. Actual transactional video call parameters may be higher now.</w:t>
            </w:r>
          </w:p>
        </w:tc>
      </w:tr>
    </w:tbl>
    <w:p w14:paraId="523CE5E3" w14:textId="270A55D2" w:rsidR="00D23EE0" w:rsidRDefault="00D23EE0" w:rsidP="00D23EE0">
      <w:pPr>
        <w:pStyle w:val="Heading3"/>
      </w:pPr>
      <w:bookmarkStart w:id="455" w:name="_Toc120013040"/>
      <w:bookmarkStart w:id="456" w:name="_Toc120025158"/>
      <w:bookmarkStart w:id="457" w:name="_Toc120025313"/>
      <w:bookmarkStart w:id="458" w:name="_Toc120091391"/>
      <w:bookmarkStart w:id="459" w:name="_Toc129348879"/>
      <w:r>
        <w:t>5.11.6</w:t>
      </w:r>
      <w:r>
        <w:tab/>
        <w:t>Potential New Requirements needed to support the use case</w:t>
      </w:r>
      <w:bookmarkEnd w:id="455"/>
      <w:bookmarkEnd w:id="456"/>
      <w:bookmarkEnd w:id="457"/>
      <w:bookmarkEnd w:id="458"/>
      <w:bookmarkEnd w:id="459"/>
    </w:p>
    <w:p w14:paraId="054C160D" w14:textId="7CBA6BB1" w:rsidR="00D23EE0" w:rsidRDefault="00D23EE0" w:rsidP="00D23EE0">
      <w:r>
        <w:t>[P.R. 5.11.6-1]</w:t>
      </w:r>
      <w:r>
        <w:tab/>
        <w:t xml:space="preserve">The IMS shall allow multimedia conversational communications between two or more users providing real time conversational transfer of animated user digital representation and speech data. </w:t>
      </w:r>
    </w:p>
    <w:p w14:paraId="5CC52474" w14:textId="77777777" w:rsidR="00513B78" w:rsidRDefault="00513B78" w:rsidP="00513B78">
      <w:r>
        <w:t>[P.R. 5.11.6-2]</w:t>
      </w:r>
      <w:r>
        <w:tab/>
        <w:t>The 5G system shall support a means for UEs to produce 3D avatar media to be sent uplink, and to receive this media downlink.</w:t>
      </w:r>
    </w:p>
    <w:p w14:paraId="121457DA" w14:textId="77777777" w:rsidR="00513B78" w:rsidRDefault="00513B78" w:rsidP="00513B78">
      <w:pPr>
        <w:pStyle w:val="NO"/>
      </w:pPr>
      <w:r>
        <w:t>NOTE 1:</w:t>
      </w:r>
      <w:r>
        <w:tab/>
        <w:t>In some scenarios, avatar media transmission entails a significantly lower data transfer rate than video.</w:t>
      </w:r>
    </w:p>
    <w:p w14:paraId="317AF447" w14:textId="77777777" w:rsidR="00513B78" w:rsidRDefault="00513B78" w:rsidP="00513B78">
      <w:r>
        <w:t>[P.R. 5.11.6-3]</w:t>
      </w:r>
      <w:r>
        <w:tab/>
        <w:t xml:space="preserve">The 5G system shall support a means for the production of 3D avatar media to be accomplished on a UE to support confidentiality of </w:t>
      </w:r>
      <w:r w:rsidRPr="004369EC">
        <w:rPr>
          <w:highlight w:val="yellow"/>
        </w:rPr>
        <w:t>the data used to produce</w:t>
      </w:r>
      <w:r>
        <w:t xml:space="preserve"> the 3D avatar (e.g. from the UE cameras, etc.)</w:t>
      </w:r>
    </w:p>
    <w:p w14:paraId="54FA1677" w14:textId="77777777" w:rsidR="00513B78" w:rsidRDefault="00513B78" w:rsidP="00513B78">
      <w:r>
        <w:t>[P.R. 5.11.6-4]</w:t>
      </w:r>
      <w:r>
        <w:tab/>
        <w:t xml:space="preserve">Subject to user consent, the 5G system shall support a means to provide bidirectional transitioning between video and avatar media for parties of an IMS call. </w:t>
      </w:r>
    </w:p>
    <w:p w14:paraId="193CC8CC" w14:textId="77777777" w:rsidR="00513B78" w:rsidRDefault="00513B78" w:rsidP="00513B78">
      <w:pPr>
        <w:pStyle w:val="NO"/>
      </w:pPr>
      <w:r>
        <w:t>NOTE 2:</w:t>
      </w:r>
      <w:r>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4BEFED5C" w14:textId="77777777" w:rsidR="00513B78" w:rsidRDefault="00513B78" w:rsidP="00513B78">
      <w:r>
        <w:t>[P.R. 5.11.6-5]</w:t>
      </w:r>
      <w:r>
        <w:tab/>
        <w:t>The 5G system shall support a means to enable locally generated media (e.g. text or video) of a party to be transcoded before it is rendered for the receiving party</w:t>
      </w:r>
      <w:r>
        <w:rPr>
          <w:lang w:val="en-US"/>
        </w:rPr>
        <w:t>.</w:t>
      </w:r>
    </w:p>
    <w:p w14:paraId="4E71C58D" w14:textId="77777777" w:rsidR="00513B78" w:rsidRDefault="00513B78" w:rsidP="00513B78">
      <w:pPr>
        <w:pStyle w:val="NO"/>
      </w:pPr>
      <w:r>
        <w:lastRenderedPageBreak/>
        <w:t>NOTE 3:</w:t>
      </w:r>
      <w:r>
        <w:tab/>
        <w:t>The locally generated media could allow a party to control the appearance of its avatar, e.g. to express behavior, movement, affect, emotions, etc.</w:t>
      </w:r>
    </w:p>
    <w:p w14:paraId="7DB497F9" w14:textId="77777777" w:rsidR="00513B78" w:rsidRDefault="00513B78" w:rsidP="00513B78">
      <w:pPr>
        <w:pStyle w:val="NO"/>
      </w:pPr>
      <w:r>
        <w:t>NOTE 4:</w:t>
      </w:r>
      <w:r>
        <w:tab/>
        <w:t>The transcoding of media enables 3D avatar communication to be supported in scenarios in which UE participating in the IMS call does not support e.g. FACS, encoding avatar media, presenting avatar media, etc.</w:t>
      </w:r>
    </w:p>
    <w:p w14:paraId="500B0606" w14:textId="27E633D5" w:rsidR="00DC6AA1" w:rsidRDefault="00513B78" w:rsidP="00513B78">
      <w:r>
        <w:t>[P.R. 5.11.6-6]</w:t>
      </w:r>
      <w:r>
        <w:tab/>
        <w:t>The 5G system shall</w:t>
      </w:r>
      <w:r w:rsidR="00DC6AA1">
        <w:t xml:space="preserve"> support collection of charging</w:t>
      </w:r>
      <w:r w:rsidR="00BD2F19">
        <w:t xml:space="preserve"> </w:t>
      </w:r>
      <w:r>
        <w:t>information associated with initiating and terminating an IMS-based 3D avatar call.</w:t>
      </w:r>
    </w:p>
    <w:p w14:paraId="175F93A3" w14:textId="1AB0E734" w:rsidR="004C3DB7" w:rsidRPr="000A1945" w:rsidRDefault="004C3DB7" w:rsidP="007F3C7C">
      <w:pPr>
        <w:pStyle w:val="Heading2"/>
      </w:pPr>
      <w:bookmarkStart w:id="460" w:name="_Toc120013041"/>
      <w:bookmarkStart w:id="461" w:name="_Toc120025159"/>
      <w:bookmarkStart w:id="462" w:name="_Toc120025314"/>
      <w:bookmarkStart w:id="463" w:name="_Toc120091392"/>
      <w:bookmarkStart w:id="464" w:name="_Toc129348880"/>
      <w:r w:rsidRPr="000A1945">
        <w:t>5.</w:t>
      </w:r>
      <w:r>
        <w:t>12</w:t>
      </w:r>
      <w:r w:rsidRPr="000A1945">
        <w:tab/>
      </w:r>
      <w:r w:rsidRPr="00BA1E06">
        <w:t xml:space="preserve">Virtual </w:t>
      </w:r>
      <w:r>
        <w:t>humans in</w:t>
      </w:r>
      <w:r w:rsidRPr="00BA1E06">
        <w:t xml:space="preserve"> metaverse</w:t>
      </w:r>
      <w:bookmarkEnd w:id="460"/>
      <w:bookmarkEnd w:id="461"/>
      <w:bookmarkEnd w:id="462"/>
      <w:bookmarkEnd w:id="463"/>
      <w:bookmarkEnd w:id="464"/>
      <w:r w:rsidRPr="00F86A15">
        <w:t xml:space="preserve"> </w:t>
      </w:r>
      <w:r>
        <w:t xml:space="preserve"> </w:t>
      </w:r>
    </w:p>
    <w:p w14:paraId="48AFA044" w14:textId="7FF63145" w:rsidR="004C3DB7" w:rsidRPr="000A1945" w:rsidRDefault="004C3DB7" w:rsidP="007F3C7C">
      <w:pPr>
        <w:pStyle w:val="Heading3"/>
      </w:pPr>
      <w:bookmarkStart w:id="465" w:name="_Toc120013042"/>
      <w:bookmarkStart w:id="466" w:name="_Toc120025160"/>
      <w:bookmarkStart w:id="467" w:name="_Toc120025315"/>
      <w:bookmarkStart w:id="468" w:name="_Toc120091393"/>
      <w:bookmarkStart w:id="469" w:name="_Toc129348881"/>
      <w:r w:rsidRPr="000A1945">
        <w:t>5.</w:t>
      </w:r>
      <w:r>
        <w:t>12</w:t>
      </w:r>
      <w:r w:rsidRPr="000A1945">
        <w:t>.1</w:t>
      </w:r>
      <w:r w:rsidRPr="000A1945">
        <w:tab/>
        <w:t>Description</w:t>
      </w:r>
      <w:bookmarkEnd w:id="465"/>
      <w:bookmarkEnd w:id="466"/>
      <w:bookmarkEnd w:id="467"/>
      <w:bookmarkEnd w:id="468"/>
      <w:bookmarkEnd w:id="469"/>
    </w:p>
    <w:p w14:paraId="14A4388F" w14:textId="6A76153D" w:rsidR="004C3DB7" w:rsidRPr="00066483" w:rsidRDefault="004C3DB7" w:rsidP="00066483">
      <w:r w:rsidRPr="00066483">
        <w:t xml:space="preserve">Virtual humans (or digital </w:t>
      </w:r>
      <w:r w:rsidR="008A49F6" w:rsidRPr="00066483">
        <w:t xml:space="preserve">representations of </w:t>
      </w:r>
      <w:r w:rsidRPr="00066483">
        <w:t>humans</w:t>
      </w:r>
      <w:r w:rsidR="008A49F6" w:rsidRPr="00066483">
        <w:t>, also referred to as 'avatars' in this use case</w:t>
      </w:r>
      <w:r w:rsidRPr="00066483">
        <w:t>) are simulations of human beings on computers</w:t>
      </w:r>
      <w:r w:rsidR="00A94FE7" w:rsidRPr="00066483">
        <w:t xml:space="preserve"> </w:t>
      </w:r>
      <w:r w:rsidRPr="00066483">
        <w:t>[</w:t>
      </w:r>
      <w:r w:rsidR="00C40AE8" w:rsidRPr="00066483">
        <w:t>47</w:t>
      </w:r>
      <w:r w:rsidRPr="00066483">
        <w:t>]. There is a wide range of applications, such as games, film and TV productions, financial industry (smart adviser), telecommunications (avatars), etc.</w:t>
      </w:r>
      <w:r w:rsidRPr="00066483" w:rsidDel="003A166F">
        <w:rPr>
          <w:rFonts w:hint="eastAsia"/>
        </w:rPr>
        <w:t xml:space="preserve"> </w:t>
      </w:r>
    </w:p>
    <w:p w14:paraId="7B1A6FFB" w14:textId="6EB72A67" w:rsidR="004C3DB7" w:rsidRPr="00066483" w:rsidRDefault="004C3DB7" w:rsidP="00066483">
      <w:r w:rsidRPr="00066483">
        <w:t xml:space="preserve">In the </w:t>
      </w:r>
      <w:r w:rsidR="008A49F6" w:rsidRPr="00066483">
        <w:t xml:space="preserve">coming </w:t>
      </w:r>
      <w:r w:rsidRPr="00066483">
        <w:t xml:space="preserve">era, the technology of virtual humans is one of foundations of </w:t>
      </w:r>
      <w:r w:rsidR="008A49F6" w:rsidRPr="00066483">
        <w:t xml:space="preserve">mobile </w:t>
      </w:r>
      <w:r w:rsidRPr="00066483">
        <w:t>metaverse</w:t>
      </w:r>
      <w:r w:rsidR="008A49F6" w:rsidRPr="00066483">
        <w:t xml:space="preserve"> service</w:t>
      </w:r>
      <w:r w:rsidRPr="00066483">
        <w:t xml:space="preserve">. A virtual human can be a digital </w:t>
      </w:r>
      <w:r w:rsidR="008A49F6" w:rsidRPr="00066483">
        <w:t xml:space="preserve">representation </w:t>
      </w:r>
      <w:r w:rsidRPr="00066483">
        <w:t xml:space="preserve">of a natural person in a </w:t>
      </w:r>
      <w:r w:rsidR="008A49F6" w:rsidRPr="00066483">
        <w:t>mobile metaverse service</w:t>
      </w:r>
      <w:r w:rsidRPr="00066483">
        <w:t xml:space="preserve">, which is driven by the natural person. Or a virtual human also can be </w:t>
      </w:r>
      <w:r w:rsidR="008A49F6" w:rsidRPr="00066483">
        <w:t xml:space="preserve">a digital representation of </w:t>
      </w:r>
      <w:r w:rsidRPr="00066483">
        <w:t>a digital assistant driven by AI model.</w:t>
      </w:r>
      <w:r w:rsidRPr="00066483" w:rsidDel="002E5455">
        <w:rPr>
          <w:rFonts w:hint="eastAsia"/>
        </w:rPr>
        <w:t xml:space="preserve"> </w:t>
      </w:r>
    </w:p>
    <w:p w14:paraId="4046EC91" w14:textId="2694C2D3" w:rsidR="004C3DB7" w:rsidRDefault="004C3DB7" w:rsidP="00066483">
      <w:pPr>
        <w:rPr>
          <w:rFonts w:ascii="SimSun" w:hAnsi="SimSun" w:cs="SimSun"/>
          <w:color w:val="000000"/>
          <w:sz w:val="24"/>
          <w:lang w:eastAsia="zh-CN" w:bidi="ar"/>
        </w:rPr>
      </w:pPr>
      <w:r w:rsidRPr="00066483">
        <w:t>M</w:t>
      </w:r>
      <w:r w:rsidR="008A49F6" w:rsidRPr="00066483">
        <w:t>obile m</w:t>
      </w:r>
      <w:r w:rsidRPr="00066483">
        <w:t>etaverse serv</w:t>
      </w:r>
      <w:r w:rsidR="008A49F6" w:rsidRPr="00066483">
        <w:t>ic</w:t>
      </w:r>
      <w:r w:rsidRPr="00066483">
        <w:t xml:space="preserve">es </w:t>
      </w:r>
      <w:r w:rsidR="008A49F6" w:rsidRPr="00066483">
        <w:t xml:space="preserve">offer </w:t>
      </w:r>
      <w:r w:rsidRPr="00066483">
        <w:t xml:space="preserve">an important </w:t>
      </w:r>
      <w:r w:rsidR="008A49F6" w:rsidRPr="00066483">
        <w:t xml:space="preserve">opportunity </w:t>
      </w:r>
      <w:r w:rsidRPr="00066483">
        <w:t>for socialization and entertainment, where</w:t>
      </w:r>
      <w:r w:rsidR="008A49F6" w:rsidRPr="00066483">
        <w:t xml:space="preserve"> user experience of</w:t>
      </w:r>
      <w:r w:rsidRPr="00066483">
        <w:t xml:space="preserve"> the virtual world and the real world combine. This use case focuses on the scenario of a natural person's digital embodiment in a metaverse</w:t>
      </w:r>
      <w:r w:rsidR="008A49F6" w:rsidRPr="00066483">
        <w:t xml:space="preserve"> as a location agnostic service experience</w:t>
      </w:r>
      <w:r w:rsidRPr="00066483">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428D83EC"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51"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Pr="00066483" w:rsidRDefault="004C3DB7" w:rsidP="00066483">
      <w:r w:rsidRPr="00066483">
        <w:t>For smooth experience, the motion-to-photon latency should be less than 20ms [</w:t>
      </w:r>
      <w:r w:rsidR="00C40AE8" w:rsidRPr="00066483">
        <w:t>48</w:t>
      </w:r>
      <w:r w:rsidRPr="00066483">
        <w:t>].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regarding audio, visual and tactile modalities measured by Hirsh and Sherrick are described as follows [</w:t>
      </w:r>
      <w:r w:rsidR="00C40AE8" w:rsidRPr="00066483">
        <w:t>49</w:t>
      </w:r>
      <w:r w:rsidRPr="00066483">
        <w:t>]. The obtained results vary, depending on the kind of stimuli, biasing effects of stimulus range, the psychometric methods employed, etc.</w:t>
      </w:r>
    </w:p>
    <w:p w14:paraId="58D13C85" w14:textId="77777777" w:rsidR="004C3DB7" w:rsidRPr="00066483" w:rsidRDefault="004C3DB7" w:rsidP="00066483">
      <w:pPr>
        <w:pStyle w:val="B1"/>
      </w:pPr>
      <w:r w:rsidRPr="00066483">
        <w:lastRenderedPageBreak/>
        <w:t>-</w:t>
      </w:r>
      <w:r w:rsidRPr="00066483">
        <w:tab/>
        <w:t>audio-tactile stimuli: 12 ms when the audio comes first and 25 ms when the tactile comes first to be perceived as being synchronous.</w:t>
      </w:r>
    </w:p>
    <w:p w14:paraId="6E0B9414" w14:textId="77777777" w:rsidR="004C3DB7" w:rsidRPr="00066483" w:rsidRDefault="004C3DB7" w:rsidP="00066483">
      <w:pPr>
        <w:pStyle w:val="B1"/>
      </w:pPr>
      <w:r w:rsidRPr="00066483">
        <w:t>-</w:t>
      </w:r>
      <w:r w:rsidRPr="00066483">
        <w:tab/>
        <w:t>visual-tactile stimuli: 30 ms when the video comes first and 20 ms when the tactile comes first to be perceived as being synchronous.</w:t>
      </w:r>
    </w:p>
    <w:p w14:paraId="4D3CB455" w14:textId="77777777" w:rsidR="004C3DB7" w:rsidRPr="00066483" w:rsidRDefault="004C3DB7" w:rsidP="00066483">
      <w:pPr>
        <w:pStyle w:val="B1"/>
      </w:pPr>
      <w:r w:rsidRPr="00066483">
        <w:t>-</w:t>
      </w:r>
      <w:r w:rsidRPr="00066483">
        <w:tab/>
        <w:t>audio-visual stimuli: 20 ms when the audio comes first and 20 ms when the video comes first to be perceived as being synchronous.</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470" w:name="_Toc91257861"/>
      <w:bookmarkStart w:id="471" w:name="_Toc120013043"/>
      <w:bookmarkStart w:id="472" w:name="_Toc120025161"/>
      <w:bookmarkStart w:id="473" w:name="_Toc120025316"/>
      <w:bookmarkStart w:id="474" w:name="_Toc120091394"/>
      <w:bookmarkStart w:id="475" w:name="_Toc129348882"/>
      <w:r w:rsidRPr="00F77954">
        <w:t>5.</w:t>
      </w:r>
      <w:r>
        <w:t>12</w:t>
      </w:r>
      <w:r w:rsidRPr="00F77954">
        <w:t>.2</w:t>
      </w:r>
      <w:r w:rsidRPr="00F77954">
        <w:tab/>
        <w:t>Pre-conditions</w:t>
      </w:r>
      <w:bookmarkEnd w:id="470"/>
      <w:bookmarkEnd w:id="471"/>
      <w:bookmarkEnd w:id="472"/>
      <w:bookmarkEnd w:id="473"/>
      <w:bookmarkEnd w:id="474"/>
      <w:bookmarkEnd w:id="475"/>
    </w:p>
    <w:p w14:paraId="54F78B55" w14:textId="74731CF8" w:rsidR="004C3DB7" w:rsidRPr="00F77954" w:rsidRDefault="004C3DB7" w:rsidP="004C3DB7">
      <w:pPr>
        <w:rPr>
          <w:lang w:eastAsia="zh-CN"/>
        </w:rPr>
      </w:pPr>
      <w:bookmarkStart w:id="476" w:name="OLE_LINK13"/>
      <w:bookmarkStart w:id="477" w:name="OLE_LINK14"/>
      <w:r w:rsidRPr="00F77954">
        <w:rPr>
          <w:rFonts w:hint="eastAsia"/>
          <w:lang w:eastAsia="zh-CN"/>
        </w:rPr>
        <w:t>Alice</w:t>
      </w:r>
      <w:r>
        <w:rPr>
          <w:lang w:eastAsia="zh-CN"/>
        </w:rPr>
        <w:t>’s virtual human</w:t>
      </w:r>
      <w:bookmarkEnd w:id="476"/>
      <w:bookmarkEnd w:id="477"/>
      <w:r>
        <w:rPr>
          <w:lang w:eastAsia="zh-CN"/>
        </w:rPr>
        <w:t xml:space="preserve"> exists</w:t>
      </w:r>
      <w:r w:rsidR="008A49F6">
        <w:rPr>
          <w:lang w:eastAsia="zh-CN"/>
        </w:rPr>
        <w:t xml:space="preserve"> as a digital representation in</w:t>
      </w:r>
      <w:r>
        <w:rPr>
          <w:lang w:eastAsia="zh-CN"/>
        </w:rPr>
        <w:t xml:space="preserve"> </w:t>
      </w:r>
      <w:r w:rsidR="008A49F6">
        <w:rPr>
          <w:lang w:eastAsia="zh-CN"/>
        </w:rPr>
        <w:t xml:space="preserve">a mobile </w:t>
      </w:r>
      <w:r>
        <w:rPr>
          <w:lang w:eastAsia="zh-CN"/>
        </w:rPr>
        <w:t>metaverse</w:t>
      </w:r>
      <w:r w:rsidR="008A49F6">
        <w:rPr>
          <w:lang w:eastAsia="zh-CN"/>
        </w:rPr>
        <w:t xml:space="preserve"> service</w:t>
      </w:r>
      <w:r>
        <w:rPr>
          <w:lang w:eastAsia="zh-CN"/>
        </w:rPr>
        <w:t xml:space="preserve">. </w:t>
      </w:r>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r w:rsidR="008A49F6">
        <w:rPr>
          <w:lang w:eastAsia="zh-CN"/>
        </w:rPr>
        <w:t xml:space="preserve">mobile </w:t>
      </w:r>
      <w:r>
        <w:rPr>
          <w:lang w:eastAsia="zh-CN"/>
        </w:rPr>
        <w:t>metaverse service</w:t>
      </w:r>
      <w:r w:rsidRPr="00E54ECB">
        <w:rPr>
          <w:lang w:eastAsia="zh-CN"/>
        </w:rPr>
        <w:t xml:space="preserve"> </w:t>
      </w:r>
      <w:r w:rsidR="008A49F6">
        <w:rPr>
          <w:lang w:eastAsia="zh-CN"/>
        </w:rPr>
        <w:t>interacts</w:t>
      </w:r>
      <w:r w:rsidRPr="00E54ECB">
        <w:rPr>
          <w:lang w:eastAsia="zh-CN"/>
        </w:rPr>
        <w:t xml:space="preserve"> with 5G network </w:t>
      </w:r>
      <w:r>
        <w:rPr>
          <w:lang w:eastAsia="zh-CN"/>
        </w:rPr>
        <w:t>to provide QoS requirements</w:t>
      </w:r>
      <w:r w:rsidR="008A49F6">
        <w:rPr>
          <w:lang w:eastAsia="zh-CN"/>
        </w:rPr>
        <w:t>. The</w:t>
      </w:r>
      <w:r w:rsidRPr="00E54ECB">
        <w:rPr>
          <w:lang w:eastAsia="zh-CN"/>
        </w:rPr>
        <w:t xml:space="preserve"> network provides the pre-agreed policy between </w:t>
      </w:r>
      <w:r w:rsidR="008A49F6">
        <w:rPr>
          <w:lang w:eastAsia="zh-CN"/>
        </w:rPr>
        <w:t>the mobile metaverse service provider</w:t>
      </w:r>
      <w:r w:rsidR="008A49F6" w:rsidRPr="00E54ECB">
        <w:rPr>
          <w:lang w:eastAsia="zh-CN"/>
        </w:rPr>
        <w:t xml:space="preserve"> </w:t>
      </w:r>
      <w:r w:rsidRPr="00E54ECB">
        <w:rPr>
          <w:lang w:eastAsia="zh-CN"/>
        </w:rPr>
        <w:t xml:space="preserve">and operator on QoS requirements </w:t>
      </w:r>
      <w:r>
        <w:rPr>
          <w:lang w:eastAsia="zh-CN"/>
        </w:rPr>
        <w:t>appropriate to</w:t>
      </w:r>
      <w:r w:rsidRPr="00E54ECB">
        <w:rPr>
          <w:lang w:eastAsia="zh-CN"/>
        </w:rPr>
        <w:t xml:space="preserve"> each </w:t>
      </w:r>
      <w:r w:rsidR="008A49F6">
        <w:rPr>
          <w:lang w:eastAsia="zh-CN"/>
        </w:rPr>
        <w:t>mobile metaverse media</w:t>
      </w:r>
      <w:r w:rsidR="008A49F6" w:rsidRPr="00E54ECB">
        <w:rPr>
          <w:lang w:eastAsia="zh-CN"/>
        </w:rPr>
        <w:t xml:space="preserve"> </w:t>
      </w:r>
      <w:r w:rsidRPr="00E54ECB">
        <w:rPr>
          <w:lang w:eastAsia="zh-CN"/>
        </w:rPr>
        <w:t>data flow.</w:t>
      </w:r>
    </w:p>
    <w:p w14:paraId="37A92E5F" w14:textId="05FB20B6" w:rsidR="004C3DB7" w:rsidRPr="00F77954" w:rsidRDefault="004C3DB7" w:rsidP="004C3DB7">
      <w:pPr>
        <w:pStyle w:val="Heading3"/>
      </w:pPr>
      <w:bookmarkStart w:id="478" w:name="_Toc91257862"/>
      <w:bookmarkStart w:id="479" w:name="_Toc120013044"/>
      <w:bookmarkStart w:id="480" w:name="_Toc120025162"/>
      <w:bookmarkStart w:id="481" w:name="_Toc120025317"/>
      <w:bookmarkStart w:id="482" w:name="_Toc120091395"/>
      <w:bookmarkStart w:id="483" w:name="_Toc129348883"/>
      <w:r w:rsidRPr="00F77954">
        <w:t>5.</w:t>
      </w:r>
      <w:r>
        <w:t>12</w:t>
      </w:r>
      <w:r w:rsidRPr="00F77954">
        <w:t>.3</w:t>
      </w:r>
      <w:r w:rsidRPr="00F77954">
        <w:tab/>
        <w:t>Service Flows</w:t>
      </w:r>
      <w:bookmarkEnd w:id="478"/>
      <w:bookmarkEnd w:id="479"/>
      <w:bookmarkEnd w:id="480"/>
      <w:bookmarkEnd w:id="481"/>
      <w:bookmarkEnd w:id="482"/>
      <w:bookmarkEnd w:id="483"/>
    </w:p>
    <w:p w14:paraId="7064BAF7" w14:textId="25365BB8"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r w:rsidR="008A49F6">
        <w:rPr>
          <w:lang w:eastAsia="zh-CN"/>
        </w:rPr>
        <w:t xml:space="preserve">digital representation </w:t>
      </w:r>
      <w:r>
        <w:rPr>
          <w:lang w:eastAsia="zh-CN"/>
        </w:rPr>
        <w:t xml:space="preserve">exists </w:t>
      </w:r>
      <w:r w:rsidR="008A49F6">
        <w:rPr>
          <w:lang w:eastAsia="zh-CN"/>
        </w:rPr>
        <w:t xml:space="preserve">as part of </w:t>
      </w:r>
      <w:r>
        <w:rPr>
          <w:lang w:eastAsia="zh-CN"/>
        </w:rPr>
        <w:t xml:space="preserve">the </w:t>
      </w:r>
      <w:r w:rsidR="008A49F6">
        <w:rPr>
          <w:lang w:eastAsia="zh-CN"/>
        </w:rPr>
        <w:t xml:space="preserve">mobile </w:t>
      </w:r>
      <w:r>
        <w:rPr>
          <w:lang w:eastAsia="zh-CN"/>
        </w:rPr>
        <w:t>metaverse</w:t>
      </w:r>
      <w:r w:rsidR="008A49F6">
        <w:rPr>
          <w:lang w:eastAsia="zh-CN"/>
        </w:rPr>
        <w:t xml:space="preserve"> service</w:t>
      </w:r>
      <w:r>
        <w:rPr>
          <w:lang w:eastAsia="zh-CN"/>
        </w:rPr>
        <w:t>.</w:t>
      </w:r>
    </w:p>
    <w:p w14:paraId="6365885E" w14:textId="664096C7"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r w:rsidR="008A49F6">
        <w:rPr>
          <w:lang w:eastAsia="zh-CN"/>
        </w:rPr>
        <w:t xml:space="preserve">digital representation </w:t>
      </w:r>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r w:rsidR="008A49F6">
        <w:rPr>
          <w:lang w:eastAsia="zh-CN"/>
        </w:rPr>
        <w:t xml:space="preserve">mobile </w:t>
      </w:r>
      <w:r>
        <w:rPr>
          <w:lang w:eastAsia="zh-CN"/>
        </w:rPr>
        <w:t xml:space="preserve">metaverse service),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484" w:name="_Toc91257863"/>
      <w:bookmarkStart w:id="485" w:name="_Toc120013045"/>
      <w:bookmarkStart w:id="486" w:name="_Toc120025163"/>
      <w:bookmarkStart w:id="487" w:name="_Toc120025318"/>
      <w:bookmarkStart w:id="488" w:name="_Toc120091396"/>
      <w:bookmarkStart w:id="489" w:name="_Toc129348884"/>
      <w:r w:rsidRPr="00F77954">
        <w:t>5.</w:t>
      </w:r>
      <w:r>
        <w:t>12</w:t>
      </w:r>
      <w:r w:rsidRPr="00F77954">
        <w:t>.4</w:t>
      </w:r>
      <w:r w:rsidRPr="00F77954">
        <w:tab/>
        <w:t>Post-conditions</w:t>
      </w:r>
      <w:bookmarkEnd w:id="484"/>
      <w:bookmarkEnd w:id="485"/>
      <w:bookmarkEnd w:id="486"/>
      <w:bookmarkEnd w:id="487"/>
      <w:bookmarkEnd w:id="488"/>
      <w:bookmarkEnd w:id="489"/>
    </w:p>
    <w:p w14:paraId="73E10059" w14:textId="7F2B5C70"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r w:rsidR="008A49F6">
        <w:rPr>
          <w:lang w:eastAsia="zh-CN"/>
        </w:rPr>
        <w:t xml:space="preserve">mobile </w:t>
      </w:r>
      <w:r>
        <w:rPr>
          <w:lang w:eastAsia="zh-CN"/>
        </w:rPr>
        <w:t xml:space="preserve">metaverse services. The experience is very realistic and </w:t>
      </w:r>
      <w:r>
        <w:t>consistent</w:t>
      </w:r>
      <w:r>
        <w:rPr>
          <w:lang w:eastAsia="zh-CN"/>
        </w:rPr>
        <w:t>.</w:t>
      </w:r>
    </w:p>
    <w:p w14:paraId="19D73A84" w14:textId="7367FBE4" w:rsidR="004C3DB7" w:rsidRPr="00F77954" w:rsidRDefault="004C3DB7" w:rsidP="004C3DB7">
      <w:pPr>
        <w:pStyle w:val="Heading3"/>
      </w:pPr>
      <w:bookmarkStart w:id="490" w:name="_Toc91257864"/>
      <w:bookmarkStart w:id="491" w:name="_Toc120013046"/>
      <w:bookmarkStart w:id="492" w:name="_Toc120025164"/>
      <w:bookmarkStart w:id="493" w:name="_Toc120025319"/>
      <w:bookmarkStart w:id="494" w:name="_Toc120091397"/>
      <w:bookmarkStart w:id="495" w:name="_Toc129348885"/>
      <w:r w:rsidRPr="00F77954">
        <w:t>5.</w:t>
      </w:r>
      <w:r>
        <w:t>12</w:t>
      </w:r>
      <w:r w:rsidRPr="00F77954">
        <w:t>.5</w:t>
      </w:r>
      <w:r w:rsidRPr="00F77954">
        <w:tab/>
        <w:t>Existing features partly or fully covering the use case functionality</w:t>
      </w:r>
      <w:bookmarkEnd w:id="490"/>
      <w:bookmarkEnd w:id="491"/>
      <w:bookmarkEnd w:id="492"/>
      <w:bookmarkEnd w:id="493"/>
      <w:bookmarkEnd w:id="494"/>
      <w:bookmarkEnd w:id="495"/>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lastRenderedPageBreak/>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496" w:name="_Toc91257865"/>
      <w:bookmarkStart w:id="497" w:name="_Toc120013047"/>
      <w:bookmarkStart w:id="498" w:name="_Toc120025165"/>
      <w:bookmarkStart w:id="499" w:name="_Toc120025320"/>
      <w:bookmarkStart w:id="500" w:name="_Toc120091398"/>
      <w:bookmarkStart w:id="501" w:name="_Toc129348886"/>
      <w:r w:rsidRPr="00F77954">
        <w:t>5.</w:t>
      </w:r>
      <w:r>
        <w:t>12</w:t>
      </w:r>
      <w:r w:rsidRPr="00F77954">
        <w:t>.6</w:t>
      </w:r>
      <w:r w:rsidRPr="00F77954">
        <w:tab/>
        <w:t>Potential New Requirements needed to support the use case</w:t>
      </w:r>
      <w:bookmarkEnd w:id="496"/>
      <w:bookmarkEnd w:id="497"/>
      <w:bookmarkEnd w:id="498"/>
      <w:bookmarkEnd w:id="499"/>
      <w:bookmarkEnd w:id="500"/>
      <w:bookmarkEnd w:id="501"/>
      <w:r>
        <w:tab/>
      </w:r>
    </w:p>
    <w:p w14:paraId="460D5D86" w14:textId="4F19C01E"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00A94FE7">
        <w:rPr>
          <w:lang w:eastAsia="zh-CN"/>
        </w:rPr>
        <w:t>.</w:t>
      </w:r>
      <w:r>
        <w:rPr>
          <w:lang w:eastAsia="zh-CN"/>
        </w:rPr>
        <w:t>,</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29EC1B83" w:rsidR="004C3DB7" w:rsidRDefault="004C3DB7" w:rsidP="004C3DB7">
      <w:pPr>
        <w:spacing w:after="0"/>
        <w:rPr>
          <w:lang w:eastAsia="zh-CN"/>
        </w:rPr>
      </w:pPr>
      <w:r>
        <w:rPr>
          <w:lang w:eastAsia="zh-CN"/>
        </w:rPr>
        <w:t>[PR 5.12.6-2]</w:t>
      </w:r>
      <w:r>
        <w:rPr>
          <w:lang w:eastAsia="zh-CN"/>
        </w:rPr>
        <w:tab/>
        <w:t>The 5G system shall provide means to achieve low round-trip latency (e.g</w:t>
      </w:r>
      <w:r w:rsidR="00A94FE7">
        <w:rPr>
          <w:lang w:eastAsia="zh-CN"/>
        </w:rPr>
        <w:t>.</w:t>
      </w:r>
      <w:r>
        <w:rPr>
          <w:lang w:eastAsia="zh-CN"/>
        </w:rPr>
        <w:t>, [20ms]).</w:t>
      </w:r>
    </w:p>
    <w:p w14:paraId="1D161E06" w14:textId="77777777" w:rsidR="004C3DB7" w:rsidRDefault="004C3DB7" w:rsidP="004C3DB7">
      <w:pPr>
        <w:spacing w:after="0"/>
        <w:rPr>
          <w:lang w:eastAsia="zh-CN"/>
        </w:rPr>
      </w:pPr>
    </w:p>
    <w:p w14:paraId="35039856" w14:textId="183D29DA" w:rsidR="006D175E" w:rsidRPr="006D175E" w:rsidRDefault="006D175E" w:rsidP="006D175E">
      <w:pPr>
        <w:pStyle w:val="Heading2"/>
      </w:pPr>
      <w:bookmarkStart w:id="502" w:name="_Toc120013048"/>
      <w:bookmarkStart w:id="503" w:name="_Toc120025166"/>
      <w:bookmarkStart w:id="504" w:name="_Toc120025321"/>
      <w:bookmarkStart w:id="505" w:name="_Toc120091399"/>
      <w:bookmarkStart w:id="506" w:name="_Toc129348887"/>
      <w:r w:rsidRPr="006D175E">
        <w:t>5.13</w:t>
      </w:r>
      <w:r w:rsidRPr="006D175E">
        <w:tab/>
        <w:t>Use case: Digital asset container information access and certification</w:t>
      </w:r>
      <w:bookmarkEnd w:id="502"/>
      <w:bookmarkEnd w:id="503"/>
      <w:bookmarkEnd w:id="504"/>
      <w:bookmarkEnd w:id="505"/>
      <w:bookmarkEnd w:id="506"/>
    </w:p>
    <w:p w14:paraId="65F7EAF7" w14:textId="5D4326B5" w:rsidR="006D175E" w:rsidRPr="006D175E" w:rsidRDefault="006D175E" w:rsidP="006D175E">
      <w:pPr>
        <w:pStyle w:val="Heading3"/>
      </w:pPr>
      <w:bookmarkStart w:id="507" w:name="_Toc120013049"/>
      <w:bookmarkStart w:id="508" w:name="_Toc120025167"/>
      <w:bookmarkStart w:id="509" w:name="_Toc120025322"/>
      <w:bookmarkStart w:id="510" w:name="_Toc120091400"/>
      <w:bookmarkStart w:id="511" w:name="_Toc129348888"/>
      <w:r w:rsidRPr="006D175E">
        <w:t>5.</w:t>
      </w:r>
      <w:r>
        <w:t>13</w:t>
      </w:r>
      <w:r w:rsidRPr="006D175E">
        <w:t>.1</w:t>
      </w:r>
      <w:r w:rsidRPr="006D175E">
        <w:tab/>
        <w:t>Description</w:t>
      </w:r>
      <w:bookmarkEnd w:id="507"/>
      <w:bookmarkEnd w:id="508"/>
      <w:bookmarkEnd w:id="509"/>
      <w:bookmarkEnd w:id="510"/>
      <w:bookmarkEnd w:id="511"/>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7E8FBDCE"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r w:rsidR="008A49F6" w:rsidRPr="008A49F6">
        <w:t xml:space="preserve">digital representation of the user (e.g. </w:t>
      </w:r>
      <w:r w:rsidRPr="004B299A">
        <w:t>avatar</w:t>
      </w:r>
      <w:r w:rsidR="008A49F6">
        <w:t>)</w:t>
      </w:r>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512" w:name="_Toc120013050"/>
      <w:bookmarkStart w:id="513" w:name="_Toc120025168"/>
      <w:bookmarkStart w:id="514" w:name="_Toc120025323"/>
      <w:bookmarkStart w:id="515" w:name="_Toc120091401"/>
      <w:bookmarkStart w:id="516" w:name="_Toc129348889"/>
      <w:r>
        <w:t>5.13</w:t>
      </w:r>
      <w:r w:rsidRPr="002F0A69">
        <w:t>.2</w:t>
      </w:r>
      <w:r w:rsidRPr="002F0A69">
        <w:tab/>
        <w:t>Pre-conditions</w:t>
      </w:r>
      <w:bookmarkEnd w:id="512"/>
      <w:bookmarkEnd w:id="513"/>
      <w:bookmarkEnd w:id="514"/>
      <w:bookmarkEnd w:id="515"/>
      <w:bookmarkEnd w:id="516"/>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517" w:name="_Toc120013051"/>
      <w:bookmarkStart w:id="518" w:name="_Toc120025169"/>
      <w:bookmarkStart w:id="519" w:name="_Toc120025324"/>
      <w:bookmarkStart w:id="520" w:name="_Toc120091402"/>
      <w:bookmarkStart w:id="521" w:name="_Toc129348890"/>
      <w:r>
        <w:t>5.13</w:t>
      </w:r>
      <w:r w:rsidRPr="002F0A69">
        <w:t>.3</w:t>
      </w:r>
      <w:r w:rsidRPr="002F0A69">
        <w:tab/>
        <w:t>Service Flows</w:t>
      </w:r>
      <w:bookmarkEnd w:id="517"/>
      <w:bookmarkEnd w:id="518"/>
      <w:bookmarkEnd w:id="519"/>
      <w:bookmarkEnd w:id="520"/>
      <w:bookmarkEnd w:id="521"/>
    </w:p>
    <w:p w14:paraId="54BBA5A0" w14:textId="60001EDE"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r w:rsidR="008A49F6">
        <w:t xml:space="preserve">digital representation (e.g. </w:t>
      </w:r>
      <w:r w:rsidRPr="002F0A69">
        <w:t>avatar</w:t>
      </w:r>
      <w:r w:rsidR="008A49F6">
        <w:t>)</w:t>
      </w:r>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ED63586"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r w:rsidR="008A49F6">
        <w:t xml:space="preserve">digital representation (e.g. </w:t>
      </w:r>
      <w:r w:rsidRPr="00750DD6">
        <w:t>avatar</w:t>
      </w:r>
      <w:r w:rsidR="008A49F6">
        <w:t>)</w:t>
      </w:r>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r w:rsidR="00BB0C4B">
        <w:t xml:space="preserve">. </w:t>
      </w:r>
    </w:p>
    <w:p w14:paraId="3BC923F7" w14:textId="32D99800" w:rsidR="006D175E" w:rsidRPr="002F0A69" w:rsidRDefault="006D175E" w:rsidP="006D175E">
      <w:pPr>
        <w:pStyle w:val="B1"/>
      </w:pPr>
      <w:r>
        <w:t>3</w:t>
      </w:r>
      <w:r w:rsidRPr="002F0A69">
        <w:t xml:space="preserve">. </w:t>
      </w:r>
      <w:r>
        <w:tab/>
      </w:r>
      <w:r w:rsidRPr="002F0A69">
        <w:t xml:space="preserve">She then connects to the </w:t>
      </w:r>
      <w:r>
        <w:t>digital service</w:t>
      </w:r>
      <w:r w:rsidR="00DE05D1">
        <w:t>, e.g. mobile metaverse service,</w:t>
      </w:r>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522" w:name="_Toc120013052"/>
      <w:bookmarkStart w:id="523" w:name="_Toc120025170"/>
      <w:bookmarkStart w:id="524" w:name="_Toc120025325"/>
      <w:bookmarkStart w:id="525" w:name="_Toc120091403"/>
      <w:bookmarkStart w:id="526" w:name="_Toc129348891"/>
      <w:r>
        <w:lastRenderedPageBreak/>
        <w:t>5.13</w:t>
      </w:r>
      <w:r w:rsidRPr="002F0A69">
        <w:t>.4</w:t>
      </w:r>
      <w:r w:rsidRPr="002F0A69">
        <w:tab/>
        <w:t>Post-conditions</w:t>
      </w:r>
      <w:bookmarkEnd w:id="522"/>
      <w:bookmarkEnd w:id="523"/>
      <w:bookmarkEnd w:id="524"/>
      <w:bookmarkEnd w:id="525"/>
      <w:bookmarkEnd w:id="526"/>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527" w:name="_Toc120013053"/>
      <w:bookmarkStart w:id="528" w:name="_Toc120025171"/>
      <w:bookmarkStart w:id="529" w:name="_Toc120025326"/>
      <w:bookmarkStart w:id="530" w:name="_Toc120091404"/>
      <w:bookmarkStart w:id="531" w:name="_Toc129348892"/>
      <w:r>
        <w:t>5.13</w:t>
      </w:r>
      <w:r w:rsidRPr="002F0A69">
        <w:t>.5</w:t>
      </w:r>
      <w:r w:rsidRPr="002F0A69">
        <w:tab/>
        <w:t>Existing features partly or fully covering the use case functionality</w:t>
      </w:r>
      <w:bookmarkEnd w:id="527"/>
      <w:bookmarkEnd w:id="528"/>
      <w:bookmarkEnd w:id="529"/>
      <w:bookmarkEnd w:id="530"/>
      <w:bookmarkEnd w:id="531"/>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532" w:name="_Toc120013054"/>
      <w:bookmarkStart w:id="533" w:name="_Toc120025172"/>
      <w:bookmarkStart w:id="534" w:name="_Toc120025327"/>
      <w:bookmarkStart w:id="535" w:name="_Toc120091405"/>
      <w:bookmarkStart w:id="536" w:name="_Toc129348893"/>
      <w:r>
        <w:t>5.13</w:t>
      </w:r>
      <w:r w:rsidRPr="002F0A69">
        <w:t>.6</w:t>
      </w:r>
      <w:r w:rsidRPr="002F0A69">
        <w:tab/>
        <w:t>Potential New Requirements needed to support the use case</w:t>
      </w:r>
      <w:bookmarkEnd w:id="532"/>
      <w:bookmarkEnd w:id="533"/>
      <w:bookmarkEnd w:id="534"/>
      <w:bookmarkEnd w:id="535"/>
      <w:bookmarkEnd w:id="536"/>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537" w:name="_Hlk119516966"/>
      <w:r w:rsidRPr="002B4C8E">
        <w:t xml:space="preserve">certify </w:t>
      </w:r>
      <w:bookmarkEnd w:id="537"/>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538" w:name="_Hlk115703463"/>
      <w:r w:rsidRPr="00476214">
        <w:t xml:space="preserve">5G system </w:t>
      </w:r>
      <w:bookmarkEnd w:id="538"/>
      <w:r w:rsidRPr="00476214">
        <w:t>shall protect against spoofing attacks of the customer</w:t>
      </w:r>
      <w:r>
        <w:t>’s</w:t>
      </w:r>
      <w:r w:rsidRPr="00476214">
        <w:t xml:space="preserve"> </w:t>
      </w:r>
      <w:r>
        <w:t>digital asset container</w:t>
      </w:r>
      <w:r w:rsidRPr="00476214">
        <w:t>.</w:t>
      </w:r>
    </w:p>
    <w:p w14:paraId="192D0008" w14:textId="184FEF17" w:rsidR="00D307FC" w:rsidRPr="00581411" w:rsidRDefault="00D307FC" w:rsidP="00D307FC">
      <w:pPr>
        <w:pStyle w:val="Heading2"/>
      </w:pPr>
      <w:bookmarkStart w:id="539" w:name="_Toc120013055"/>
      <w:bookmarkStart w:id="540" w:name="_Toc120025173"/>
      <w:bookmarkStart w:id="541" w:name="_Toc120025328"/>
      <w:bookmarkStart w:id="542" w:name="_Toc120091406"/>
      <w:bookmarkStart w:id="543" w:name="_Toc129348894"/>
      <w:r>
        <w:t>5.14</w:t>
      </w:r>
      <w:r w:rsidRPr="00581411">
        <w:tab/>
        <w:t>Use case: interconnection</w:t>
      </w:r>
      <w:r w:rsidRPr="00581411" w:rsidDel="003F324F">
        <w:t xml:space="preserve"> </w:t>
      </w:r>
      <w:r w:rsidRPr="00581411">
        <w:t xml:space="preserve">of </w:t>
      </w:r>
      <w:r>
        <w:t>mobile metaverse</w:t>
      </w:r>
      <w:r w:rsidR="00DE05D1">
        <w:t xml:space="preserve"> service</w:t>
      </w:r>
      <w:r w:rsidRPr="00581411">
        <w:t>s</w:t>
      </w:r>
      <w:bookmarkEnd w:id="539"/>
      <w:bookmarkEnd w:id="540"/>
      <w:bookmarkEnd w:id="541"/>
      <w:bookmarkEnd w:id="542"/>
      <w:bookmarkEnd w:id="543"/>
      <w:r w:rsidRPr="00581411">
        <w:t xml:space="preserve"> </w:t>
      </w:r>
    </w:p>
    <w:p w14:paraId="6E66DF69" w14:textId="4F60E98C" w:rsidR="00D307FC" w:rsidRPr="00581411" w:rsidRDefault="00D307FC" w:rsidP="00D307FC">
      <w:pPr>
        <w:pStyle w:val="Heading3"/>
      </w:pPr>
      <w:bookmarkStart w:id="544" w:name="_Toc120013056"/>
      <w:bookmarkStart w:id="545" w:name="_Toc120025174"/>
      <w:bookmarkStart w:id="546" w:name="_Toc120025329"/>
      <w:bookmarkStart w:id="547" w:name="_Toc120091407"/>
      <w:bookmarkStart w:id="548" w:name="_Toc129348895"/>
      <w:r>
        <w:t>5.14</w:t>
      </w:r>
      <w:r w:rsidRPr="00581411">
        <w:t>.1</w:t>
      </w:r>
      <w:r w:rsidRPr="00581411">
        <w:tab/>
        <w:t>Description</w:t>
      </w:r>
      <w:bookmarkEnd w:id="544"/>
      <w:bookmarkEnd w:id="545"/>
      <w:bookmarkEnd w:id="546"/>
      <w:bookmarkEnd w:id="547"/>
      <w:bookmarkEnd w:id="548"/>
    </w:p>
    <w:p w14:paraId="7B95BB4C" w14:textId="34FC37AF" w:rsidR="00D307FC" w:rsidRPr="00581411" w:rsidRDefault="00D307FC" w:rsidP="00D307FC">
      <w:r w:rsidRPr="00581411">
        <w:t xml:space="preserve">The concept </w:t>
      </w:r>
      <w:r w:rsidR="00DE05D1">
        <w:t>"</w:t>
      </w:r>
      <w:r>
        <w:t>mobile metaverse</w:t>
      </w:r>
      <w:r w:rsidR="00DE05D1">
        <w:t>"</w:t>
      </w:r>
      <w:r w:rsidRPr="00581411">
        <w:t xml:space="preserve"> and </w:t>
      </w:r>
      <w:r w:rsidR="00DE05D1">
        <w:t>"</w:t>
      </w:r>
      <w:r w:rsidRPr="00581411">
        <w:t>metaverse</w:t>
      </w:r>
      <w:r w:rsidR="00DE05D1">
        <w:t>"</w:t>
      </w:r>
      <w:r w:rsidRPr="00581411">
        <w:t xml:space="preserve"> </w:t>
      </w:r>
      <w:r w:rsidR="00DE05D1">
        <w:t>became</w:t>
      </w:r>
      <w:r w:rsidR="00DE05D1" w:rsidRPr="00581411">
        <w:t xml:space="preserve"> </w:t>
      </w:r>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r w:rsidR="00DE05D1">
        <w:t>location agnostic service experiences</w:t>
      </w:r>
      <w:r w:rsidRPr="00581411">
        <w:t xml:space="preserve">, from workplace tools to games and community platforms. It generally refers to shared and immersive digital </w:t>
      </w:r>
      <w:r w:rsidR="00DE05D1">
        <w:t>service experiences</w:t>
      </w:r>
      <w:r w:rsidR="00DE05D1" w:rsidRPr="00581411">
        <w:t xml:space="preserve"> </w:t>
      </w:r>
      <w:r w:rsidRPr="00581411">
        <w:t xml:space="preserve">(i.e. </w:t>
      </w:r>
      <w:r>
        <w:t>mobile metaverse</w:t>
      </w:r>
      <w:r w:rsidR="00DE05D1">
        <w:t xml:space="preserve"> service</w:t>
      </w:r>
      <w:r w:rsidRPr="00581411">
        <w:t xml:space="preserve">s) that people can </w:t>
      </w:r>
      <w:r w:rsidR="00DE05D1">
        <w:t>experienceby means of</w:t>
      </w:r>
      <w:r w:rsidR="00DE05D1" w:rsidRPr="00581411">
        <w:t xml:space="preserve"> </w:t>
      </w:r>
      <w:r w:rsidRPr="00581411">
        <w:t xml:space="preserve">using XR devices. By 2026, 25% of people are estimated to spend at least one hour a day </w:t>
      </w:r>
      <w:r w:rsidR="00DE05D1">
        <w:t>using services that provide immersive XR media</w:t>
      </w:r>
      <w:r w:rsidRPr="00581411">
        <w:t xml:space="preserve"> for work, shopping, education, social media and/or entertainment, according to the latest study by Gartner, Inc. (a U.S.-based technology research and consulting company). </w:t>
      </w:r>
    </w:p>
    <w:p w14:paraId="3A3F5210" w14:textId="1FBDFFAB" w:rsidR="00D307FC" w:rsidRPr="00581411" w:rsidRDefault="00D307FC" w:rsidP="00D307FC">
      <w:r w:rsidRPr="00581411">
        <w:t>M</w:t>
      </w:r>
      <w:r w:rsidR="00DE05D1">
        <w:t>obile m</w:t>
      </w:r>
      <w:r w:rsidRPr="00581411">
        <w:t xml:space="preserve">etaverse </w:t>
      </w:r>
      <w:r w:rsidR="00DE05D1">
        <w:t xml:space="preserve">service </w:t>
      </w:r>
      <w:r w:rsidRPr="00581411">
        <w:t xml:space="preserve">technologies are still in the early stages of being adopted. Currently there are already many digital environments (i.e. </w:t>
      </w:r>
      <w:r>
        <w:t>mobile metaverse</w:t>
      </w:r>
      <w:r w:rsidR="00DE05D1">
        <w:t xml:space="preserve"> service</w:t>
      </w:r>
      <w:r w:rsidRPr="00581411">
        <w:t>s</w:t>
      </w:r>
      <w:r w:rsidR="00DE05D1">
        <w:t xml:space="preserve"> that offer location agnostic and location related service experiences</w:t>
      </w:r>
      <w:r w:rsidRPr="00581411">
        <w:t>), which typically run in silo</w:t>
      </w:r>
      <w:r w:rsidR="00DE05D1">
        <w:t>s</w:t>
      </w:r>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0F9EB9BA" w:rsidR="00D307FC" w:rsidRDefault="00D307FC" w:rsidP="00D307FC">
      <w:r w:rsidRPr="00581411">
        <w:t xml:space="preserve">- A user is able to </w:t>
      </w:r>
      <w:r w:rsidR="00DE05D1">
        <w:t>transition</w:t>
      </w:r>
      <w:r w:rsidR="00DE05D1" w:rsidRPr="00581411">
        <w:t xml:space="preserve"> </w:t>
      </w:r>
      <w:r w:rsidRPr="00581411">
        <w:t xml:space="preserve">between </w:t>
      </w:r>
      <w:r w:rsidRPr="00A96C88">
        <w:rPr>
          <w:lang w:val="en-US"/>
        </w:rPr>
        <w:t xml:space="preserve">immersive </w:t>
      </w:r>
      <w:r w:rsidR="00DE05D1">
        <w:rPr>
          <w:lang w:val="en-US"/>
        </w:rPr>
        <w:t>mobile metaverse</w:t>
      </w:r>
      <w:r w:rsidRPr="00A96C88">
        <w:rPr>
          <w:lang w:val="en-US"/>
        </w:rPr>
        <w:t xml:space="preserve"> service</w:t>
      </w:r>
      <w:r w:rsidR="00DE05D1">
        <w:rPr>
          <w:lang w:val="en-US"/>
        </w:rPr>
        <w:t>s</w:t>
      </w:r>
      <w:r w:rsidRPr="00A96C88">
        <w:rPr>
          <w:lang w:val="en-US"/>
        </w:rPr>
        <w:t xml:space="preserve"> </w:t>
      </w:r>
      <w:r w:rsidRPr="00581411">
        <w:t xml:space="preserve">using the </w:t>
      </w:r>
      <w:r>
        <w:t>similar</w:t>
      </w:r>
      <w:r w:rsidRPr="00581411">
        <w:t xml:space="preserve"> digital representation seamlessly and taking into account the constraints of the </w:t>
      </w:r>
      <w:r w:rsidR="00DE05D1">
        <w:t>mobile metaverse</w:t>
      </w:r>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76E3B0C3" w:rsidR="00D307FC" w:rsidRPr="00581411" w:rsidRDefault="00DE05D1" w:rsidP="00DE05D1">
      <w:pPr>
        <w:pStyle w:val="EditorsNote"/>
        <w:rPr>
          <w:lang w:val="en-US" w:eastAsia="zh-CN"/>
        </w:rPr>
      </w:pPr>
      <w:bookmarkStart w:id="549" w:name="_Hlk111018511"/>
      <w:r>
        <w:rPr>
          <w:lang w:eastAsia="zh-CN"/>
        </w:rPr>
        <w:t>Editor's Note</w:t>
      </w:r>
      <w:r w:rsidR="00D307FC" w:rsidRPr="00581411">
        <w:rPr>
          <w:lang w:eastAsia="zh-CN"/>
        </w:rPr>
        <w:t xml:space="preserve">: </w:t>
      </w:r>
      <w:r w:rsidR="00D307FC" w:rsidRPr="00581411">
        <w:rPr>
          <w:lang w:eastAsia="zh-CN"/>
        </w:rPr>
        <w:tab/>
      </w:r>
      <w:r>
        <w:rPr>
          <w:lang w:eastAsia="zh-CN"/>
        </w:rPr>
        <w:t>I</w:t>
      </w:r>
      <w:r w:rsidR="00D307FC" w:rsidRPr="00581411">
        <w:rPr>
          <w:lang w:eastAsia="zh-CN"/>
        </w:rPr>
        <w:t>t is FFS if the data are managed only by the network or transmitted to the final user.</w:t>
      </w:r>
    </w:p>
    <w:bookmarkEnd w:id="549"/>
    <w:p w14:paraId="2B5C8106" w14:textId="185DBFE9" w:rsidR="00D307FC" w:rsidRPr="00581411" w:rsidRDefault="00D307FC" w:rsidP="00D307FC">
      <w:r w:rsidRPr="00581411">
        <w:t xml:space="preserve">In the following use case, Alice </w:t>
      </w:r>
      <w:r w:rsidR="00DE05D1">
        <w:t>uses</w:t>
      </w:r>
      <w:r w:rsidRPr="00581411">
        <w:t xml:space="preserve"> an </w:t>
      </w:r>
      <w:r w:rsidRPr="00A96C88">
        <w:rPr>
          <w:lang w:val="en-US"/>
        </w:rPr>
        <w:t xml:space="preserve">immersive </w:t>
      </w:r>
      <w:r w:rsidR="00DE05D1">
        <w:rPr>
          <w:lang w:val="en-US"/>
        </w:rPr>
        <w:t xml:space="preserve">mobile metaverse </w:t>
      </w:r>
      <w:r w:rsidRPr="00A96C88">
        <w:rPr>
          <w:lang w:val="en-US"/>
        </w:rPr>
        <w:t>service</w:t>
      </w:r>
      <w:r w:rsidRPr="00581411">
        <w:t xml:space="preserve"> of a travel company, and a trip interests her. She would like to verify if she has enough money to buy the trip. She needs to link the </w:t>
      </w:r>
      <w:r w:rsidRPr="00A96C88">
        <w:rPr>
          <w:lang w:val="en-US"/>
        </w:rPr>
        <w:t xml:space="preserve">immersive </w:t>
      </w:r>
      <w:r w:rsidR="00DE05D1">
        <w:rPr>
          <w:lang w:val="en-US"/>
        </w:rPr>
        <w:t>mobile metaverse</w:t>
      </w:r>
      <w:r w:rsidRPr="00A96C88">
        <w:rPr>
          <w:lang w:val="en-US"/>
        </w:rPr>
        <w:t xml:space="preserve"> service</w:t>
      </w:r>
      <w:r w:rsidRPr="00581411">
        <w:t xml:space="preserve"> of her bank with the current </w:t>
      </w:r>
      <w:r w:rsidRPr="00A96C88">
        <w:rPr>
          <w:lang w:val="en-US"/>
        </w:rPr>
        <w:t xml:space="preserve">immersive </w:t>
      </w:r>
      <w:r w:rsidR="00DE05D1">
        <w:rPr>
          <w:lang w:val="en-US"/>
        </w:rPr>
        <w:t>mobile metaverse</w:t>
      </w:r>
      <w:r w:rsidRPr="00A96C88">
        <w:rPr>
          <w:lang w:val="en-US"/>
        </w:rPr>
        <w:t xml:space="preserve"> 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lastRenderedPageBreak/>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550" w:name="_Toc120013057"/>
      <w:bookmarkStart w:id="551" w:name="_Toc120025175"/>
      <w:bookmarkStart w:id="552" w:name="_Toc120025330"/>
      <w:bookmarkStart w:id="553" w:name="_Toc120091408"/>
      <w:bookmarkStart w:id="554" w:name="_Toc129348896"/>
      <w:r>
        <w:t>5.14</w:t>
      </w:r>
      <w:r w:rsidRPr="00581411">
        <w:t>.2</w:t>
      </w:r>
      <w:r w:rsidRPr="00581411">
        <w:tab/>
        <w:t>Pre-conditions</w:t>
      </w:r>
      <w:bookmarkEnd w:id="550"/>
      <w:bookmarkEnd w:id="551"/>
      <w:bookmarkEnd w:id="552"/>
      <w:bookmarkEnd w:id="553"/>
      <w:bookmarkEnd w:id="554"/>
    </w:p>
    <w:p w14:paraId="4F7C0C2E" w14:textId="5F980FA8"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r w:rsidR="00DE05D1">
        <w:rPr>
          <w:lang w:val="en-US"/>
        </w:rPr>
        <w:t>mobile metaverse</w:t>
      </w:r>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555" w:name="_Toc120013058"/>
      <w:bookmarkStart w:id="556" w:name="_Toc120025176"/>
      <w:bookmarkStart w:id="557" w:name="_Toc120025331"/>
      <w:bookmarkStart w:id="558" w:name="_Toc120091409"/>
      <w:bookmarkStart w:id="559" w:name="_Toc129348897"/>
      <w:r>
        <w:t>5.14</w:t>
      </w:r>
      <w:r w:rsidRPr="00581411">
        <w:t>.3</w:t>
      </w:r>
      <w:r w:rsidRPr="00581411">
        <w:tab/>
        <w:t>Service Flows</w:t>
      </w:r>
      <w:bookmarkEnd w:id="555"/>
      <w:bookmarkEnd w:id="556"/>
      <w:bookmarkEnd w:id="557"/>
      <w:bookmarkEnd w:id="558"/>
      <w:bookmarkEnd w:id="559"/>
    </w:p>
    <w:p w14:paraId="00DDDB75" w14:textId="73554E0C" w:rsidR="00D307FC" w:rsidRPr="00581411" w:rsidRDefault="00D307FC" w:rsidP="00D307FC">
      <w:r w:rsidRPr="00581411">
        <w:t xml:space="preserve">1. Alice would like to buy a travel using </w:t>
      </w:r>
      <w:r w:rsidR="00DE05D1">
        <w:t xml:space="preserve">mobile </w:t>
      </w:r>
      <w:r w:rsidRPr="00581411">
        <w:t>metaverse</w:t>
      </w:r>
      <w:r w:rsidR="00DE05D1">
        <w:t xml:space="preserve"> service</w:t>
      </w:r>
      <w:r w:rsidRPr="00581411">
        <w:t>.</w:t>
      </w:r>
    </w:p>
    <w:p w14:paraId="5A38B7CC" w14:textId="679D7AD8" w:rsidR="00D307FC" w:rsidRPr="00581411" w:rsidRDefault="00D307FC" w:rsidP="00D307FC">
      <w:r w:rsidRPr="00581411">
        <w:t xml:space="preserve">2. Alice connects to the </w:t>
      </w:r>
      <w:r w:rsidRPr="00A96C88">
        <w:rPr>
          <w:lang w:val="en-US"/>
        </w:rPr>
        <w:t xml:space="preserve">immersive </w:t>
      </w:r>
      <w:r w:rsidR="00DE05D1">
        <w:rPr>
          <w:lang w:val="en-US"/>
        </w:rPr>
        <w:t>mobile metaverse</w:t>
      </w:r>
      <w:r w:rsidRPr="00A96C88">
        <w:rPr>
          <w:lang w:val="en-US"/>
        </w:rPr>
        <w:t xml:space="preserve"> service </w:t>
      </w:r>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1F7E9001" w:rsidR="00D307FC" w:rsidRPr="00581411" w:rsidRDefault="00D307FC" w:rsidP="00D307FC">
      <w:r w:rsidRPr="00581411">
        <w:t xml:space="preserve">3. During her session Alice is interested in buying a trip, for which she needs to interact with the </w:t>
      </w:r>
      <w:r w:rsidR="00DE05D1">
        <w:t>mobile metaverse service</w:t>
      </w:r>
      <w:r w:rsidRPr="00581411">
        <w:t xml:space="preserve"> B of her bank.</w:t>
      </w:r>
    </w:p>
    <w:p w14:paraId="2E49BFA1" w14:textId="7523E797" w:rsidR="00D307FC" w:rsidRPr="00581411" w:rsidRDefault="00D307FC" w:rsidP="00D307FC">
      <w:r w:rsidRPr="00581411">
        <w:t xml:space="preserve">4. When moving between these </w:t>
      </w:r>
      <w:r w:rsidRPr="00A96C88">
        <w:rPr>
          <w:lang w:val="en-US"/>
        </w:rPr>
        <w:t xml:space="preserve">immersive </w:t>
      </w:r>
      <w:r w:rsidR="00973BEF">
        <w:rPr>
          <w:lang w:val="en-US"/>
        </w:rPr>
        <w:t>mobile metaverse</w:t>
      </w:r>
      <w:r w:rsidRPr="00A96C88">
        <w:rPr>
          <w:lang w:val="en-US"/>
        </w:rPr>
        <w:t xml:space="preserve"> services</w:t>
      </w:r>
      <w:r w:rsidRPr="00581411">
        <w:rPr>
          <w:lang w:val="en-US"/>
        </w:rPr>
        <w:t xml:space="preserve"> A and B</w:t>
      </w:r>
      <w:r w:rsidRPr="00581411">
        <w:t xml:space="preserve">, the network operator provides the same user information (for instance regarding the digital representation used to connect to the original </w:t>
      </w:r>
      <w:r w:rsidR="00973BEF">
        <w:t>mobile metaverse service</w:t>
      </w:r>
      <w:r w:rsidRPr="00581411">
        <w:t>…) in accordance with the configurations and the rights granted by the user.</w:t>
      </w:r>
    </w:p>
    <w:p w14:paraId="3F5793A5" w14:textId="1168F23E" w:rsidR="00D307FC" w:rsidRPr="00581411" w:rsidRDefault="00D307FC" w:rsidP="004E6AA5">
      <w:r w:rsidRPr="00581411">
        <w:t xml:space="preserve">5. Information may be coded differently in the </w:t>
      </w:r>
      <w:r w:rsidRPr="00581411">
        <w:rPr>
          <w:lang w:val="en-US"/>
        </w:rPr>
        <w:t xml:space="preserve">immersive </w:t>
      </w:r>
      <w:r w:rsidR="00973BEF">
        <w:rPr>
          <w:lang w:val="en-US"/>
        </w:rPr>
        <w:t>mobile metaverse</w:t>
      </w:r>
      <w:r w:rsidRPr="00581411">
        <w:rPr>
          <w:lang w:val="en-US"/>
        </w:rPr>
        <w:t xml:space="preserve"> service A</w:t>
      </w:r>
      <w:r w:rsidRPr="00581411">
        <w:t xml:space="preserve"> and in the </w:t>
      </w:r>
      <w:r w:rsidRPr="00581411">
        <w:rPr>
          <w:lang w:val="en-US"/>
        </w:rPr>
        <w:t xml:space="preserve">immersive </w:t>
      </w:r>
      <w:r w:rsidR="00973BEF">
        <w:rPr>
          <w:lang w:val="en-US"/>
        </w:rPr>
        <w:t>mobile metaverse</w:t>
      </w:r>
      <w:r w:rsidRPr="00581411">
        <w:rPr>
          <w:lang w:val="en-US"/>
        </w:rPr>
        <w:t xml:space="preserve"> service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560" w:name="_Toc120013059"/>
      <w:bookmarkStart w:id="561" w:name="_Toc120025177"/>
      <w:bookmarkStart w:id="562" w:name="_Toc120025332"/>
      <w:bookmarkStart w:id="563" w:name="_Toc120091410"/>
      <w:bookmarkStart w:id="564" w:name="_Toc129348898"/>
      <w:r>
        <w:t>5.14</w:t>
      </w:r>
      <w:r w:rsidRPr="00581411">
        <w:t>.4</w:t>
      </w:r>
      <w:r w:rsidRPr="00581411">
        <w:tab/>
        <w:t>Post-conditions</w:t>
      </w:r>
      <w:bookmarkEnd w:id="560"/>
      <w:bookmarkEnd w:id="561"/>
      <w:bookmarkEnd w:id="562"/>
      <w:bookmarkEnd w:id="563"/>
      <w:bookmarkEnd w:id="564"/>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6B52148C" w14:textId="6462AB78" w:rsidR="00D307FC" w:rsidRPr="00581411" w:rsidRDefault="00D307FC" w:rsidP="00D307FC">
      <w:pPr>
        <w:pStyle w:val="Heading3"/>
      </w:pPr>
      <w:bookmarkStart w:id="565" w:name="_Toc120013060"/>
      <w:bookmarkStart w:id="566" w:name="_Toc120025178"/>
      <w:bookmarkStart w:id="567" w:name="_Toc120025333"/>
      <w:bookmarkStart w:id="568" w:name="_Toc120091411"/>
      <w:bookmarkStart w:id="569" w:name="_Toc129348899"/>
      <w:r>
        <w:t>5.14</w:t>
      </w:r>
      <w:r w:rsidRPr="00581411">
        <w:t>.5</w:t>
      </w:r>
      <w:r w:rsidRPr="00581411">
        <w:tab/>
        <w:t>Existing features partly or fully covering the use case functionality</w:t>
      </w:r>
      <w:bookmarkEnd w:id="565"/>
      <w:bookmarkEnd w:id="566"/>
      <w:bookmarkEnd w:id="567"/>
      <w:bookmarkEnd w:id="568"/>
      <w:bookmarkEnd w:id="569"/>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570" w:name="_Hlk111020592"/>
      <w:r w:rsidRPr="00581411">
        <w:t>Concerning the user identity related aspects, the features described in the document TR 22.904 [X] can be applied.</w:t>
      </w:r>
      <w:bookmarkEnd w:id="570"/>
    </w:p>
    <w:p w14:paraId="30336D71" w14:textId="0EEF34A2" w:rsidR="00D307FC" w:rsidRPr="00581411" w:rsidRDefault="00D307FC" w:rsidP="00D307FC">
      <w:pPr>
        <w:pStyle w:val="Heading3"/>
      </w:pPr>
      <w:bookmarkStart w:id="571" w:name="_Toc120013061"/>
      <w:bookmarkStart w:id="572" w:name="_Toc120025179"/>
      <w:bookmarkStart w:id="573" w:name="_Toc120025334"/>
      <w:bookmarkStart w:id="574" w:name="_Toc120091412"/>
      <w:bookmarkStart w:id="575" w:name="_Toc129348900"/>
      <w:r>
        <w:t>5.14</w:t>
      </w:r>
      <w:r w:rsidRPr="00581411">
        <w:t>.6</w:t>
      </w:r>
      <w:r w:rsidRPr="00581411">
        <w:tab/>
        <w:t>Potential New Requirements needed to support the use case</w:t>
      </w:r>
      <w:bookmarkEnd w:id="571"/>
      <w:bookmarkEnd w:id="572"/>
      <w:bookmarkEnd w:id="573"/>
      <w:bookmarkEnd w:id="574"/>
      <w:bookmarkEnd w:id="575"/>
    </w:p>
    <w:p w14:paraId="3FFA53A7" w14:textId="3317D9C6"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r w:rsidR="00973BEF">
        <w:rPr>
          <w:lang w:eastAsia="zh-CN"/>
        </w:rPr>
        <w:t>mobile metaverse</w:t>
      </w:r>
      <w:r w:rsidRPr="00CA199B">
        <w:rPr>
          <w:lang w:eastAsia="zh-CN"/>
        </w:rPr>
        <w:t xml:space="preserve"> service when the user accesses the service. </w:t>
      </w:r>
    </w:p>
    <w:p w14:paraId="60B59232" w14:textId="350A54C7"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r w:rsidR="00973BEF">
        <w:rPr>
          <w:lang w:eastAsia="zh-CN"/>
        </w:rPr>
        <w:t>mobile metaverse</w:t>
      </w:r>
      <w:r w:rsidRPr="00581411">
        <w:rPr>
          <w:lang w:eastAsia="zh-CN"/>
        </w:rPr>
        <w:t xml:space="preserve"> service</w:t>
      </w:r>
      <w:r w:rsidRPr="00581411">
        <w:t xml:space="preserve"> </w:t>
      </w:r>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XR media service.</w:t>
      </w:r>
    </w:p>
    <w:p w14:paraId="426C1A2C" w14:textId="7A2436FB" w:rsidR="00D307FC" w:rsidRPr="001E4455" w:rsidRDefault="00D307FC" w:rsidP="00D307FC">
      <w:pPr>
        <w:pStyle w:val="Heading2"/>
      </w:pPr>
      <w:bookmarkStart w:id="576" w:name="_Toc120013062"/>
      <w:bookmarkStart w:id="577" w:name="_Toc120025180"/>
      <w:bookmarkStart w:id="578" w:name="_Toc120025335"/>
      <w:bookmarkStart w:id="579" w:name="_Toc120091413"/>
      <w:bookmarkStart w:id="580" w:name="_Toc129348901"/>
      <w:r>
        <w:lastRenderedPageBreak/>
        <w:t>5.15</w:t>
      </w:r>
      <w:r w:rsidRPr="000D6532">
        <w:tab/>
      </w:r>
      <w:r>
        <w:t>Access to avatars</w:t>
      </w:r>
      <w:bookmarkEnd w:id="576"/>
      <w:bookmarkEnd w:id="577"/>
      <w:bookmarkEnd w:id="578"/>
      <w:bookmarkEnd w:id="579"/>
      <w:bookmarkEnd w:id="580"/>
    </w:p>
    <w:p w14:paraId="4834E77F" w14:textId="474551A4" w:rsidR="00D307FC" w:rsidRPr="001E4455" w:rsidRDefault="00D307FC" w:rsidP="00D307FC">
      <w:pPr>
        <w:pStyle w:val="Heading3"/>
      </w:pPr>
      <w:bookmarkStart w:id="581" w:name="_Toc120013063"/>
      <w:bookmarkStart w:id="582" w:name="_Toc120025181"/>
      <w:bookmarkStart w:id="583" w:name="_Toc120025336"/>
      <w:bookmarkStart w:id="584" w:name="_Toc120091414"/>
      <w:bookmarkStart w:id="585" w:name="_Toc129348902"/>
      <w:r>
        <w:t>5.15</w:t>
      </w:r>
      <w:r w:rsidRPr="001E4455">
        <w:t>.1</w:t>
      </w:r>
      <w:r w:rsidRPr="001E4455">
        <w:tab/>
        <w:t>Description</w:t>
      </w:r>
      <w:bookmarkEnd w:id="581"/>
      <w:bookmarkEnd w:id="582"/>
      <w:bookmarkEnd w:id="583"/>
      <w:bookmarkEnd w:id="584"/>
      <w:bookmarkEnd w:id="585"/>
    </w:p>
    <w:p w14:paraId="30A1C0FD" w14:textId="304DAA8F" w:rsidR="00D307FC" w:rsidRDefault="00D307FC" w:rsidP="00D307FC">
      <w:r>
        <w:t>Mobile</w:t>
      </w:r>
      <w:r w:rsidRPr="000A1978">
        <w:t xml:space="preserve"> metaverse services </w:t>
      </w:r>
      <w:r>
        <w:t xml:space="preserve">often </w:t>
      </w:r>
      <w:r w:rsidRPr="000A1978">
        <w:t xml:space="preserve">involve the use of </w:t>
      </w:r>
      <w:r w:rsidR="00973BEF">
        <w:t xml:space="preserve">digital representation (e.g. </w:t>
      </w:r>
      <w:r w:rsidRPr="000A1978">
        <w:t>avatars</w:t>
      </w:r>
      <w:r w:rsidR="00973BEF">
        <w:t>, which are discussed throughout this use case</w:t>
      </w:r>
      <w:r>
        <w:t>.</w:t>
      </w:r>
      <w:r w:rsidR="00973BEF">
        <w:t>)</w:t>
      </w:r>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586" w:name="_Toc120013064"/>
      <w:bookmarkStart w:id="587" w:name="_Toc120025182"/>
      <w:bookmarkStart w:id="588" w:name="_Toc120025337"/>
      <w:bookmarkStart w:id="589" w:name="_Toc120091415"/>
      <w:bookmarkStart w:id="590" w:name="_Toc129348903"/>
      <w:r w:rsidRPr="001E4455">
        <w:t>5.</w:t>
      </w:r>
      <w:r>
        <w:t>15</w:t>
      </w:r>
      <w:r w:rsidRPr="001E4455">
        <w:t>.2</w:t>
      </w:r>
      <w:r w:rsidRPr="001E4455">
        <w:tab/>
        <w:t>Pre-conditions</w:t>
      </w:r>
      <w:bookmarkEnd w:id="586"/>
      <w:bookmarkEnd w:id="587"/>
      <w:bookmarkEnd w:id="588"/>
      <w:bookmarkEnd w:id="589"/>
      <w:bookmarkEnd w:id="590"/>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591" w:name="_Toc120013065"/>
      <w:bookmarkStart w:id="592" w:name="_Toc120025183"/>
      <w:bookmarkStart w:id="593" w:name="_Toc120025338"/>
      <w:bookmarkStart w:id="594" w:name="_Toc120091416"/>
      <w:bookmarkStart w:id="595" w:name="_Toc129348904"/>
      <w:r w:rsidRPr="001E4455">
        <w:rPr>
          <w:lang w:eastAsia="ja-JP"/>
        </w:rPr>
        <w:t>5.</w:t>
      </w:r>
      <w:r>
        <w:rPr>
          <w:lang w:eastAsia="ja-JP"/>
        </w:rPr>
        <w:t>15</w:t>
      </w:r>
      <w:r w:rsidRPr="001E4455">
        <w:rPr>
          <w:lang w:eastAsia="ja-JP"/>
        </w:rPr>
        <w:t>.3</w:t>
      </w:r>
      <w:r w:rsidRPr="001E4455">
        <w:rPr>
          <w:lang w:eastAsia="ja-JP"/>
        </w:rPr>
        <w:tab/>
        <w:t>Service Flows</w:t>
      </w:r>
      <w:bookmarkEnd w:id="591"/>
      <w:bookmarkEnd w:id="592"/>
      <w:bookmarkEnd w:id="593"/>
      <w:bookmarkEnd w:id="594"/>
      <w:bookmarkEnd w:id="595"/>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lastRenderedPageBreak/>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596" w:name="_Toc120013066"/>
      <w:bookmarkStart w:id="597" w:name="_Toc120025184"/>
      <w:bookmarkStart w:id="598" w:name="_Toc120025339"/>
      <w:bookmarkStart w:id="599" w:name="_Toc120091417"/>
      <w:bookmarkStart w:id="600" w:name="_Toc129348905"/>
      <w:r w:rsidRPr="001E4455">
        <w:rPr>
          <w:lang w:eastAsia="ja-JP"/>
        </w:rPr>
        <w:t>5.</w:t>
      </w:r>
      <w:r>
        <w:rPr>
          <w:lang w:eastAsia="ja-JP"/>
        </w:rPr>
        <w:t>15</w:t>
      </w:r>
      <w:r w:rsidRPr="001E4455">
        <w:rPr>
          <w:lang w:eastAsia="ja-JP"/>
        </w:rPr>
        <w:t>.4</w:t>
      </w:r>
      <w:r w:rsidRPr="001E4455">
        <w:rPr>
          <w:lang w:eastAsia="ja-JP"/>
        </w:rPr>
        <w:tab/>
        <w:t>Post-conditions</w:t>
      </w:r>
      <w:bookmarkEnd w:id="596"/>
      <w:bookmarkEnd w:id="597"/>
      <w:bookmarkEnd w:id="598"/>
      <w:bookmarkEnd w:id="599"/>
      <w:bookmarkEnd w:id="600"/>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601" w:name="_Toc120013067"/>
      <w:bookmarkStart w:id="602" w:name="_Toc120025185"/>
      <w:bookmarkStart w:id="603" w:name="_Toc120025340"/>
      <w:bookmarkStart w:id="604" w:name="_Toc120091418"/>
      <w:bookmarkStart w:id="605" w:name="_Toc129348906"/>
      <w:r w:rsidRPr="001E4455">
        <w:t>5.</w:t>
      </w:r>
      <w:r>
        <w:t>15</w:t>
      </w:r>
      <w:r w:rsidRPr="001E4455">
        <w:t>.5</w:t>
      </w:r>
      <w:r w:rsidRPr="001E4455">
        <w:tab/>
        <w:t>Existing features partly or fully covering the use case functionality</w:t>
      </w:r>
      <w:bookmarkEnd w:id="601"/>
      <w:bookmarkEnd w:id="602"/>
      <w:bookmarkEnd w:id="603"/>
      <w:bookmarkEnd w:id="604"/>
      <w:bookmarkEnd w:id="605"/>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606" w:name="_Toc120013068"/>
      <w:bookmarkStart w:id="607" w:name="_Toc120025186"/>
      <w:bookmarkStart w:id="608" w:name="_Toc120025341"/>
      <w:bookmarkStart w:id="609" w:name="_Toc120091419"/>
      <w:bookmarkStart w:id="610" w:name="_Toc129348907"/>
      <w:r w:rsidRPr="001E4455">
        <w:t>5.</w:t>
      </w:r>
      <w:r>
        <w:t>15</w:t>
      </w:r>
      <w:r w:rsidRPr="001E4455">
        <w:t>.6</w:t>
      </w:r>
      <w:r w:rsidRPr="001E4455">
        <w:tab/>
        <w:t>Potential New Requirements needed to support the use case</w:t>
      </w:r>
      <w:bookmarkEnd w:id="606"/>
      <w:bookmarkEnd w:id="607"/>
      <w:bookmarkEnd w:id="608"/>
      <w:bookmarkEnd w:id="609"/>
      <w:bookmarkEnd w:id="610"/>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68631395"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r w:rsidR="00973BEF">
        <w:rPr>
          <w:noProof/>
        </w:rPr>
        <w:t xml:space="preserve">digital representations </w:t>
      </w:r>
      <w:r>
        <w:rPr>
          <w:noProof/>
        </w:rPr>
        <w:t xml:space="preserve">for a user (e.g. </w:t>
      </w:r>
      <w:r>
        <w:t>l</w:t>
      </w:r>
      <w:r w:rsidRPr="007A6C27">
        <w:t>ast access</w:t>
      </w:r>
      <w:r>
        <w:t xml:space="preserve"> time and address</w:t>
      </w:r>
      <w:r>
        <w:rPr>
          <w:noProof/>
        </w:rPr>
        <w:t>)</w:t>
      </w:r>
      <w:r>
        <w:t>.</w:t>
      </w:r>
    </w:p>
    <w:p w14:paraId="2BCFD34D" w14:textId="7AD0D939"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r w:rsidR="00973BEF">
        <w:rPr>
          <w:noProof/>
        </w:rPr>
        <w:t>digital represnetations</w:t>
      </w:r>
      <w:r w:rsidR="00973BEF" w:rsidRPr="00BB7D01">
        <w:rPr>
          <w:noProof/>
        </w:rPr>
        <w:t xml:space="preserve"> </w:t>
      </w:r>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392A5F03"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r w:rsidR="00973BEF">
        <w:rPr>
          <w:noProof/>
        </w:rPr>
        <w:t xml:space="preserve">digital representations </w:t>
      </w:r>
      <w:r>
        <w:rPr>
          <w:noProof/>
        </w:rPr>
        <w:t>of a user.</w:t>
      </w:r>
    </w:p>
    <w:p w14:paraId="4DFDF1D6" w14:textId="3F48A81C" w:rsidR="00AB4708" w:rsidRDefault="00AB4708" w:rsidP="004E6AA5">
      <w:pPr>
        <w:pStyle w:val="Heading2"/>
      </w:pPr>
      <w:bookmarkStart w:id="611" w:name="_Toc120013069"/>
      <w:bookmarkStart w:id="612" w:name="_Toc120025187"/>
      <w:bookmarkStart w:id="613" w:name="_Toc120025342"/>
      <w:bookmarkStart w:id="614" w:name="_Toc120091420"/>
      <w:bookmarkStart w:id="615" w:name="_Toc129348908"/>
      <w:r>
        <w:t>5.16</w:t>
      </w:r>
      <w:r>
        <w:tab/>
        <w:t xml:space="preserve">Use case of virtual store in a </w:t>
      </w:r>
      <w:r w:rsidR="00614110">
        <w:t xml:space="preserve">mobile </w:t>
      </w:r>
      <w:r>
        <w:t>metaverse marketplace</w:t>
      </w:r>
      <w:bookmarkEnd w:id="611"/>
      <w:bookmarkEnd w:id="612"/>
      <w:bookmarkEnd w:id="613"/>
      <w:bookmarkEnd w:id="614"/>
      <w:bookmarkEnd w:id="615"/>
      <w:r>
        <w:t xml:space="preserve"> </w:t>
      </w:r>
    </w:p>
    <w:p w14:paraId="223383F9" w14:textId="71BFA1CB" w:rsidR="00AB4708" w:rsidRDefault="00AB4708" w:rsidP="004E6AA5">
      <w:pPr>
        <w:pStyle w:val="Heading3"/>
        <w:rPr>
          <w:lang w:val="zh-CN" w:eastAsia="zh-CN"/>
        </w:rPr>
      </w:pPr>
      <w:bookmarkStart w:id="616" w:name="_Toc120013070"/>
      <w:bookmarkStart w:id="617" w:name="_Toc120025188"/>
      <w:bookmarkStart w:id="618" w:name="_Toc120025343"/>
      <w:bookmarkStart w:id="619" w:name="_Toc120091421"/>
      <w:bookmarkStart w:id="620" w:name="_Toc129348909"/>
      <w:r>
        <w:rPr>
          <w:lang w:val="zh-CN" w:eastAsia="zh-CN"/>
        </w:rPr>
        <w:t>5.16.1</w:t>
      </w:r>
      <w:r>
        <w:rPr>
          <w:lang w:val="zh-CN" w:eastAsia="zh-CN"/>
        </w:rPr>
        <w:tab/>
        <w:t>Description</w:t>
      </w:r>
      <w:bookmarkEnd w:id="616"/>
      <w:bookmarkEnd w:id="617"/>
      <w:bookmarkEnd w:id="618"/>
      <w:bookmarkEnd w:id="619"/>
      <w:bookmarkEnd w:id="620"/>
    </w:p>
    <w:p w14:paraId="2D5AB888" w14:textId="5F333AD1" w:rsidR="00AB4708" w:rsidRDefault="00AB4708" w:rsidP="00AB4708">
      <w:r>
        <w:t>5G technologies especially the XR communication technologies make it possible to run business online (with or without physical offices/stores) to offer various services. Examples include fashion store online, drop</w:t>
      </w:r>
      <w:r w:rsidR="00614110">
        <w:t>-</w:t>
      </w:r>
      <w:r>
        <w:t>shipping business, virtual real estate agency, virtual assistants, teaching an online course, and online fitness training. Running</w:t>
      </w:r>
      <w:r w:rsidR="00614110">
        <w:t xml:space="preserve"> a</w:t>
      </w:r>
      <w:r>
        <w:t xml:space="preserve"> business online is particularly attractive for start-ups and small even medium </w:t>
      </w:r>
      <w:r w:rsidR="00614110">
        <w:t xml:space="preserve">sized </w:t>
      </w:r>
      <w:r>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61FA1471" w:rsidR="00AB4708" w:rsidRDefault="00614110" w:rsidP="00AB4708">
      <w:r>
        <w:t>Mobile</w:t>
      </w:r>
      <w:r w:rsidR="00AB4708">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r>
        <w:t xml:space="preserve"> </w:t>
      </w:r>
      <w:r w:rsidRPr="00614110">
        <w:t>IMS based avatar calls are among these new features/services, where AI avatar can be used to help facilitate social interactions. An AI avatar [</w:t>
      </w:r>
      <w:r w:rsidR="00BD4A35">
        <w:t>61</w:t>
      </w:r>
      <w:r w:rsidRPr="00614110">
        <w:t>] [</w:t>
      </w:r>
      <w:r w:rsidR="00BD4A35">
        <w:t>62</w:t>
      </w:r>
      <w:r w:rsidRPr="00614110">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40510857" w14:textId="38CDC5D0" w:rsidR="00AB4708" w:rsidRDefault="00AB4708" w:rsidP="004E6AA5">
      <w:pPr>
        <w:pStyle w:val="Heading3"/>
        <w:rPr>
          <w:lang w:val="zh-CN" w:eastAsia="zh-CN"/>
        </w:rPr>
      </w:pPr>
      <w:bookmarkStart w:id="621" w:name="_Toc120013071"/>
      <w:bookmarkStart w:id="622" w:name="_Toc120025189"/>
      <w:bookmarkStart w:id="623" w:name="_Toc120025344"/>
      <w:bookmarkStart w:id="624" w:name="_Toc120091422"/>
      <w:bookmarkStart w:id="625" w:name="_Toc129348910"/>
      <w:r>
        <w:rPr>
          <w:lang w:val="zh-CN" w:eastAsia="zh-CN"/>
        </w:rPr>
        <w:lastRenderedPageBreak/>
        <w:t>5.16.2</w:t>
      </w:r>
      <w:r>
        <w:rPr>
          <w:lang w:val="zh-CN" w:eastAsia="zh-CN"/>
        </w:rPr>
        <w:tab/>
        <w:t>Pre-conditions</w:t>
      </w:r>
      <w:bookmarkEnd w:id="621"/>
      <w:bookmarkEnd w:id="622"/>
      <w:bookmarkEnd w:id="623"/>
      <w:bookmarkEnd w:id="624"/>
      <w:bookmarkEnd w:id="625"/>
    </w:p>
    <w:p w14:paraId="7FB9BA5B" w14:textId="1ECDEF57" w:rsidR="00AB4708" w:rsidRDefault="00AB4708" w:rsidP="00AB4708">
      <w:r>
        <w:rPr>
          <w:lang w:val="en-US" w:eastAsia="zh-CN"/>
        </w:rPr>
        <w:t xml:space="preserve">Magnificent Muggles, a niche fashion company, has set up </w:t>
      </w:r>
      <w:r>
        <w:rPr>
          <w:lang w:eastAsia="zh-CN"/>
        </w:rPr>
        <w:t xml:space="preserve">virtual stores in a metaverse marketplace </w:t>
      </w:r>
      <w:r w:rsidR="00817861">
        <w:rPr>
          <w:lang w:eastAsia="zh-CN"/>
        </w:rPr>
        <w:t xml:space="preserve">(a mobile metaverse service) </w:t>
      </w:r>
      <w:r>
        <w:rPr>
          <w:lang w:eastAsia="zh-CN"/>
        </w:rPr>
        <w:t xml:space="preserve">provided by GreenMobile. The corresponding 5G communication subscriptions provided by GreenMobile include the </w:t>
      </w:r>
      <w:r>
        <w:t>XR enabled multimedia communication services,</w:t>
      </w:r>
      <w:r w:rsidR="00817861" w:rsidRPr="00817861">
        <w:t xml:space="preserve"> </w:t>
      </w:r>
      <w:r w:rsidR="00817861">
        <w:t>including IMS based avatar calls)</w:t>
      </w:r>
      <w:r>
        <w:t xml:space="preserve"> which </w:t>
      </w:r>
      <w:r>
        <w:rPr>
          <w:lang w:eastAsia="zh-CN"/>
        </w:rPr>
        <w:t>enable the efficient near-real life interaction between the virtual shop assistant and the online shoppers</w:t>
      </w:r>
      <w:r w:rsidR="00817861">
        <w:rPr>
          <w:lang w:eastAsia="zh-CN"/>
        </w:rPr>
        <w:t>, an immersive location agnostic service experience</w:t>
      </w:r>
      <w:r>
        <w:rPr>
          <w:lang w:eastAsia="zh-CN"/>
        </w:rPr>
        <w:t xml:space="preserve">. </w:t>
      </w:r>
      <w:r>
        <w:t xml:space="preserve">As a fashion retailer, </w:t>
      </w:r>
      <w:r>
        <w:rPr>
          <w:lang w:val="en-US" w:eastAsia="zh-CN"/>
        </w:rPr>
        <w:t>Magnificent Muggles</w:t>
      </w:r>
      <w:r>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Default="00AB4708" w:rsidP="00AB4708">
      <w:pPr>
        <w:rPr>
          <w:lang w:val="en-US" w:eastAsia="zh-CN"/>
        </w:rPr>
      </w:pPr>
      <w:r>
        <w:t xml:space="preserve">As part of the service level agreement, </w:t>
      </w:r>
      <w:r>
        <w:rPr>
          <w:lang w:eastAsia="zh-CN"/>
        </w:rPr>
        <w:t xml:space="preserve">GreenMobile provides storage and communication services to </w:t>
      </w:r>
      <w:r>
        <w:rPr>
          <w:lang w:val="en-US" w:eastAsia="zh-CN"/>
        </w:rPr>
        <w:t>Magnificent Muggles:</w:t>
      </w:r>
    </w:p>
    <w:p w14:paraId="17402477" w14:textId="5F9CA126" w:rsidR="00AB4708" w:rsidRDefault="00AB4708" w:rsidP="00AB4708">
      <w:pPr>
        <w:pStyle w:val="B1"/>
        <w:rPr>
          <w:lang w:val="en-US" w:eastAsia="zh-CN"/>
        </w:rPr>
      </w:pPr>
      <w:r>
        <w:rPr>
          <w:lang w:val="en-US" w:eastAsia="zh-CN"/>
        </w:rPr>
        <w:t xml:space="preserve">- </w:t>
      </w:r>
      <w:r>
        <w:rPr>
          <w:lang w:val="en-US" w:eastAsia="zh-CN"/>
        </w:rPr>
        <w:tab/>
        <w:t xml:space="preserve">to store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for the virtual shop assistance</w:t>
      </w:r>
      <w:r w:rsidR="00817861">
        <w:rPr>
          <w:lang w:val="en-US" w:eastAsia="zh-CN"/>
        </w:rPr>
        <w:t>;</w:t>
      </w:r>
    </w:p>
    <w:p w14:paraId="12C39657" w14:textId="16DF0919" w:rsidR="00AB4708" w:rsidRDefault="00AB4708" w:rsidP="00AB4708">
      <w:pPr>
        <w:pStyle w:val="B1"/>
        <w:rPr>
          <w:lang w:val="en-US" w:eastAsia="zh-CN"/>
        </w:rPr>
      </w:pPr>
      <w:r>
        <w:rPr>
          <w:lang w:val="en-US" w:eastAsia="zh-CN"/>
        </w:rPr>
        <w:t xml:space="preserve">- </w:t>
      </w:r>
      <w:r>
        <w:rPr>
          <w:lang w:val="en-US" w:eastAsia="zh-CN"/>
        </w:rPr>
        <w:tab/>
        <w:t xml:space="preserve">to assist the authentication of their employees to use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in the XR communication when assisting online buyers</w:t>
      </w:r>
      <w:r w:rsidR="00817861">
        <w:rPr>
          <w:lang w:val="en-US" w:eastAsia="zh-CN"/>
        </w:rPr>
        <w:t>;</w:t>
      </w:r>
    </w:p>
    <w:p w14:paraId="746B486A" w14:textId="77123009" w:rsidR="00AB4708" w:rsidRDefault="00AB4708" w:rsidP="00AB4708">
      <w:pPr>
        <w:pStyle w:val="B1"/>
      </w:pPr>
      <w:r>
        <w:rPr>
          <w:lang w:val="en-US" w:eastAsia="zh-CN"/>
        </w:rPr>
        <w:t xml:space="preserve">- </w:t>
      </w:r>
      <w:r>
        <w:rPr>
          <w:lang w:val="en-US" w:eastAsia="zh-CN"/>
        </w:rPr>
        <w:tab/>
        <w:t xml:space="preserve">to render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xml:space="preserve">) based on the voice, facial expression or </w:t>
      </w:r>
      <w:r w:rsidR="00817861">
        <w:rPr>
          <w:lang w:val="en-US" w:eastAsia="zh-CN"/>
        </w:rPr>
        <w:t xml:space="preserve">body motion </w:t>
      </w:r>
      <w:r w:rsidR="00817861">
        <w:rPr>
          <w:lang w:eastAsia="zh-CN"/>
        </w:rPr>
        <w:t>of a human user.</w:t>
      </w:r>
    </w:p>
    <w:p w14:paraId="52C60F48" w14:textId="0FC9CC9F" w:rsidR="00AB4708" w:rsidRDefault="00AB4708" w:rsidP="00AB4708">
      <w:pPr>
        <w:rPr>
          <w:rFonts w:ascii="Arial" w:hAnsi="Arial"/>
          <w:b/>
          <w:lang w:eastAsia="en-GB"/>
        </w:rPr>
      </w:pPr>
      <w:r>
        <w:rPr>
          <w:lang w:val="en-US" w:eastAsia="zh-CN"/>
        </w:rPr>
        <w:t xml:space="preserve">The service flows below illustrate how </w:t>
      </w:r>
      <w:r>
        <w:rPr>
          <w:lang w:eastAsia="zh-CN"/>
        </w:rPr>
        <w:t>the virtual shop assistant and an online shopper</w:t>
      </w:r>
      <w:r>
        <w:rPr>
          <w:lang w:val="en-US" w:eastAsia="zh-CN"/>
        </w:rPr>
        <w:t xml:space="preserve"> interact with each other using services provided by </w:t>
      </w:r>
      <w:r w:rsidR="00614110">
        <w:rPr>
          <w:lang w:val="en-US" w:eastAsia="zh-CN"/>
        </w:rPr>
        <w:t>3GPP</w:t>
      </w:r>
      <w:r>
        <w:rPr>
          <w:lang w:val="en-US" w:eastAsia="zh-CN"/>
        </w:rPr>
        <w:t xml:space="preserve"> system.</w:t>
      </w:r>
    </w:p>
    <w:p w14:paraId="134511E7" w14:textId="095D2987" w:rsidR="00AB4708" w:rsidRPr="004E6AA5" w:rsidRDefault="00AB4708" w:rsidP="004E6AA5">
      <w:pPr>
        <w:pStyle w:val="Heading3"/>
      </w:pPr>
      <w:bookmarkStart w:id="626" w:name="_Toc120013072"/>
      <w:bookmarkStart w:id="627" w:name="_Toc120025190"/>
      <w:bookmarkStart w:id="628" w:name="_Toc120025345"/>
      <w:bookmarkStart w:id="629" w:name="_Toc120091423"/>
      <w:bookmarkStart w:id="630" w:name="_Toc129348911"/>
      <w:r w:rsidRPr="004E6AA5">
        <w:t>5.16.3</w:t>
      </w:r>
      <w:r w:rsidRPr="004E6AA5">
        <w:tab/>
        <w:t>Service Flows</w:t>
      </w:r>
      <w:bookmarkEnd w:id="626"/>
      <w:bookmarkEnd w:id="627"/>
      <w:bookmarkEnd w:id="628"/>
      <w:bookmarkEnd w:id="629"/>
      <w:bookmarkEnd w:id="630"/>
      <w:r w:rsidRPr="004E6AA5">
        <w:rPr>
          <w:rFonts w:hint="eastAsia"/>
        </w:rPr>
        <w:t xml:space="preserve"> </w:t>
      </w:r>
    </w:p>
    <w:p w14:paraId="5BCC8F1A" w14:textId="11711F43" w:rsidR="00AB4708" w:rsidRDefault="00AB4708" w:rsidP="00AB4708">
      <w:pPr>
        <w:pStyle w:val="B1"/>
        <w:rPr>
          <w:lang w:val="en-US" w:eastAsia="zh-CN"/>
        </w:rPr>
      </w:pPr>
      <w:r>
        <w:rPr>
          <w:lang w:val="en-US" w:eastAsia="zh-CN"/>
        </w:rPr>
        <w:t>0.1</w:t>
      </w:r>
      <w:r>
        <w:rPr>
          <w:lang w:val="en-US" w:eastAsia="zh-CN"/>
        </w:rPr>
        <w:tab/>
        <w:t xml:space="preserve">Magnificent Muggles register with </w:t>
      </w:r>
      <w:r>
        <w:rPr>
          <w:lang w:eastAsia="zh-CN"/>
        </w:rPr>
        <w:t>GreenMobile</w:t>
      </w:r>
      <w:r>
        <w:rPr>
          <w:lang w:val="en-US" w:eastAsia="zh-CN"/>
        </w:rPr>
        <w:t xml:space="preserve"> (the provider of </w:t>
      </w:r>
      <w:r>
        <w:rPr>
          <w:lang w:eastAsia="zh-CN"/>
        </w:rPr>
        <w:t xml:space="preserve">5G communication services and the </w:t>
      </w:r>
      <w:r w:rsidR="00490F81">
        <w:rPr>
          <w:lang w:eastAsia="zh-CN"/>
        </w:rPr>
        <w:t xml:space="preserve">mobile </w:t>
      </w:r>
      <w:r>
        <w:rPr>
          <w:lang w:eastAsia="zh-CN"/>
        </w:rPr>
        <w:t xml:space="preserve">metaverse </w:t>
      </w:r>
      <w:r w:rsidR="00490F81">
        <w:rPr>
          <w:lang w:eastAsia="zh-CN"/>
        </w:rPr>
        <w:t>service</w:t>
      </w:r>
      <w:r>
        <w:rPr>
          <w:lang w:eastAsia="zh-CN"/>
        </w:rPr>
        <w:t>)</w:t>
      </w:r>
      <w:r>
        <w:rPr>
          <w:lang w:val="en-US" w:eastAsia="zh-CN"/>
        </w:rPr>
        <w:t xml:space="preserve"> the digital </w:t>
      </w:r>
      <w:r w:rsidR="00490F81">
        <w:rPr>
          <w:lang w:val="en-US" w:eastAsia="zh-CN"/>
        </w:rPr>
        <w:t xml:space="preserve">representation </w:t>
      </w:r>
      <w:r>
        <w:rPr>
          <w:lang w:val="en-US" w:eastAsia="zh-CN"/>
        </w:rPr>
        <w:t>(</w:t>
      </w:r>
      <w:r w:rsidR="00490F81">
        <w:rPr>
          <w:lang w:val="en-US" w:eastAsia="zh-CN"/>
        </w:rPr>
        <w:t xml:space="preserve">e.g. </w:t>
      </w:r>
      <w:r>
        <w:rPr>
          <w:lang w:val="en-US" w:eastAsia="zh-CN"/>
        </w:rPr>
        <w:t xml:space="preserve">avatar) to be used by the virtual shop assistants. Subject to regulatory requirements, the digital </w:t>
      </w:r>
      <w:r w:rsidR="00490F81">
        <w:rPr>
          <w:lang w:val="en-US" w:eastAsia="zh-CN"/>
        </w:rPr>
        <w:t xml:space="preserve">representation </w:t>
      </w:r>
      <w:r>
        <w:rPr>
          <w:lang w:val="en-US" w:eastAsia="zh-CN"/>
        </w:rPr>
        <w:t xml:space="preserve">are then certified to be legally used in a certain region. The digital </w:t>
      </w:r>
      <w:r w:rsidR="00490F81">
        <w:rPr>
          <w:lang w:val="en-US" w:eastAsia="zh-CN"/>
        </w:rPr>
        <w:t xml:space="preserve">representations </w:t>
      </w:r>
      <w:r>
        <w:rPr>
          <w:lang w:val="en-US" w:eastAsia="zh-CN"/>
        </w:rPr>
        <w:t xml:space="preserve">are stored at </w:t>
      </w:r>
      <w:r>
        <w:rPr>
          <w:lang w:eastAsia="zh-CN"/>
        </w:rPr>
        <w:t>GreenMobile’s edge sites.</w:t>
      </w:r>
    </w:p>
    <w:p w14:paraId="519ABD86" w14:textId="2A2E1838" w:rsidR="00AB4708" w:rsidRDefault="00AB4708" w:rsidP="00AB4708">
      <w:pPr>
        <w:pStyle w:val="B1"/>
        <w:rPr>
          <w:lang w:val="en-US" w:eastAsia="zh-CN"/>
        </w:rPr>
      </w:pPr>
      <w:r>
        <w:rPr>
          <w:lang w:val="en-US" w:eastAsia="zh-CN"/>
        </w:rPr>
        <w:t>0.2</w:t>
      </w:r>
      <w:r>
        <w:rPr>
          <w:lang w:val="en-US" w:eastAsia="zh-CN"/>
        </w:rPr>
        <w:tab/>
        <w:t xml:space="preserve">Mrs. Dursley, an end consumer, registers and stores her digital </w:t>
      </w:r>
      <w:r w:rsidR="00490F81">
        <w:rPr>
          <w:lang w:val="en-US" w:eastAsia="zh-CN"/>
        </w:rPr>
        <w:t xml:space="preserve">representations </w:t>
      </w:r>
      <w:r>
        <w:rPr>
          <w:lang w:val="en-US" w:eastAsia="zh-CN"/>
        </w:rPr>
        <w:t xml:space="preserve">with </w:t>
      </w:r>
      <w:r>
        <w:rPr>
          <w:lang w:eastAsia="zh-CN"/>
        </w:rPr>
        <w:t>GreenMobile</w:t>
      </w:r>
      <w:r>
        <w:rPr>
          <w:lang w:val="en-US" w:eastAsia="zh-CN"/>
        </w:rPr>
        <w:t xml:space="preserve"> to be used in </w:t>
      </w:r>
      <w:r>
        <w:rPr>
          <w:lang w:eastAsia="zh-CN"/>
        </w:rPr>
        <w:t xml:space="preserve">the metaverse marketplace. </w:t>
      </w:r>
      <w:r>
        <w:rPr>
          <w:lang w:val="en-US" w:eastAsia="zh-CN"/>
        </w:rPr>
        <w:t xml:space="preserve">Subject to regulatory requirements, the digital </w:t>
      </w:r>
      <w:r w:rsidR="00490F81">
        <w:rPr>
          <w:lang w:val="en-US" w:eastAsia="zh-CN"/>
        </w:rPr>
        <w:t xml:space="preserve">representations </w:t>
      </w:r>
      <w:r>
        <w:rPr>
          <w:lang w:val="en-US" w:eastAsia="zh-CN"/>
        </w:rPr>
        <w:t>are then certified to be legally used in a certain region.</w:t>
      </w:r>
    </w:p>
    <w:p w14:paraId="386598CB" w14:textId="77777777" w:rsidR="00AB4708" w:rsidRDefault="00AB4708" w:rsidP="00AB4708">
      <w:pPr>
        <w:pStyle w:val="B1"/>
        <w:rPr>
          <w:lang w:val="en-US" w:eastAsia="zh-CN"/>
        </w:rPr>
      </w:pPr>
      <w:r>
        <w:rPr>
          <w:lang w:val="en-US" w:eastAsia="zh-CN"/>
        </w:rPr>
        <w:t xml:space="preserve">1. </w:t>
      </w:r>
      <w:r>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Default="00AB4708" w:rsidP="00AB4708">
      <w:pPr>
        <w:pStyle w:val="B1"/>
        <w:rPr>
          <w:lang w:val="en-US" w:eastAsia="zh-CN"/>
        </w:rPr>
      </w:pPr>
      <w:r>
        <w:rPr>
          <w:lang w:val="en-US" w:eastAsia="zh-CN"/>
        </w:rPr>
        <w:t>2.</w:t>
      </w:r>
      <w:r>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4563E45A" w:rsidR="00AB4708" w:rsidRDefault="00AB4708" w:rsidP="00AB4708">
      <w:pPr>
        <w:pStyle w:val="B1"/>
        <w:rPr>
          <w:lang w:val="en-US" w:eastAsia="zh-CN"/>
        </w:rPr>
      </w:pPr>
      <w:r>
        <w:rPr>
          <w:lang w:val="en-US" w:eastAsia="zh-CN"/>
        </w:rPr>
        <w:t>3.1</w:t>
      </w:r>
      <w:r>
        <w:rPr>
          <w:lang w:val="en-US" w:eastAsia="zh-CN"/>
        </w:rPr>
        <w:tab/>
        <w:t xml:space="preserve">For this session Humphrey uses one of the Magnificent Muggles registered </w:t>
      </w:r>
      <w:r w:rsidR="00490F81">
        <w:rPr>
          <w:lang w:val="en-US" w:eastAsia="zh-CN"/>
        </w:rPr>
        <w:t>digital representations</w:t>
      </w:r>
      <w:r>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77777777" w:rsidR="00490F81" w:rsidRDefault="00490F81" w:rsidP="00490F81">
      <w:pPr>
        <w:pStyle w:val="B1"/>
        <w:ind w:left="993"/>
        <w:rPr>
          <w:lang w:val="en-US" w:eastAsia="zh-CN"/>
        </w:rPr>
      </w:pPr>
      <w:r>
        <w:rPr>
          <w:lang w:val="en-US" w:eastAsia="zh-CN"/>
        </w:rPr>
        <w:t>1)  The body motion or facial expressions of Humphrey are captured at UE1, which is transmitted to the network.</w:t>
      </w:r>
    </w:p>
    <w:p w14:paraId="58535C0C" w14:textId="77777777" w:rsidR="00490F81" w:rsidRDefault="00490F81" w:rsidP="00490F81">
      <w:pPr>
        <w:pStyle w:val="B1"/>
        <w:ind w:left="993"/>
        <w:rPr>
          <w:lang w:val="en-US" w:eastAsia="zh-CN"/>
        </w:rPr>
      </w:pPr>
      <w:r>
        <w:rPr>
          <w:lang w:val="en-US" w:eastAsia="zh-CN"/>
        </w:rPr>
        <w:t>2)  With the received information about the user’s motion or facial expressions, the network renders the avatar (the dynamic 3D object).</w:t>
      </w:r>
    </w:p>
    <w:p w14:paraId="10FF1D37" w14:textId="77777777" w:rsidR="00490F81" w:rsidRDefault="00490F81" w:rsidP="00490F81">
      <w:pPr>
        <w:pStyle w:val="B1"/>
        <w:ind w:left="993"/>
        <w:rPr>
          <w:lang w:val="en-US" w:eastAsia="zh-CN"/>
        </w:rPr>
      </w:pPr>
      <w:r>
        <w:rPr>
          <w:lang w:val="en-US" w:eastAsia="zh-CN"/>
        </w:rPr>
        <w:t>3)  The media data (converted from the 3D object) is then transmitted to the recipient, UE2 of Mrs. Dursley.</w:t>
      </w:r>
    </w:p>
    <w:p w14:paraId="26108D31" w14:textId="77777777" w:rsidR="00490F81" w:rsidRDefault="00490F81" w:rsidP="00490F81">
      <w:pPr>
        <w:pStyle w:val="B1"/>
        <w:ind w:left="993"/>
        <w:rPr>
          <w:lang w:val="en-US" w:eastAsia="zh-CN"/>
        </w:rPr>
      </w:pPr>
      <w:r>
        <w:rPr>
          <w:lang w:val="en-US" w:eastAsia="zh-CN"/>
        </w:rPr>
        <w:t xml:space="preserve">4)  The video image (with the rendered avatar) is displayed at the screen of Mrs. Dursley’s terminal. </w:t>
      </w:r>
    </w:p>
    <w:p w14:paraId="64054BD8" w14:textId="77777777" w:rsidR="00490F81" w:rsidRDefault="00490F81" w:rsidP="00490F81">
      <w:pPr>
        <w:pStyle w:val="B1"/>
        <w:jc w:val="center"/>
        <w:rPr>
          <w:lang w:val="en-US" w:eastAsia="zh-CN"/>
        </w:rPr>
      </w:pPr>
      <w:r>
        <w:rPr>
          <w:noProof/>
          <w:lang w:val="en-US" w:eastAsia="ko-KR"/>
        </w:rPr>
        <w:lastRenderedPageBreak/>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2"/>
                    <a:stretch>
                      <a:fillRect/>
                    </a:stretch>
                  </pic:blipFill>
                  <pic:spPr>
                    <a:xfrm>
                      <a:off x="0" y="0"/>
                      <a:ext cx="4476783" cy="1764086"/>
                    </a:xfrm>
                    <a:prstGeom prst="rect">
                      <a:avLst/>
                    </a:prstGeom>
                  </pic:spPr>
                </pic:pic>
              </a:graphicData>
            </a:graphic>
          </wp:inline>
        </w:drawing>
      </w:r>
    </w:p>
    <w:p w14:paraId="3A3B7C67" w14:textId="77777777" w:rsidR="00490F81" w:rsidRDefault="00490F81" w:rsidP="00490F81">
      <w:pPr>
        <w:pStyle w:val="TF"/>
      </w:pPr>
      <w:r>
        <w:t>Figure 5.16.3-1: An example of avatar call functional flow (image rendering at the network)</w:t>
      </w:r>
    </w:p>
    <w:p w14:paraId="17205A94" w14:textId="3A091CA3" w:rsidR="00490F81" w:rsidRDefault="00490F81" w:rsidP="00490F81">
      <w:pPr>
        <w:pStyle w:val="NO"/>
        <w:rPr>
          <w:lang w:val="en-US" w:eastAsia="zh-CN"/>
        </w:rPr>
      </w:pPr>
      <w:r>
        <w:rPr>
          <w:lang w:val="en-US" w:eastAsia="zh-CN"/>
        </w:rPr>
        <w:t>NOTE:     it is also possible for UE1 to send video stream to the network, with which the network can  render the avatar (the dynamic 3D object). This is particularly useful for UEs with limited capability</w:t>
      </w:r>
      <w:r w:rsidR="00BB0C4B">
        <w:rPr>
          <w:lang w:val="en-US" w:eastAsia="zh-CN"/>
        </w:rPr>
        <w:t xml:space="preserve">. </w:t>
      </w:r>
    </w:p>
    <w:p w14:paraId="25396CA6" w14:textId="304CC25F" w:rsidR="00AB4708" w:rsidRDefault="00AB4708" w:rsidP="00AB4708">
      <w:pPr>
        <w:pStyle w:val="EditorsNote"/>
        <w:rPr>
          <w:lang w:val="en-US" w:eastAsia="zh-CN"/>
        </w:rPr>
      </w:pPr>
    </w:p>
    <w:p w14:paraId="7B4F4846" w14:textId="0BC971DC" w:rsidR="00490F81" w:rsidRDefault="00AB4708" w:rsidP="00490F81">
      <w:pPr>
        <w:pStyle w:val="B1"/>
        <w:rPr>
          <w:lang w:val="en-US" w:eastAsia="zh-CN"/>
        </w:rPr>
      </w:pPr>
      <w:r w:rsidRPr="00AB4708">
        <w:t>3.2</w:t>
      </w:r>
      <w:r w:rsidRPr="00AB4708">
        <w:tab/>
        <w:t xml:space="preserve">Mrs. Dursley downloads, from the network, one of her registered </w:t>
      </w:r>
      <w:r w:rsidR="00490F81">
        <w:t>digital representations</w:t>
      </w:r>
      <w:r w:rsidR="00490F81" w:rsidRPr="00AB4708">
        <w:t xml:space="preserve"> </w:t>
      </w:r>
      <w:r w:rsidRPr="00AB4708">
        <w:t xml:space="preserve">to be used for the XR communication. During the session, the rendering is done at the terminal side. </w:t>
      </w:r>
      <w:r w:rsidR="00490F81">
        <w:t xml:space="preserve">An example of </w:t>
      </w:r>
      <w:r w:rsidR="00490F81">
        <w:rPr>
          <w:lang w:val="en-US" w:eastAsia="zh-CN"/>
        </w:rPr>
        <w:t>the functional flow from Mrs. Dursley to Humphrey is illustrated in figure 5.16.3-2. Note that in this option the required 3D avatar model needs to be made available at all the recipients (UE1 in this option).</w:t>
      </w:r>
    </w:p>
    <w:p w14:paraId="2B949380" w14:textId="77777777" w:rsidR="00490F81" w:rsidRDefault="00490F81" w:rsidP="00490F81">
      <w:pPr>
        <w:pStyle w:val="B1"/>
        <w:ind w:left="993"/>
      </w:pPr>
      <w:r>
        <w:t xml:space="preserve">1)  The body motion or facial expressions of </w:t>
      </w:r>
      <w:r>
        <w:rPr>
          <w:lang w:val="en-US" w:eastAsia="zh-CN"/>
        </w:rPr>
        <w:t>Mrs. Dursley</w:t>
      </w:r>
      <w:r>
        <w:t xml:space="preserve"> are captured at UE2, which is transmitted to the recipient via the network.</w:t>
      </w:r>
    </w:p>
    <w:p w14:paraId="7DEB68E4" w14:textId="77777777" w:rsidR="00490F81" w:rsidRDefault="00490F81" w:rsidP="00490F81">
      <w:pPr>
        <w:pStyle w:val="B1"/>
        <w:ind w:left="993"/>
        <w:rPr>
          <w:lang w:val="en-US" w:eastAsia="zh-CN"/>
        </w:rPr>
      </w:pPr>
      <w:r>
        <w:t xml:space="preserve">2)  With the received information about </w:t>
      </w:r>
      <w:r>
        <w:rPr>
          <w:lang w:val="en-US" w:eastAsia="zh-CN"/>
        </w:rPr>
        <w:t>Mrs. Dursley</w:t>
      </w:r>
      <w:r>
        <w:t xml:space="preserve">’s motion or facial expressions, UE1 renders the avatar (the dynamic 3D object). The video image (with the rendered avatar) is displayed at the screen of </w:t>
      </w:r>
      <w:r>
        <w:rPr>
          <w:lang w:val="en-US" w:eastAsia="zh-CN"/>
        </w:rPr>
        <w:t>Humphrey’s terminal</w:t>
      </w:r>
      <w:r>
        <w:t>.</w:t>
      </w:r>
    </w:p>
    <w:p w14:paraId="4B23F966" w14:textId="77777777" w:rsidR="00490F81" w:rsidRDefault="00490F81" w:rsidP="00490F81">
      <w:pPr>
        <w:pStyle w:val="B1"/>
        <w:jc w:val="center"/>
        <w:rPr>
          <w:lang w:val="en-US" w:eastAsia="zh-CN"/>
        </w:rPr>
      </w:pPr>
      <w:r>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
                    <a:stretch>
                      <a:fillRect/>
                    </a:stretch>
                  </pic:blipFill>
                  <pic:spPr>
                    <a:xfrm>
                      <a:off x="0" y="0"/>
                      <a:ext cx="4316329" cy="1754274"/>
                    </a:xfrm>
                    <a:prstGeom prst="rect">
                      <a:avLst/>
                    </a:prstGeom>
                  </pic:spPr>
                </pic:pic>
              </a:graphicData>
            </a:graphic>
          </wp:inline>
        </w:drawing>
      </w:r>
    </w:p>
    <w:p w14:paraId="3E23A096" w14:textId="77777777" w:rsidR="00490F81" w:rsidRDefault="00490F81" w:rsidP="00490F81">
      <w:pPr>
        <w:pStyle w:val="TF"/>
      </w:pPr>
      <w:r>
        <w:t>Figure 5.16.3-2: An example of avatar call functional flow (image rendering at the receiving side)</w:t>
      </w:r>
    </w:p>
    <w:p w14:paraId="77D46EDC" w14:textId="77777777" w:rsidR="00490F81" w:rsidRDefault="00490F81" w:rsidP="00490F81">
      <w:pPr>
        <w:pStyle w:val="NO"/>
        <w:ind w:left="851"/>
        <w:rPr>
          <w:lang w:val="en-US" w:eastAsia="zh-CN"/>
        </w:rPr>
      </w:pPr>
    </w:p>
    <w:p w14:paraId="2BADDBFE" w14:textId="461BBEF5" w:rsidR="00490F81" w:rsidRDefault="00490F81" w:rsidP="00490F81">
      <w:pPr>
        <w:pStyle w:val="NO"/>
        <w:ind w:left="851"/>
        <w:rPr>
          <w:lang w:val="en-US" w:eastAsia="zh-CN"/>
        </w:rPr>
      </w:pPr>
      <w:r>
        <w:rPr>
          <w:lang w:val="en-US" w:eastAsia="zh-CN"/>
        </w:rPr>
        <w:t xml:space="preserve">NOTE:     this use case shows the example of </w:t>
      </w:r>
      <w:r w:rsidRPr="00FC4501">
        <w:t xml:space="preserve">rendering of the </w:t>
      </w:r>
      <w:r>
        <w:t>video</w:t>
      </w:r>
      <w:r w:rsidRPr="00FC4501">
        <w:t>-based avatar media to 3D avatar</w:t>
      </w:r>
      <w:r>
        <w:t>.</w:t>
      </w:r>
      <w:r w:rsidRPr="00FC4501">
        <w:t xml:space="preserve"> </w:t>
      </w:r>
      <w:r>
        <w:t>I</w:t>
      </w:r>
      <w:r>
        <w:rPr>
          <w:lang w:val="en-US" w:eastAsia="zh-CN"/>
        </w:rPr>
        <w:t>t is also possible to render other media to 3D avatar</w:t>
      </w:r>
      <w:r w:rsidR="00BB0C4B">
        <w:rPr>
          <w:lang w:val="en-US" w:eastAsia="zh-CN"/>
        </w:rPr>
        <w:t xml:space="preserve">. </w:t>
      </w:r>
    </w:p>
    <w:p w14:paraId="2709D28E" w14:textId="77777777" w:rsidR="00AB4708" w:rsidRPr="0089562E" w:rsidRDefault="00AB4708" w:rsidP="00AB4708">
      <w:pPr>
        <w:pStyle w:val="B1"/>
        <w:rPr>
          <w:lang w:val="en-US"/>
        </w:rPr>
      </w:pPr>
    </w:p>
    <w:p w14:paraId="3EDF588B" w14:textId="51D89B8C" w:rsidR="00AB4708" w:rsidRDefault="00AB4708" w:rsidP="004E6AA5">
      <w:pPr>
        <w:pStyle w:val="Heading3"/>
        <w:rPr>
          <w:lang w:val="zh-CN" w:eastAsia="zh-CN"/>
        </w:rPr>
      </w:pPr>
      <w:bookmarkStart w:id="631" w:name="_Toc120013073"/>
      <w:bookmarkStart w:id="632" w:name="_Toc120025191"/>
      <w:bookmarkStart w:id="633" w:name="_Toc120025346"/>
      <w:bookmarkStart w:id="634" w:name="_Toc120091424"/>
      <w:bookmarkStart w:id="635" w:name="_Toc129348912"/>
      <w:r>
        <w:rPr>
          <w:lang w:val="zh-CN" w:eastAsia="zh-CN"/>
        </w:rPr>
        <w:t>5.16.4</w:t>
      </w:r>
      <w:r>
        <w:rPr>
          <w:lang w:val="zh-CN" w:eastAsia="zh-CN"/>
        </w:rPr>
        <w:tab/>
        <w:t>Post-conditions</w:t>
      </w:r>
      <w:bookmarkEnd w:id="631"/>
      <w:bookmarkEnd w:id="632"/>
      <w:bookmarkEnd w:id="633"/>
      <w:bookmarkEnd w:id="634"/>
      <w:bookmarkEnd w:id="635"/>
    </w:p>
    <w:p w14:paraId="1954A6DD" w14:textId="31798F34" w:rsidR="00AB4708" w:rsidRDefault="00AB4708" w:rsidP="00AB4708">
      <w:pPr>
        <w:adjustRightInd w:val="0"/>
        <w:snapToGrid w:val="0"/>
        <w:spacing w:line="288" w:lineRule="auto"/>
        <w:rPr>
          <w:lang w:val="en-US" w:eastAsia="zh-CN"/>
        </w:rPr>
      </w:pPr>
      <w:r>
        <w:rPr>
          <w:lang w:val="en-US" w:eastAsia="zh-CN"/>
        </w:rPr>
        <w:t xml:space="preserve">The </w:t>
      </w:r>
      <w:r w:rsidR="00614110">
        <w:rPr>
          <w:lang w:val="en-US" w:eastAsia="zh-CN"/>
        </w:rPr>
        <w:t>3GPP</w:t>
      </w:r>
      <w:r>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Default="00AB4708" w:rsidP="004E6AA5">
      <w:pPr>
        <w:pStyle w:val="Heading3"/>
        <w:rPr>
          <w:lang w:eastAsia="zh-CN"/>
        </w:rPr>
      </w:pPr>
      <w:bookmarkStart w:id="636" w:name="_Toc120013074"/>
      <w:bookmarkStart w:id="637" w:name="_Toc120025192"/>
      <w:bookmarkStart w:id="638" w:name="_Toc120025347"/>
      <w:bookmarkStart w:id="639" w:name="_Toc120091425"/>
      <w:bookmarkStart w:id="640" w:name="_Toc129348913"/>
      <w:r>
        <w:rPr>
          <w:lang w:eastAsia="zh-CN"/>
        </w:rPr>
        <w:lastRenderedPageBreak/>
        <w:t>5.16.5</w:t>
      </w:r>
      <w:r>
        <w:rPr>
          <w:lang w:eastAsia="zh-CN"/>
        </w:rPr>
        <w:tab/>
        <w:t>Existing features partly or fully covering the use case functionality</w:t>
      </w:r>
      <w:bookmarkEnd w:id="636"/>
      <w:bookmarkEnd w:id="637"/>
      <w:bookmarkEnd w:id="638"/>
      <w:bookmarkEnd w:id="639"/>
      <w:bookmarkEnd w:id="640"/>
    </w:p>
    <w:p w14:paraId="042F89A3" w14:textId="1F777B56" w:rsidR="00AB4708" w:rsidRDefault="00AB4708" w:rsidP="00AB4708">
      <w:pPr>
        <w:adjustRightInd w:val="0"/>
        <w:snapToGrid w:val="0"/>
        <w:spacing w:after="120" w:line="288" w:lineRule="auto"/>
        <w:jc w:val="both"/>
        <w:rPr>
          <w:lang w:val="en-US" w:eastAsia="zh-CN"/>
        </w:rPr>
      </w:pPr>
      <w:r>
        <w:rPr>
          <w:lang w:val="en-US" w:eastAsia="zh-CN"/>
        </w:rPr>
        <w:t xml:space="preserve">The service requirements on IMS Multimedia Telephony Service and supplementary services are well documented in TS 22.173 since Rel-7, many of which have been implemented in stage-2 and stage-3 WGs. The requirements on </w:t>
      </w:r>
      <w:r w:rsidR="00614110">
        <w:rPr>
          <w:lang w:val="en-US" w:eastAsia="zh-CN"/>
        </w:rPr>
        <w:t>3GPP</w:t>
      </w:r>
      <w:r>
        <w:rPr>
          <w:lang w:val="en-US" w:eastAsia="zh-CN"/>
        </w:rPr>
        <w:t xml:space="preserve"> IMS Multimedia Telephony Service are captured in TS 22.261 [5] clause 6.39 as a result of Rel-18 work.</w:t>
      </w:r>
    </w:p>
    <w:p w14:paraId="2EBFDCB3" w14:textId="77777777" w:rsidR="00AB4708" w:rsidRDefault="00AB4708" w:rsidP="00AB4708">
      <w:pPr>
        <w:adjustRightInd w:val="0"/>
        <w:snapToGrid w:val="0"/>
        <w:spacing w:after="120" w:line="288" w:lineRule="auto"/>
        <w:jc w:val="both"/>
        <w:rPr>
          <w:lang w:val="en-US" w:eastAsia="zh-CN"/>
        </w:rPr>
      </w:pPr>
      <w:r>
        <w:rPr>
          <w:lang w:val="en-US" w:eastAsia="zh-CN"/>
        </w:rPr>
        <w:t>On the user identity related aspects, there are several features defined including:</w:t>
      </w:r>
    </w:p>
    <w:p w14:paraId="1182987F" w14:textId="4644F9E0" w:rsidR="00AB4708" w:rsidRPr="00AB4708" w:rsidRDefault="00AB4708" w:rsidP="00AB4708">
      <w:pPr>
        <w:pStyle w:val="B1"/>
      </w:pPr>
      <w:r>
        <w:t>-</w:t>
      </w:r>
      <w:r>
        <w:tab/>
      </w:r>
      <w:r w:rsidRPr="00AB4708">
        <w:t>Support of Multi-device and Multi-Identity in IMS MMTEL service is captured in TS 22.173 clause 4.6 [3]:</w:t>
      </w:r>
    </w:p>
    <w:p w14:paraId="5A20EEF7" w14:textId="07CB4738" w:rsidR="00AB4708" w:rsidRPr="00AB4708" w:rsidRDefault="00AB4708" w:rsidP="00AB4708">
      <w:pPr>
        <w:pStyle w:val="B1"/>
      </w:pPr>
      <w:r>
        <w:tab/>
      </w:r>
      <w:r w:rsidRPr="00AB4708">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AB4708" w:rsidRDefault="00AB4708" w:rsidP="00AB4708">
      <w:pPr>
        <w:pStyle w:val="B1"/>
      </w:pPr>
      <w:r>
        <w:t>-</w:t>
      </w:r>
      <w:r>
        <w:tab/>
      </w:r>
      <w:r w:rsidRPr="00AB4708">
        <w:t>TS 22.101 [4] has specified in clause 26a a set of service requirements on User Identity:</w:t>
      </w:r>
    </w:p>
    <w:p w14:paraId="0BA416ED" w14:textId="7C0866C3" w:rsidR="00AB4708" w:rsidRPr="00AB4708" w:rsidRDefault="00AB4708" w:rsidP="00AB4708">
      <w:pPr>
        <w:pStyle w:val="B1"/>
        <w:rPr>
          <w:i/>
        </w:rPr>
      </w:pPr>
      <w:r>
        <w:tab/>
      </w:r>
      <w:r w:rsidRPr="00AB4708">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AB4708" w:rsidRDefault="00AB4708" w:rsidP="00AB4708">
      <w:pPr>
        <w:pStyle w:val="B1"/>
        <w:rPr>
          <w:i/>
        </w:rPr>
      </w:pPr>
      <w:r w:rsidRPr="00AB4708">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AB4708" w:rsidRDefault="00AB4708" w:rsidP="00AB4708">
      <w:pPr>
        <w:pStyle w:val="B1"/>
        <w:rPr>
          <w:i/>
        </w:rPr>
      </w:pPr>
      <w:r>
        <w:tab/>
      </w:r>
      <w:r w:rsidRPr="00AB4708">
        <w:rPr>
          <w:i/>
        </w:rPr>
        <w:t>The 3GPP System shall support to authenticate a User Identity to a service with a User Identifier.</w:t>
      </w:r>
    </w:p>
    <w:p w14:paraId="69B69527" w14:textId="383B668A" w:rsidR="00AB4708" w:rsidRPr="00AB4708" w:rsidRDefault="00AB4708" w:rsidP="00AB4708">
      <w:pPr>
        <w:pStyle w:val="B1"/>
      </w:pPr>
      <w:r>
        <w:t>-</w:t>
      </w:r>
      <w:r>
        <w:tab/>
      </w:r>
      <w:r w:rsidRPr="00AB4708">
        <w:t>Clause 8 of TS 22.261 [5] specifies the security related requirements covering aspects such as authentication and authorization, identity management, and data security and privacy.</w:t>
      </w:r>
    </w:p>
    <w:p w14:paraId="1C84D901" w14:textId="77777777" w:rsidR="00AB4708" w:rsidRDefault="00AB4708" w:rsidP="00AB4708">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 [5]:</w:t>
      </w:r>
    </w:p>
    <w:p w14:paraId="2F85BB0E" w14:textId="75381BC4" w:rsidR="00AB4708" w:rsidRPr="00AB4708" w:rsidRDefault="00AB4708" w:rsidP="00AB4708">
      <w:pPr>
        <w:pStyle w:val="B1"/>
      </w:pPr>
      <w:r w:rsidRPr="00AB4708">
        <w:t>-</w:t>
      </w:r>
      <w:r>
        <w:tab/>
      </w:r>
      <w:r w:rsidRPr="00AB4708">
        <w:t>clause 7.6.1 AR/VR;</w:t>
      </w:r>
    </w:p>
    <w:p w14:paraId="3865CAB3" w14:textId="57710826" w:rsidR="00AB4708" w:rsidRPr="00AB4708" w:rsidRDefault="00AB4708" w:rsidP="00AB4708">
      <w:pPr>
        <w:pStyle w:val="B1"/>
      </w:pPr>
      <w:r>
        <w:t>-</w:t>
      </w:r>
      <w:r>
        <w:tab/>
      </w:r>
      <w:r w:rsidRPr="00AB4708">
        <w:t>clause 6.43 Tactile and multi-modal communication service;</w:t>
      </w:r>
    </w:p>
    <w:p w14:paraId="7D2DAED9" w14:textId="18811F2A" w:rsidR="00AB4708" w:rsidRPr="000B3CE4" w:rsidRDefault="00AB4708" w:rsidP="000B3CE4">
      <w:pPr>
        <w:pStyle w:val="B1"/>
      </w:pPr>
      <w:r>
        <w:t>-</w:t>
      </w:r>
      <w:r>
        <w:tab/>
      </w:r>
      <w:r w:rsidRPr="00AB4708">
        <w:t>clause 7.11 KPIs for tactile and multi-modal communication service</w:t>
      </w:r>
    </w:p>
    <w:p w14:paraId="5C99AE5F" w14:textId="77777777" w:rsidR="00AB4708" w:rsidRDefault="00AB4708" w:rsidP="00AB4708">
      <w:pPr>
        <w:adjustRightInd w:val="0"/>
        <w:snapToGrid w:val="0"/>
        <w:spacing w:line="288" w:lineRule="auto"/>
        <w:jc w:val="both"/>
        <w:rPr>
          <w:lang w:val="en-US" w:eastAsia="zh-CN"/>
        </w:rPr>
      </w:pPr>
      <w:r>
        <w:rPr>
          <w:lang w:val="en-US" w:eastAsia="zh-CN"/>
        </w:rPr>
        <w:t>In support of metaverse services, additional consideration need to be given on the following aspects:</w:t>
      </w:r>
    </w:p>
    <w:p w14:paraId="0EC34FF3" w14:textId="45C3439F" w:rsidR="00AB4708" w:rsidRPr="00AB4708" w:rsidRDefault="00AB4708" w:rsidP="00AB4708">
      <w:pPr>
        <w:pStyle w:val="B1"/>
      </w:pPr>
      <w:r>
        <w:rPr>
          <w:lang w:val="en-US" w:eastAsia="zh-CN"/>
        </w:rPr>
        <w:t xml:space="preserve">- </w:t>
      </w:r>
      <w:r>
        <w:rPr>
          <w:lang w:val="en-US" w:eastAsia="zh-CN"/>
        </w:rPr>
        <w:tab/>
        <w:t xml:space="preserve">securely register and store the digital </w:t>
      </w:r>
      <w:r w:rsidR="00490F81">
        <w:t>representations</w:t>
      </w:r>
      <w:r w:rsidR="00490F81" w:rsidRPr="00AB4708">
        <w:t xml:space="preserve"> </w:t>
      </w:r>
      <w:r>
        <w:rPr>
          <w:lang w:val="en-US" w:eastAsia="zh-CN"/>
        </w:rPr>
        <w:t>(</w:t>
      </w:r>
      <w:r w:rsidR="00490F81">
        <w:rPr>
          <w:lang w:val="en-US" w:eastAsia="zh-CN"/>
        </w:rPr>
        <w:t xml:space="preserve">e.g. </w:t>
      </w:r>
      <w:r>
        <w:rPr>
          <w:lang w:val="en-US" w:eastAsia="zh-CN"/>
        </w:rPr>
        <w:t>avatar</w:t>
      </w:r>
      <w:r w:rsidR="00490F81">
        <w:rPr>
          <w:lang w:val="en-US" w:eastAsia="zh-CN"/>
        </w:rPr>
        <w:t>s</w:t>
      </w:r>
      <w:r>
        <w:rPr>
          <w:lang w:val="en-US" w:eastAsia="zh-CN"/>
        </w:rPr>
        <w:t xml:space="preserve">) for the users. The user could be an individual human user </w:t>
      </w:r>
      <w:r w:rsidRPr="00AB4708">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53338D67" w:rsidR="00AB4708" w:rsidRPr="00AB4708" w:rsidRDefault="00AB4708" w:rsidP="00AB4708">
      <w:pPr>
        <w:pStyle w:val="B1"/>
      </w:pPr>
      <w:r w:rsidRPr="00AB4708">
        <w:t xml:space="preserve">- </w:t>
      </w:r>
      <w:r>
        <w:tab/>
      </w:r>
      <w:r w:rsidRPr="00AB4708">
        <w:t xml:space="preserve">assist the authorization of the use of third party’s digital assets (e.g. the digital </w:t>
      </w:r>
      <w:r w:rsidR="00490F81">
        <w:t>representations</w:t>
      </w:r>
      <w:r w:rsidR="00490F81" w:rsidRPr="00AB4708">
        <w:t xml:space="preserve"> </w:t>
      </w:r>
      <w:r w:rsidRPr="00AB4708">
        <w:t>(</w:t>
      </w:r>
      <w:r w:rsidR="00490F81">
        <w:t xml:space="preserve">e.g. </w:t>
      </w:r>
      <w:r w:rsidRPr="00AB4708">
        <w:t>avatar</w:t>
      </w:r>
      <w:r w:rsidR="00490F81">
        <w:t>s</w:t>
      </w:r>
      <w:r w:rsidRPr="00AB4708">
        <w:t>) in the XR communication. The third party is also involved in the procedure to certify the user identity (e.g. an employee of the company).</w:t>
      </w:r>
    </w:p>
    <w:p w14:paraId="02E3CC4B" w14:textId="7BC49297" w:rsidR="00AB4708" w:rsidRPr="00AB4708" w:rsidRDefault="00AB4708" w:rsidP="00AB4708">
      <w:pPr>
        <w:pStyle w:val="B1"/>
      </w:pPr>
      <w:r w:rsidRPr="00AB4708">
        <w:t xml:space="preserve">- </w:t>
      </w:r>
      <w:r>
        <w:tab/>
      </w:r>
      <w:r w:rsidRPr="00AB4708">
        <w:t xml:space="preserve">when required render the digital </w:t>
      </w:r>
      <w:r w:rsidR="00490F81">
        <w:t>representations</w:t>
      </w:r>
      <w:r w:rsidR="00490F81" w:rsidRPr="00AB4708">
        <w:t xml:space="preserve"> </w:t>
      </w:r>
      <w:r w:rsidRPr="00AB4708">
        <w:t>(</w:t>
      </w:r>
      <w:r w:rsidR="00490F81">
        <w:t xml:space="preserve">e.g. </w:t>
      </w:r>
      <w:r w:rsidRPr="00AB4708">
        <w:t>avatar</w:t>
      </w:r>
      <w:r w:rsidR="00490F81">
        <w:t>s</w:t>
      </w:r>
      <w:r w:rsidRPr="00AB4708">
        <w:t>) based on the voice, facial expression or gesture in the live communication video</w:t>
      </w:r>
    </w:p>
    <w:p w14:paraId="7821132A" w14:textId="6845F9F0" w:rsidR="00AB4708" w:rsidRPr="004E6AA5" w:rsidRDefault="00AB4708" w:rsidP="004E6AA5">
      <w:pPr>
        <w:pStyle w:val="Heading3"/>
      </w:pPr>
      <w:bookmarkStart w:id="641" w:name="_Toc120013075"/>
      <w:bookmarkStart w:id="642" w:name="_Toc120025193"/>
      <w:bookmarkStart w:id="643" w:name="_Toc120025348"/>
      <w:bookmarkStart w:id="644" w:name="_Toc120091426"/>
      <w:bookmarkStart w:id="645" w:name="_Toc129348914"/>
      <w:r w:rsidRPr="004E6AA5">
        <w:t>5.16.6</w:t>
      </w:r>
      <w:r w:rsidRPr="004E6AA5">
        <w:tab/>
        <w:t>Potential New Requirements needed to support the use case</w:t>
      </w:r>
      <w:bookmarkEnd w:id="641"/>
      <w:bookmarkEnd w:id="642"/>
      <w:bookmarkEnd w:id="643"/>
      <w:bookmarkEnd w:id="644"/>
      <w:bookmarkEnd w:id="645"/>
    </w:p>
    <w:p w14:paraId="27E91BC3" w14:textId="5D63A536" w:rsidR="00AB4708" w:rsidRDefault="00AB4708" w:rsidP="00AB4708">
      <w:pPr>
        <w:rPr>
          <w:lang w:eastAsia="zh-CN"/>
        </w:rPr>
      </w:pPr>
      <w:r>
        <w:rPr>
          <w:lang w:eastAsia="zh-CN"/>
        </w:rPr>
        <w:t xml:space="preserve">[PR 5.16.6.2-1] </w:t>
      </w:r>
      <w:r>
        <w:rPr>
          <w:rFonts w:hint="eastAsia"/>
          <w:lang w:val="en-US" w:eastAsia="zh-CN"/>
        </w:rPr>
        <w:t>Subject to user</w:t>
      </w:r>
      <w:r>
        <w:rPr>
          <w:lang w:val="en-US" w:eastAsia="zh-CN"/>
        </w:rPr>
        <w:t>’</w:t>
      </w:r>
      <w:r>
        <w:rPr>
          <w:rFonts w:hint="eastAsia"/>
          <w:lang w:val="en-US" w:eastAsia="zh-CN"/>
        </w:rPr>
        <w:t>s consent, t</w:t>
      </w:r>
      <w:r>
        <w:rPr>
          <w:lang w:eastAsia="zh-CN"/>
        </w:rPr>
        <w:t xml:space="preserve">he 5G system shall support mechanisms to securely register, store and update the digital assets for a user. </w:t>
      </w:r>
    </w:p>
    <w:p w14:paraId="34DAC8CE" w14:textId="2B72516B" w:rsidR="00AB4708" w:rsidRDefault="00AB4708" w:rsidP="00AB4708">
      <w:pPr>
        <w:pStyle w:val="NO"/>
        <w:rPr>
          <w:lang w:val="en-US" w:eastAsia="zh-CN"/>
        </w:rPr>
      </w:pPr>
      <w:r>
        <w:rPr>
          <w:lang w:eastAsia="zh-CN"/>
        </w:rPr>
        <w:t>NOTE</w:t>
      </w:r>
      <w:r w:rsidR="000B3CE4">
        <w:rPr>
          <w:lang w:eastAsia="zh-CN"/>
        </w:rPr>
        <w:t xml:space="preserve"> 1</w:t>
      </w:r>
      <w:r>
        <w:rPr>
          <w:lang w:eastAsia="zh-CN"/>
        </w:rPr>
        <w:t xml:space="preserve">: </w:t>
      </w:r>
      <w:r>
        <w:rPr>
          <w:lang w:eastAsia="zh-CN"/>
        </w:rPr>
        <w:tab/>
      </w:r>
      <w:r>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52C5E2D4" w:rsidR="00AB4708" w:rsidRDefault="00AB4708" w:rsidP="00AB4708">
      <w:pPr>
        <w:rPr>
          <w:lang w:eastAsia="zh-CN"/>
        </w:rPr>
      </w:pPr>
      <w:r>
        <w:rPr>
          <w:lang w:eastAsia="zh-CN"/>
        </w:rPr>
        <w:lastRenderedPageBreak/>
        <w:t xml:space="preserve">[PR 5.16.6.2-2] Subject to regulatory requirements and operator’s policy, the 5G system shall provide suitable and secure means to allow trusted third-party to authorize the use of the digital assets (that belong to the third party </w:t>
      </w:r>
      <w:r>
        <w:rPr>
          <w:lang w:val="en-US" w:eastAsia="zh-CN"/>
        </w:rPr>
        <w:t>enterprise</w:t>
      </w:r>
      <w:r>
        <w:rPr>
          <w:lang w:eastAsia="zh-CN"/>
        </w:rPr>
        <w:t xml:space="preserve"> customer) by a user. </w:t>
      </w:r>
    </w:p>
    <w:p w14:paraId="31CDE0CB" w14:textId="6DC1ECA1" w:rsidR="00AB4708" w:rsidRPr="00882F1D" w:rsidRDefault="00AB4708" w:rsidP="00AB4708">
      <w:pPr>
        <w:pStyle w:val="NO"/>
        <w:rPr>
          <w:lang w:val="en-US" w:eastAsia="zh-CN"/>
        </w:rPr>
      </w:pPr>
      <w:r>
        <w:rPr>
          <w:lang w:eastAsia="zh-CN"/>
        </w:rPr>
        <w:t>NOTE</w:t>
      </w:r>
      <w:r w:rsidR="000B3CE4">
        <w:rPr>
          <w:lang w:eastAsia="zh-CN"/>
        </w:rPr>
        <w:t xml:space="preserve"> 2</w:t>
      </w:r>
      <w:r>
        <w:rPr>
          <w:lang w:eastAsia="zh-CN"/>
        </w:rPr>
        <w:t xml:space="preserve">: </w:t>
      </w:r>
      <w:r>
        <w:rPr>
          <w:lang w:eastAsia="zh-CN"/>
        </w:rPr>
        <w:tab/>
        <w:t>In a typical example</w:t>
      </w:r>
      <w:r>
        <w:rPr>
          <w:lang w:val="en-US" w:eastAsia="zh-CN"/>
        </w:rPr>
        <w:t xml:space="preserve"> the user is an employee of the third party enterprise customer.</w:t>
      </w:r>
    </w:p>
    <w:p w14:paraId="423590AE" w14:textId="0C9BD388" w:rsidR="00AB4708" w:rsidRDefault="00AB4708" w:rsidP="00AB4708">
      <w:pPr>
        <w:rPr>
          <w:lang w:eastAsia="zh-CN"/>
        </w:rPr>
      </w:pPr>
      <w:r>
        <w:rPr>
          <w:lang w:eastAsia="zh-CN"/>
        </w:rPr>
        <w:t>[PR 5.16.6.2-3] The 5G system shall be able to collect charging information per UE for managing (e.g. register, store and update)</w:t>
      </w:r>
      <w:r>
        <w:rPr>
          <w:lang w:val="en-US" w:eastAsia="zh-CN"/>
        </w:rPr>
        <w:t xml:space="preserve"> the digital </w:t>
      </w:r>
      <w:r>
        <w:rPr>
          <w:lang w:eastAsia="zh-CN"/>
        </w:rPr>
        <w:t>assets</w:t>
      </w:r>
      <w:r>
        <w:rPr>
          <w:lang w:val="en-US" w:eastAsia="zh-CN"/>
        </w:rPr>
        <w:t xml:space="preserve"> for an end user (e.g. </w:t>
      </w:r>
      <w:r w:rsidRPr="00565509">
        <w:rPr>
          <w:lang w:val="en-US" w:eastAsia="zh-CN"/>
        </w:rPr>
        <w:t xml:space="preserve">typically a </w:t>
      </w:r>
      <w:r>
        <w:rPr>
          <w:lang w:val="en-US" w:eastAsia="zh-CN"/>
        </w:rPr>
        <w:t>human user</w:t>
      </w:r>
      <w:r w:rsidRPr="00565509">
        <w:rPr>
          <w:lang w:val="en-US" w:eastAsia="zh-CN"/>
        </w:rPr>
        <w:t xml:space="preserve"> </w:t>
      </w:r>
      <w:r>
        <w:rPr>
          <w:lang w:val="en-US" w:eastAsia="zh-CN"/>
        </w:rPr>
        <w:t>with a certain subscription)</w:t>
      </w:r>
      <w:r>
        <w:rPr>
          <w:lang w:eastAsia="zh-CN"/>
        </w:rPr>
        <w:t>.</w:t>
      </w:r>
    </w:p>
    <w:p w14:paraId="1BC03A69" w14:textId="3F389375" w:rsidR="00D307FC" w:rsidRDefault="00AB4708" w:rsidP="00AB4708">
      <w:pPr>
        <w:rPr>
          <w:lang w:eastAsia="zh-CN"/>
        </w:rPr>
      </w:pPr>
      <w:r>
        <w:rPr>
          <w:lang w:eastAsia="zh-CN"/>
        </w:rPr>
        <w:t>[PR 5.16.6.2-4] The 5G system shall be able to collect charging information per application for managing (e.g. register, store and update)</w:t>
      </w:r>
      <w:r>
        <w:rPr>
          <w:lang w:val="en-US" w:eastAsia="zh-CN"/>
        </w:rPr>
        <w:t xml:space="preserve"> the digital </w:t>
      </w:r>
      <w:r>
        <w:rPr>
          <w:lang w:eastAsia="zh-CN"/>
        </w:rPr>
        <w:t xml:space="preserve">assets </w:t>
      </w:r>
      <w:r>
        <w:rPr>
          <w:lang w:val="en-US" w:eastAsia="zh-CN"/>
        </w:rPr>
        <w:t xml:space="preserve">for the third party (e.g. </w:t>
      </w:r>
      <w:r w:rsidRPr="00565509">
        <w:rPr>
          <w:lang w:val="en-US" w:eastAsia="zh-CN"/>
        </w:rPr>
        <w:t>typically a</w:t>
      </w:r>
      <w:r>
        <w:rPr>
          <w:lang w:val="en-US" w:eastAsia="zh-CN"/>
        </w:rPr>
        <w:t>n</w:t>
      </w:r>
      <w:r w:rsidRPr="00565509">
        <w:rPr>
          <w:lang w:val="en-US" w:eastAsia="zh-CN"/>
        </w:rPr>
        <w:t xml:space="preserve"> </w:t>
      </w:r>
      <w:r>
        <w:rPr>
          <w:lang w:val="en-US" w:eastAsia="zh-CN"/>
        </w:rPr>
        <w:t>enterprise</w:t>
      </w:r>
      <w:r w:rsidRPr="00565509">
        <w:rPr>
          <w:lang w:val="en-US" w:eastAsia="zh-CN"/>
        </w:rPr>
        <w:t xml:space="preserve"> customer having service level agreement with the operator</w:t>
      </w:r>
      <w:r>
        <w:rPr>
          <w:lang w:val="en-US" w:eastAsia="zh-CN"/>
        </w:rPr>
        <w:t>)</w:t>
      </w:r>
      <w:r>
        <w:rPr>
          <w:lang w:eastAsia="zh-CN"/>
        </w:rPr>
        <w:t>.</w:t>
      </w:r>
    </w:p>
    <w:p w14:paraId="51196E77" w14:textId="77777777" w:rsidR="00D4165C" w:rsidRDefault="00D4165C" w:rsidP="00D4165C">
      <w:pPr>
        <w:rPr>
          <w:lang w:eastAsia="zh-CN"/>
        </w:rPr>
      </w:pPr>
      <w:r>
        <w:rPr>
          <w:lang w:eastAsia="zh-CN"/>
        </w:rPr>
        <w:t xml:space="preserve">[PR 5.11.6.2-5] Subject to regulatory requirements and </w:t>
      </w:r>
      <w:r>
        <w:rPr>
          <w:rFonts w:hint="eastAsia"/>
          <w:lang w:val="en-US" w:eastAsia="zh-CN"/>
        </w:rPr>
        <w:t>user</w:t>
      </w:r>
      <w:r>
        <w:rPr>
          <w:lang w:val="en-US" w:eastAsia="zh-CN"/>
        </w:rPr>
        <w:t>’</w:t>
      </w:r>
      <w:r>
        <w:rPr>
          <w:rFonts w:hint="eastAsia"/>
          <w:lang w:val="en-US" w:eastAsia="zh-CN"/>
        </w:rPr>
        <w:t>s consent</w:t>
      </w:r>
      <w:r>
        <w:rPr>
          <w:lang w:eastAsia="zh-CN"/>
        </w:rPr>
        <w:t>, the 5G system shall support real-time transmission, between a UE and the network, of the body movement information (e.g. body motion or facial expressions) of a human user in order to ensure immersive voice/audio and visual experience.</w:t>
      </w:r>
    </w:p>
    <w:p w14:paraId="57AFA512" w14:textId="77777777" w:rsidR="00D4165C" w:rsidRDefault="00D4165C" w:rsidP="00D4165C">
      <w:pPr>
        <w:pStyle w:val="NO"/>
        <w:rPr>
          <w:lang w:val="en-US" w:eastAsia="zh-CN"/>
        </w:rPr>
      </w:pPr>
      <w:r>
        <w:rPr>
          <w:lang w:eastAsia="zh-CN"/>
        </w:rPr>
        <w:t xml:space="preserve">NOTE 3: </w:t>
      </w:r>
      <w:r>
        <w:rPr>
          <w:lang w:eastAsia="zh-CN"/>
        </w:rPr>
        <w:tab/>
      </w:r>
      <w:r>
        <w:rPr>
          <w:rFonts w:hint="eastAsia"/>
          <w:lang w:val="en-US" w:eastAsia="zh-CN"/>
        </w:rPr>
        <w:t>T</w:t>
      </w:r>
      <w:r>
        <w:rPr>
          <w:lang w:eastAsia="zh-CN"/>
        </w:rPr>
        <w:t>he body movement information (e.g. body motion or facial expressions) of a human user is used for rendering of the avatar of this user</w:t>
      </w:r>
      <w:r>
        <w:rPr>
          <w:lang w:val="en-US" w:eastAsia="zh-CN"/>
        </w:rPr>
        <w:t>.</w:t>
      </w:r>
    </w:p>
    <w:p w14:paraId="2D572BB2" w14:textId="464FDCB6" w:rsidR="00D4165C" w:rsidRDefault="00D4165C" w:rsidP="00AB4708">
      <w:pPr>
        <w:rPr>
          <w:lang w:eastAsia="zh-CN"/>
        </w:rPr>
      </w:pPr>
      <w:r>
        <w:rPr>
          <w:lang w:eastAsia="zh-CN"/>
        </w:rPr>
        <w:t xml:space="preserve">[PR 5.11.6.2-6] Subject to regulatory requirements, </w:t>
      </w:r>
      <w:r>
        <w:rPr>
          <w:rFonts w:hint="eastAsia"/>
          <w:lang w:val="en-US" w:eastAsia="zh-CN"/>
        </w:rPr>
        <w:t>user</w:t>
      </w:r>
      <w:r>
        <w:rPr>
          <w:lang w:val="en-US" w:eastAsia="zh-CN"/>
        </w:rPr>
        <w:t>’</w:t>
      </w:r>
      <w:r>
        <w:rPr>
          <w:rFonts w:hint="eastAsia"/>
          <w:lang w:val="en-US" w:eastAsia="zh-CN"/>
        </w:rPr>
        <w:t>s consent</w:t>
      </w:r>
      <w:r>
        <w:rPr>
          <w:lang w:eastAsia="zh-CN"/>
        </w:rPr>
        <w:t xml:space="preserve"> and operator’s policy, the IMS shall support the capabilities of rendering the avatar based on the body movement information (e.g. body motion or facial expression) of a human user.</w:t>
      </w:r>
    </w:p>
    <w:p w14:paraId="793C6AE9" w14:textId="0418A1DF" w:rsidR="000B3CE4" w:rsidRPr="001E4455" w:rsidRDefault="000B3CE4" w:rsidP="000B3CE4">
      <w:pPr>
        <w:pStyle w:val="Heading2"/>
      </w:pPr>
      <w:bookmarkStart w:id="646" w:name="_Toc120013076"/>
      <w:bookmarkStart w:id="647" w:name="_Toc120025194"/>
      <w:bookmarkStart w:id="648" w:name="_Toc120025349"/>
      <w:bookmarkStart w:id="649" w:name="_Toc120091427"/>
      <w:bookmarkStart w:id="650" w:name="_Toc129348915"/>
      <w:r>
        <w:t>5.17</w:t>
      </w:r>
      <w:r w:rsidRPr="000D6532">
        <w:tab/>
      </w:r>
      <w:r>
        <w:t xml:space="preserve">Work delegation to </w:t>
      </w:r>
      <w:r w:rsidRPr="004A0DF9">
        <w:t>autonomous virtual alter ego</w:t>
      </w:r>
      <w:bookmarkEnd w:id="646"/>
      <w:bookmarkEnd w:id="647"/>
      <w:bookmarkEnd w:id="648"/>
      <w:bookmarkEnd w:id="649"/>
      <w:bookmarkEnd w:id="650"/>
    </w:p>
    <w:p w14:paraId="1DDE5A6B" w14:textId="5F428E14" w:rsidR="000B3CE4" w:rsidRPr="001E4455" w:rsidRDefault="000B3CE4" w:rsidP="000B3CE4">
      <w:pPr>
        <w:pStyle w:val="Heading3"/>
      </w:pPr>
      <w:bookmarkStart w:id="651" w:name="_Toc120013077"/>
      <w:bookmarkStart w:id="652" w:name="_Toc120025195"/>
      <w:bookmarkStart w:id="653" w:name="_Toc120025350"/>
      <w:bookmarkStart w:id="654" w:name="_Toc120091428"/>
      <w:bookmarkStart w:id="655" w:name="_Toc129348916"/>
      <w:r w:rsidRPr="001E4455">
        <w:t>5.</w:t>
      </w:r>
      <w:r>
        <w:t>17</w:t>
      </w:r>
      <w:r w:rsidRPr="001E4455">
        <w:t>.1</w:t>
      </w:r>
      <w:r w:rsidRPr="001E4455">
        <w:tab/>
        <w:t>Description</w:t>
      </w:r>
      <w:bookmarkEnd w:id="651"/>
      <w:bookmarkEnd w:id="652"/>
      <w:bookmarkEnd w:id="653"/>
      <w:bookmarkEnd w:id="654"/>
      <w:bookmarkEnd w:id="655"/>
    </w:p>
    <w:p w14:paraId="763F7264" w14:textId="77777777" w:rsidR="000B3CE4" w:rsidRPr="001E4455" w:rsidRDefault="000B3CE4" w:rsidP="000B3CE4">
      <w:r w:rsidRPr="001E4455">
        <w:t>Artificial Intelligence (AI) is becoming more and more popular in many areas where especially humans cannot handle complicated tasks well (e.g., factory, vehicle, robot, mobile). This trend is likely to continue</w:t>
      </w:r>
      <w:r w:rsidRPr="001E4455">
        <w:rPr>
          <w:rFonts w:hint="eastAsia"/>
          <w:lang w:eastAsia="ja-JP"/>
        </w:rPr>
        <w:t>,</w:t>
      </w:r>
      <w:r w:rsidRPr="001E4455">
        <w:t xml:space="preserve"> and AI will be applied to even more areas. In addition to the rapid expansion of AI, the AI technology itself is</w:t>
      </w:r>
      <w:r w:rsidRPr="001E4455">
        <w:rPr>
          <w:rFonts w:hint="eastAsia"/>
          <w:lang w:eastAsia="ja-JP"/>
        </w:rPr>
        <w:t xml:space="preserve"> </w:t>
      </w:r>
      <w:r w:rsidRPr="001E4455">
        <w:rPr>
          <w:lang w:eastAsia="ja-JP"/>
        </w:rPr>
        <w:t>also</w:t>
      </w:r>
      <w:r w:rsidRPr="001E4455">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p>
    <w:p w14:paraId="7B145704" w14:textId="7A629B2B" w:rsidR="000B3CE4" w:rsidRDefault="000B3CE4" w:rsidP="000B3CE4">
      <w:pPr>
        <w:rPr>
          <w:lang w:eastAsia="ja-JP"/>
        </w:rPr>
      </w:pPr>
      <w:r w:rsidRPr="001E4455">
        <w:t>This use case proposes a communication with a</w:t>
      </w:r>
      <w:r>
        <w:t>n autonomous virtual alter ego</w:t>
      </w:r>
      <w:r w:rsidRPr="001E4455">
        <w:t>, which is a</w:t>
      </w:r>
      <w:r>
        <w:t>n AI-based digital representation</w:t>
      </w:r>
      <w:r>
        <w:rPr>
          <w:lang w:eastAsia="ja-JP"/>
        </w:rPr>
        <w:t xml:space="preserve"> acting</w:t>
      </w:r>
      <w:r w:rsidRPr="001E4455">
        <w:t xml:space="preserve"> </w:t>
      </w:r>
      <w:r>
        <w:t xml:space="preserve">autonomously on behalf of </w:t>
      </w:r>
      <w:r w:rsidRPr="001E4455">
        <w:t>a user herself/himself in the mobile metaverse services.</w:t>
      </w:r>
      <w:r w:rsidRPr="001E4455">
        <w:rPr>
          <w:rFonts w:hint="eastAsia"/>
          <w:lang w:eastAsia="ja-JP"/>
        </w:rPr>
        <w:t xml:space="preserve"> </w:t>
      </w:r>
      <w:r>
        <w:rPr>
          <w:lang w:eastAsia="ja-JP"/>
        </w:rPr>
        <w:t>For example, u</w:t>
      </w:r>
      <w:r w:rsidRPr="001E4455">
        <w:rPr>
          <w:lang w:eastAsia="ja-JP"/>
        </w:rPr>
        <w:t>ser's</w:t>
      </w:r>
      <w:r>
        <w:rPr>
          <w:lang w:eastAsia="ja-JP"/>
        </w:rPr>
        <w:t xml:space="preserve"> autonomous virtual alter ego autonomously sends a mail to clients on user’s behalf. Also, the alter ego can autonomously co</w:t>
      </w:r>
      <w:r w:rsidRPr="001E4455">
        <w:rPr>
          <w:lang w:eastAsia="ja-JP"/>
        </w:rPr>
        <w:t>mmunicate with</w:t>
      </w:r>
      <w:r>
        <w:rPr>
          <w:lang w:eastAsia="ja-JP"/>
        </w:rPr>
        <w:t xml:space="preserve"> the </w:t>
      </w:r>
      <w:r w:rsidRPr="001E4455">
        <w:rPr>
          <w:lang w:eastAsia="ja-JP"/>
        </w:rPr>
        <w:t>user, other</w:t>
      </w:r>
      <w:r>
        <w:rPr>
          <w:lang w:eastAsia="ja-JP"/>
        </w:rPr>
        <w:t xml:space="preserve"> physical</w:t>
      </w:r>
      <w:r w:rsidRPr="001E4455">
        <w:rPr>
          <w:lang w:eastAsia="ja-JP"/>
        </w:rPr>
        <w:t xml:space="preserve"> users, and other</w:t>
      </w:r>
      <w:r>
        <w:rPr>
          <w:lang w:eastAsia="ja-JP"/>
        </w:rPr>
        <w:t xml:space="preserve"> alter ego by using the network capabilities based on the user’s 3GPP subscription.</w:t>
      </w:r>
      <w:r w:rsidRPr="001E4455">
        <w:t xml:space="preserve"> </w:t>
      </w:r>
      <w:r>
        <w:t>Therefore</w:t>
      </w:r>
      <w:r w:rsidRPr="004A0DF9">
        <w:t xml:space="preserve">, the </w:t>
      </w:r>
      <w:r w:rsidR="009D424D">
        <w:t xml:space="preserve">use of network by the </w:t>
      </w:r>
      <w:r w:rsidRPr="004A0DF9">
        <w:t xml:space="preserve">alter ego has to be </w:t>
      </w:r>
      <w:r w:rsidR="009D424D">
        <w:t>captured</w:t>
      </w:r>
      <w:r w:rsidR="009D424D" w:rsidRPr="004A0DF9">
        <w:t xml:space="preserve"> </w:t>
      </w:r>
      <w:r w:rsidRPr="004A0DF9">
        <w:t xml:space="preserve">correctly by the network </w:t>
      </w:r>
      <w:r w:rsidR="009D424D">
        <w:t>from charging point of view</w:t>
      </w:r>
      <w:r w:rsidRPr="004A0DF9">
        <w:t>.</w:t>
      </w:r>
      <w:r>
        <w:t xml:space="preserve"> </w:t>
      </w:r>
    </w:p>
    <w:p w14:paraId="565B3BD9" w14:textId="77777777" w:rsidR="000B3CE4" w:rsidRPr="001E4455" w:rsidRDefault="000B3CE4" w:rsidP="000B3CE4">
      <w:r w:rsidRPr="001E4455">
        <w:t xml:space="preserve">All the experience and knowledge performed both in physical world and metaverse will be shared between </w:t>
      </w:r>
      <w:r>
        <w:t>the alter ego</w:t>
      </w:r>
      <w:r w:rsidRPr="001E4455">
        <w:t xml:space="preserve"> and its user, thus creating more than double the opportunities to play multiple roles simultaneously.</w:t>
      </w:r>
      <w:r>
        <w:t xml:space="preserve"> This autonomous virtual alter ego concept</w:t>
      </w:r>
      <w:r w:rsidRPr="001E4455">
        <w:t xml:space="preserve">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1E4455" w:rsidRDefault="000B3CE4" w:rsidP="000B3CE4">
      <w:pPr>
        <w:pStyle w:val="Heading3"/>
      </w:pPr>
      <w:bookmarkStart w:id="656" w:name="_Toc120013078"/>
      <w:bookmarkStart w:id="657" w:name="_Toc120025196"/>
      <w:bookmarkStart w:id="658" w:name="_Toc120025351"/>
      <w:bookmarkStart w:id="659" w:name="_Toc120091429"/>
      <w:bookmarkStart w:id="660" w:name="_Toc129348917"/>
      <w:r w:rsidRPr="001E4455">
        <w:t>5.</w:t>
      </w:r>
      <w:r>
        <w:t>17</w:t>
      </w:r>
      <w:r w:rsidRPr="001E4455">
        <w:t>.2</w:t>
      </w:r>
      <w:r w:rsidRPr="001E4455">
        <w:tab/>
        <w:t>Pre-conditions</w:t>
      </w:r>
      <w:bookmarkEnd w:id="656"/>
      <w:bookmarkEnd w:id="657"/>
      <w:bookmarkEnd w:id="658"/>
      <w:bookmarkEnd w:id="659"/>
      <w:bookmarkEnd w:id="660"/>
    </w:p>
    <w:p w14:paraId="65138227" w14:textId="5352E1D8" w:rsidR="000B3CE4" w:rsidRDefault="000B3CE4" w:rsidP="000B3CE4">
      <w:r w:rsidRPr="001E4455">
        <w:t>John</w:t>
      </w:r>
      <w:r w:rsidRPr="001E4455">
        <w:rPr>
          <w:rFonts w:hint="eastAsia"/>
          <w:lang w:eastAsia="ja-JP"/>
        </w:rPr>
        <w:t xml:space="preserve"> </w:t>
      </w:r>
      <w:r w:rsidRPr="001E4455">
        <w:rPr>
          <w:lang w:eastAsia="ja-JP"/>
        </w:rPr>
        <w:t>has</w:t>
      </w:r>
      <w:r>
        <w:rPr>
          <w:lang w:eastAsia="ja-JP"/>
        </w:rPr>
        <w:t xml:space="preserve"> a UE </w:t>
      </w:r>
      <w:r>
        <w:t>which has connectivity to 5GS based on subscription to MNO and</w:t>
      </w:r>
      <w:r w:rsidRPr="001E4455">
        <w:rPr>
          <w:lang w:eastAsia="ja-JP"/>
        </w:rPr>
        <w:t xml:space="preserve"> a</w:t>
      </w:r>
      <w:r w:rsidRPr="001E4455">
        <w:t xml:space="preserve"> contract with a</w:t>
      </w:r>
      <w:r>
        <w:t>n autonomous virtual alter ego</w:t>
      </w:r>
      <w:r w:rsidRPr="001E4455">
        <w:t xml:space="preserve"> service provider</w:t>
      </w:r>
      <w:r>
        <w:t>.</w:t>
      </w:r>
      <w:r w:rsidR="009D424D" w:rsidRPr="009D424D">
        <w:t xml:space="preserve"> </w:t>
      </w:r>
      <w:r w:rsidR="009D424D">
        <w:t>The service setting and parameters for this alter ego service are stored in the user’s subscription data.</w:t>
      </w:r>
    </w:p>
    <w:p w14:paraId="3875003D" w14:textId="77777777" w:rsidR="000B3CE4" w:rsidRDefault="000B3CE4" w:rsidP="000B3CE4">
      <w:r>
        <w:t>John’s virtual alter ego has been trained by the autonomous virtual alter ego service provider, so he can enjoy the alter ego application via his UE.</w:t>
      </w:r>
    </w:p>
    <w:p w14:paraId="7B96F77A" w14:textId="77777777" w:rsidR="000B3CE4" w:rsidRDefault="000B3CE4" w:rsidP="000B3CE4">
      <w:r>
        <w:t xml:space="preserve">There are two kinds of application servers. One is for alter ego application. The other is for other applications which the alter ego application connects for executing tasks. </w:t>
      </w:r>
    </w:p>
    <w:p w14:paraId="69A102EC" w14:textId="33E7BD74" w:rsidR="000B3CE4" w:rsidRDefault="000B3CE4" w:rsidP="000B3CE4">
      <w:pPr>
        <w:rPr>
          <w:noProof/>
        </w:rPr>
      </w:pPr>
      <w:r w:rsidRPr="004A0DF9">
        <w:rPr>
          <w:lang w:eastAsia="ja-JP"/>
        </w:rPr>
        <w:t xml:space="preserve">The autonomous virtual alter ego service provider is trusted by MNO, and the alter ego can </w:t>
      </w:r>
      <w:r w:rsidRPr="004A0DF9">
        <w:rPr>
          <w:noProof/>
        </w:rPr>
        <w:t>use the network capabilities autonomously based on user’s subscription to MNO.</w:t>
      </w:r>
      <w:r>
        <w:rPr>
          <w:noProof/>
        </w:rPr>
        <w:t xml:space="preserve"> </w:t>
      </w:r>
    </w:p>
    <w:p w14:paraId="60F9FE76" w14:textId="57591AAB" w:rsidR="000B3CE4" w:rsidRDefault="000B3CE4" w:rsidP="000B3CE4">
      <w:pPr>
        <w:keepLines/>
        <w:ind w:left="1135" w:hanging="851"/>
      </w:pPr>
      <w:r w:rsidRPr="00813443">
        <w:lastRenderedPageBreak/>
        <w:t>NOTE:</w:t>
      </w:r>
      <w:r w:rsidRPr="00813443">
        <w:tab/>
        <w:t>The </w:t>
      </w:r>
      <w:r>
        <w:t>autonomous virtual alter ego application server</w:t>
      </w:r>
      <w:r w:rsidRPr="00813443">
        <w:t> </w:t>
      </w:r>
      <w:r>
        <w:t>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D76C20" w:rsidRDefault="00D76C20" w:rsidP="00D76C20">
      <w:r>
        <w:t xml:space="preserve">The MNO offers a service enabler that allows John to </w:t>
      </w:r>
      <w:r w:rsidRPr="00B731C1">
        <w:t>request that the network limit how much resources his alter ego is able to consume on his behalf. The</w:t>
      </w:r>
      <w:r>
        <w:t xml:space="preserve"> service enabler also provides John with storage space that he can use to store application specific data and information about himself in the network. John is able to configure the enabler to give the virtual alter ego limited access to John’s information.</w:t>
      </w:r>
    </w:p>
    <w:p w14:paraId="71A3CFD4" w14:textId="773CE0F1" w:rsidR="000B3CE4" w:rsidRPr="001E4455" w:rsidRDefault="000B3CE4" w:rsidP="000B3CE4">
      <w:pPr>
        <w:pStyle w:val="Heading3"/>
        <w:rPr>
          <w:lang w:eastAsia="ja-JP"/>
        </w:rPr>
      </w:pPr>
      <w:bookmarkStart w:id="661" w:name="_Toc120013079"/>
      <w:bookmarkStart w:id="662" w:name="_Toc120025197"/>
      <w:bookmarkStart w:id="663" w:name="_Toc120025352"/>
      <w:bookmarkStart w:id="664" w:name="_Toc120091430"/>
      <w:bookmarkStart w:id="665" w:name="_Toc129348918"/>
      <w:r w:rsidRPr="001E4455">
        <w:rPr>
          <w:lang w:eastAsia="ja-JP"/>
        </w:rPr>
        <w:t>5.</w:t>
      </w:r>
      <w:r>
        <w:rPr>
          <w:lang w:eastAsia="ja-JP"/>
        </w:rPr>
        <w:t>17</w:t>
      </w:r>
      <w:r w:rsidRPr="001E4455">
        <w:rPr>
          <w:lang w:eastAsia="ja-JP"/>
        </w:rPr>
        <w:t>.3</w:t>
      </w:r>
      <w:r w:rsidRPr="001E4455">
        <w:rPr>
          <w:lang w:eastAsia="ja-JP"/>
        </w:rPr>
        <w:tab/>
        <w:t>Service Flows</w:t>
      </w:r>
      <w:bookmarkEnd w:id="661"/>
      <w:bookmarkEnd w:id="662"/>
      <w:bookmarkEnd w:id="663"/>
      <w:bookmarkEnd w:id="664"/>
      <w:bookmarkEnd w:id="665"/>
    </w:p>
    <w:p w14:paraId="3468E57D" w14:textId="66D73C5C" w:rsidR="000B3CE4" w:rsidRPr="000B3CE4" w:rsidRDefault="000B3CE4" w:rsidP="000B3CE4">
      <w:pPr>
        <w:pStyle w:val="B1"/>
      </w:pPr>
      <w:r>
        <w:t>1.</w:t>
      </w:r>
      <w:r>
        <w:tab/>
      </w:r>
      <w:r w:rsidRPr="000B3CE4">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0B3CE4" w:rsidRDefault="000B3CE4" w:rsidP="000B3CE4">
      <w:pPr>
        <w:pStyle w:val="B1"/>
      </w:pPr>
      <w:r>
        <w:t>2.</w:t>
      </w:r>
      <w:r>
        <w:tab/>
      </w:r>
      <w:r w:rsidRPr="000B3CE4">
        <w:t>His virtual alter ego checks the network resources on 5GS and computing resources on the alter ego server. Then it judges whether the requested task is able to be process or not.</w:t>
      </w:r>
      <w:r w:rsidR="00D76C20" w:rsidRPr="00D76C20">
        <w:t xml:space="preserve"> </w:t>
      </w:r>
      <w:r w:rsidR="00D76C20">
        <w:t xml:space="preserve">The virtual alter ego checks with </w:t>
      </w:r>
      <w:r w:rsidR="00D76C20" w:rsidRPr="00B731C1">
        <w:t>the enabler server to see what information about John it is able to access.</w:t>
      </w:r>
    </w:p>
    <w:p w14:paraId="1488400D" w14:textId="5C5BD64B" w:rsidR="000B3CE4" w:rsidRPr="000B3CE4" w:rsidRDefault="000B3CE4" w:rsidP="000B3CE4">
      <w:pPr>
        <w:pStyle w:val="B1"/>
      </w:pPr>
      <w:r>
        <w:t>3.</w:t>
      </w:r>
      <w:r>
        <w:tab/>
      </w:r>
      <w:r w:rsidRPr="000B3CE4">
        <w:t xml:space="preserve">If the alter ego can complete the tasks, </w:t>
      </w:r>
      <w:r w:rsidR="00D76C20" w:rsidRPr="00B731C1">
        <w:t>the information from the enabler server</w:t>
      </w:r>
      <w:r w:rsidR="00D76C20">
        <w:t xml:space="preserve"> is used to train the alter ego and </w:t>
      </w:r>
      <w:r w:rsidRPr="000B3CE4">
        <w:t>the alter ego starts the tasks. Otherwise, the alter ego proposes task examples it can do with current resources to him, so that John can reconsider the request. For example, the alter ego can only listen during the meeting and take some notes but can’t say anything.</w:t>
      </w:r>
      <w:r w:rsidR="00D76C20" w:rsidRPr="00D76C20">
        <w:t xml:space="preserve"> </w:t>
      </w:r>
      <w:r w:rsidR="00D76C20">
        <w:t>Once John and the alter ego agree on what task(s) the alter ego will perform, John silences, or turns his off his UE so that he can focus on the F2F meeting.</w:t>
      </w:r>
    </w:p>
    <w:p w14:paraId="4A0DEBE5" w14:textId="7B02C7A8" w:rsidR="000B3CE4" w:rsidRPr="007D166E" w:rsidRDefault="000B3CE4" w:rsidP="000B3CE4">
      <w:pPr>
        <w:pStyle w:val="B1"/>
      </w:pPr>
      <w:r>
        <w:t>4.</w:t>
      </w:r>
      <w:r>
        <w:tab/>
      </w:r>
      <w:r w:rsidRPr="000B3CE4">
        <w:t>Before the alter ego attends the meeting, it accesses the web meeting server as John’s alter ego via internet or 5GS by receiving the permission from John and web meeting server. When the company internal information or some other information is needed for the meeting, the alter ego</w:t>
      </w:r>
      <w:r w:rsidRPr="007D166E">
        <w:t xml:space="preserve"> </w:t>
      </w:r>
      <w:r w:rsidR="00D76C20" w:rsidRPr="00CA0D0E">
        <w:t xml:space="preserve">asks the enabler to permit access to the information or </w:t>
      </w:r>
      <w:r w:rsidRPr="007D166E">
        <w:t>asks John to permit the access to them.</w:t>
      </w:r>
    </w:p>
    <w:p w14:paraId="131F7A60" w14:textId="457C2721" w:rsidR="000B3CE4" w:rsidRPr="000B3CE4" w:rsidRDefault="000B3CE4" w:rsidP="000B3CE4">
      <w:pPr>
        <w:pStyle w:val="B1"/>
      </w:pPr>
      <w:r>
        <w:t>5.</w:t>
      </w:r>
      <w:r>
        <w:tab/>
      </w:r>
      <w:r w:rsidRPr="000B3CE4">
        <w:t xml:space="preserve">At the meeting, the alter ego explains something, makes some questions/comments to other attendees (including physical humans and other virtual alter egos). </w:t>
      </w:r>
    </w:p>
    <w:p w14:paraId="39A6619C" w14:textId="7058C4DC" w:rsidR="000B3CE4" w:rsidRDefault="000B3CE4" w:rsidP="000B3CE4">
      <w:pPr>
        <w:pStyle w:val="B1"/>
      </w:pPr>
      <w:r>
        <w:t>6.</w:t>
      </w:r>
      <w:r>
        <w:tab/>
      </w:r>
      <w:r w:rsidRPr="000B3CE4">
        <w:t>After the meeting, the alter ego autonomously reports to John via 5GS by message or on call. He looks or listens to the report and retu</w:t>
      </w:r>
      <w:r w:rsidRPr="007D166E">
        <w:t>rns feedback and new requests by message or on call if any.</w:t>
      </w:r>
    </w:p>
    <w:p w14:paraId="18850E28" w14:textId="1930FAE5" w:rsidR="009D424D" w:rsidRPr="007D166E" w:rsidRDefault="009D424D" w:rsidP="000B3CE4">
      <w:pPr>
        <w:pStyle w:val="B1"/>
      </w:pPr>
      <w:r>
        <w:t>7.</w:t>
      </w:r>
      <w:r>
        <w:tab/>
        <w:t>When the alter ego communicates via 5GS, the charging information is collected and linked to user’s charging information to charge the user subscribing the alter ego service.</w:t>
      </w:r>
    </w:p>
    <w:p w14:paraId="3EFB6202" w14:textId="77777777" w:rsidR="000B3CE4" w:rsidRDefault="000B3CE4" w:rsidP="000B3CE4">
      <w:r w:rsidRPr="00813443">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2035" cy="2638425"/>
                    </a:xfrm>
                    <a:prstGeom prst="rect">
                      <a:avLst/>
                    </a:prstGeom>
                  </pic:spPr>
                </pic:pic>
              </a:graphicData>
            </a:graphic>
          </wp:inline>
        </w:drawing>
      </w:r>
    </w:p>
    <w:p w14:paraId="4CEBB361" w14:textId="5CB1D34E" w:rsidR="000B3CE4" w:rsidRPr="00276223" w:rsidRDefault="000B3CE4" w:rsidP="000B3CE4">
      <w:pPr>
        <w:keepLines/>
        <w:spacing w:after="240"/>
        <w:jc w:val="center"/>
        <w:rPr>
          <w:rFonts w:ascii="Arial" w:hAnsi="Arial"/>
          <w:b/>
        </w:rPr>
      </w:pPr>
      <w:r w:rsidRPr="00813443">
        <w:rPr>
          <w:rFonts w:ascii="Arial" w:hAnsi="Arial"/>
          <w:b/>
        </w:rPr>
        <w:t>Figure 5.</w:t>
      </w:r>
      <w:r w:rsidR="007D166E">
        <w:rPr>
          <w:rFonts w:ascii="Arial" w:hAnsi="Arial"/>
          <w:b/>
        </w:rPr>
        <w:t>17</w:t>
      </w:r>
      <w:r w:rsidRPr="00813443">
        <w:rPr>
          <w:rFonts w:ascii="Arial" w:hAnsi="Arial"/>
          <w:b/>
        </w:rPr>
        <w:t xml:space="preserve">.3-1: </w:t>
      </w:r>
      <w:r>
        <w:rPr>
          <w:rFonts w:ascii="Arial" w:hAnsi="Arial"/>
          <w:b/>
        </w:rPr>
        <w:t>Alter Ego</w:t>
      </w:r>
      <w:r w:rsidRPr="00813443">
        <w:rPr>
          <w:rFonts w:ascii="Arial" w:hAnsi="Arial"/>
          <w:b/>
        </w:rPr>
        <w:t xml:space="preserve"> Service Flow</w:t>
      </w:r>
    </w:p>
    <w:p w14:paraId="094D631D" w14:textId="65D20622" w:rsidR="000B3CE4" w:rsidRPr="001E4455" w:rsidRDefault="000B3CE4" w:rsidP="000B3CE4">
      <w:pPr>
        <w:pStyle w:val="Heading3"/>
        <w:rPr>
          <w:lang w:eastAsia="ja-JP"/>
        </w:rPr>
      </w:pPr>
      <w:bookmarkStart w:id="666" w:name="_Toc120013080"/>
      <w:bookmarkStart w:id="667" w:name="_Toc120025198"/>
      <w:bookmarkStart w:id="668" w:name="_Toc120025353"/>
      <w:bookmarkStart w:id="669" w:name="_Toc120091431"/>
      <w:bookmarkStart w:id="670" w:name="_Toc129348919"/>
      <w:r w:rsidRPr="001E4455">
        <w:rPr>
          <w:lang w:eastAsia="ja-JP"/>
        </w:rPr>
        <w:lastRenderedPageBreak/>
        <w:t>5.</w:t>
      </w:r>
      <w:r>
        <w:rPr>
          <w:lang w:eastAsia="ja-JP"/>
        </w:rPr>
        <w:t>17</w:t>
      </w:r>
      <w:r w:rsidRPr="001E4455">
        <w:rPr>
          <w:lang w:eastAsia="ja-JP"/>
        </w:rPr>
        <w:t>.4</w:t>
      </w:r>
      <w:r w:rsidRPr="001E4455">
        <w:rPr>
          <w:lang w:eastAsia="ja-JP"/>
        </w:rPr>
        <w:tab/>
        <w:t>Post-conditions</w:t>
      </w:r>
      <w:bookmarkEnd w:id="666"/>
      <w:bookmarkEnd w:id="667"/>
      <w:bookmarkEnd w:id="668"/>
      <w:bookmarkEnd w:id="669"/>
      <w:bookmarkEnd w:id="670"/>
    </w:p>
    <w:p w14:paraId="78DFFEF6" w14:textId="77777777" w:rsidR="000B3CE4" w:rsidRPr="001E4455" w:rsidRDefault="000B3CE4" w:rsidP="000B3CE4">
      <w:pPr>
        <w:rPr>
          <w:lang w:eastAsia="ja-JP"/>
        </w:rPr>
      </w:pPr>
      <w:r>
        <w:rPr>
          <w:lang w:eastAsia="ja-JP"/>
        </w:rPr>
        <w:t>After receiving the feedback from John, t</w:t>
      </w:r>
      <w:r w:rsidRPr="007A602B">
        <w:rPr>
          <w:lang w:eastAsia="ja-JP"/>
        </w:rPr>
        <w:t>he alter ego is retrained.</w:t>
      </w:r>
      <w:r>
        <w:rPr>
          <w:lang w:eastAsia="ja-JP"/>
        </w:rPr>
        <w:t xml:space="preserve"> Then, t</w:t>
      </w:r>
      <w:r w:rsidRPr="001E4455">
        <w:rPr>
          <w:lang w:eastAsia="ja-JP"/>
        </w:rPr>
        <w:t xml:space="preserve">he </w:t>
      </w:r>
      <w:r>
        <w:rPr>
          <w:lang w:eastAsia="ja-JP"/>
        </w:rPr>
        <w:t xml:space="preserve">autonomous virtual alter ego becomes more accurate and </w:t>
      </w:r>
      <w:r w:rsidRPr="001E4455">
        <w:rPr>
          <w:lang w:eastAsia="ja-JP"/>
        </w:rPr>
        <w:t>finishes the tasks much more immediately. As a result, the time available to him in life is more than doubled.</w:t>
      </w:r>
    </w:p>
    <w:p w14:paraId="444522BF" w14:textId="6E05032B" w:rsidR="000B3CE4" w:rsidRPr="001E4455" w:rsidRDefault="000B3CE4" w:rsidP="000B3CE4">
      <w:pPr>
        <w:pStyle w:val="Heading3"/>
      </w:pPr>
      <w:bookmarkStart w:id="671" w:name="_Toc120013081"/>
      <w:bookmarkStart w:id="672" w:name="_Toc120025199"/>
      <w:bookmarkStart w:id="673" w:name="_Toc120025354"/>
      <w:bookmarkStart w:id="674" w:name="_Toc120091432"/>
      <w:bookmarkStart w:id="675" w:name="_Toc129348920"/>
      <w:r w:rsidRPr="001E4455">
        <w:t>5.</w:t>
      </w:r>
      <w:r>
        <w:t>17</w:t>
      </w:r>
      <w:r w:rsidRPr="001E4455">
        <w:t>.5</w:t>
      </w:r>
      <w:r w:rsidRPr="001E4455">
        <w:tab/>
        <w:t>Existing features partly or fully covering the use case functionality</w:t>
      </w:r>
      <w:bookmarkEnd w:id="671"/>
      <w:bookmarkEnd w:id="672"/>
      <w:bookmarkEnd w:id="673"/>
      <w:bookmarkEnd w:id="674"/>
      <w:bookmarkEnd w:id="675"/>
    </w:p>
    <w:p w14:paraId="2B52CB23" w14:textId="1BDDE13E" w:rsidR="000B3CE4" w:rsidRDefault="000B3CE4" w:rsidP="000B3CE4">
      <w:pPr>
        <w:rPr>
          <w:lang w:eastAsia="ja-JP"/>
        </w:rPr>
      </w:pPr>
      <w:r w:rsidRPr="004A0DF9">
        <w:rPr>
          <w:rFonts w:hint="eastAsia"/>
          <w:lang w:eastAsia="ja-JP"/>
        </w:rPr>
        <w:t>AIML</w:t>
      </w:r>
      <w:r w:rsidRPr="004A0DF9">
        <w:rPr>
          <w:lang w:eastAsia="ja-JP"/>
        </w:rPr>
        <w:t xml:space="preserve"> model transfer frameworks documented in TR 23.700-80</w:t>
      </w:r>
      <w:r>
        <w:rPr>
          <w:lang w:eastAsia="ja-JP"/>
        </w:rPr>
        <w:t xml:space="preserve"> [51]</w:t>
      </w:r>
      <w:r w:rsidRPr="004A0DF9">
        <w:rPr>
          <w:lang w:eastAsia="ja-JP"/>
        </w:rPr>
        <w:t xml:space="preserve"> can be applied to this use case.</w:t>
      </w:r>
    </w:p>
    <w:p w14:paraId="2247B7B6" w14:textId="007C6946" w:rsidR="000B3CE4" w:rsidRDefault="000B3CE4" w:rsidP="000B3CE4">
      <w:pPr>
        <w:rPr>
          <w:lang w:eastAsia="ja-JP"/>
        </w:rPr>
      </w:pPr>
      <w:r>
        <w:rPr>
          <w:rFonts w:hint="eastAsia"/>
          <w:lang w:eastAsia="ja-JP"/>
        </w:rPr>
        <w:t>I</w:t>
      </w:r>
      <w:r>
        <w:rPr>
          <w:lang w:eastAsia="ja-JP"/>
        </w:rPr>
        <w:t>MS MMTEL services documented in TS 22.173 [3] can be applied to this use case.</w:t>
      </w:r>
    </w:p>
    <w:p w14:paraId="506CD5D5" w14:textId="033B8ACF" w:rsidR="000B3CE4" w:rsidRPr="001E4455" w:rsidRDefault="000B3CE4" w:rsidP="000B3CE4">
      <w:pPr>
        <w:pStyle w:val="Heading3"/>
        <w:rPr>
          <w:noProof/>
        </w:rPr>
      </w:pPr>
      <w:bookmarkStart w:id="676" w:name="_Toc120013082"/>
      <w:bookmarkStart w:id="677" w:name="_Toc120025200"/>
      <w:bookmarkStart w:id="678" w:name="_Toc120025355"/>
      <w:bookmarkStart w:id="679" w:name="_Toc120091433"/>
      <w:bookmarkStart w:id="680" w:name="_Toc129348921"/>
      <w:r w:rsidRPr="001E4455">
        <w:t>5.</w:t>
      </w:r>
      <w:r>
        <w:t>17</w:t>
      </w:r>
      <w:r w:rsidRPr="001E4455">
        <w:t>.6</w:t>
      </w:r>
      <w:r w:rsidRPr="001E4455">
        <w:tab/>
        <w:t>Potential New Requirements needed to support the use case</w:t>
      </w:r>
      <w:bookmarkEnd w:id="676"/>
      <w:bookmarkEnd w:id="677"/>
      <w:bookmarkEnd w:id="678"/>
      <w:bookmarkEnd w:id="679"/>
      <w:bookmarkEnd w:id="680"/>
    </w:p>
    <w:p w14:paraId="7A543B32" w14:textId="4B94E456" w:rsidR="000B3CE4" w:rsidRDefault="000B3CE4" w:rsidP="000B3CE4">
      <w:pPr>
        <w:rPr>
          <w:noProof/>
          <w:lang w:eastAsia="ja-JP"/>
        </w:rPr>
      </w:pPr>
      <w:r>
        <w:rPr>
          <w:rFonts w:hint="eastAsia"/>
          <w:noProof/>
          <w:lang w:eastAsia="ja-JP"/>
        </w:rPr>
        <w:t>[</w:t>
      </w:r>
      <w:r>
        <w:rPr>
          <w:noProof/>
          <w:lang w:eastAsia="ja-JP"/>
        </w:rPr>
        <w:t xml:space="preserve">PR 5.17.6-1] The 5G system shall be able to </w:t>
      </w:r>
      <w:r w:rsidR="009D424D">
        <w:rPr>
          <w:noProof/>
          <w:lang w:eastAsia="ja-JP"/>
        </w:rPr>
        <w:t xml:space="preserve">provide a unique identifier to each </w:t>
      </w:r>
      <w:r>
        <w:rPr>
          <w:noProof/>
          <w:lang w:eastAsia="ja-JP"/>
        </w:rPr>
        <w:t xml:space="preserve">digital </w:t>
      </w:r>
      <w:r w:rsidR="009D424D">
        <w:rPr>
          <w:noProof/>
          <w:lang w:eastAsia="ja-JP"/>
        </w:rPr>
        <w:t>representation associated with the subscriber</w:t>
      </w:r>
      <w:r>
        <w:rPr>
          <w:noProof/>
          <w:lang w:eastAsia="ja-JP"/>
        </w:rPr>
        <w:t>.</w:t>
      </w:r>
    </w:p>
    <w:p w14:paraId="0C6FDFCF" w14:textId="2A088DDC" w:rsidR="000B3CE4" w:rsidRPr="001E0655" w:rsidRDefault="000B3CE4" w:rsidP="000B3CE4">
      <w:pPr>
        <w:pStyle w:val="EditorsNote"/>
        <w:rPr>
          <w:noProof/>
          <w:lang w:eastAsia="ja-JP"/>
        </w:rPr>
      </w:pPr>
    </w:p>
    <w:p w14:paraId="3AE9B861" w14:textId="4B822E10" w:rsidR="000B3CE4" w:rsidRPr="00031F6F" w:rsidRDefault="000B3CE4" w:rsidP="000B3CE4">
      <w:pPr>
        <w:rPr>
          <w:noProof/>
          <w:lang w:eastAsia="ja-JP"/>
        </w:rPr>
      </w:pPr>
      <w:r>
        <w:rPr>
          <w:noProof/>
          <w:lang w:eastAsia="ja-JP"/>
        </w:rPr>
        <w:t xml:space="preserve">[PR 5.17.6-2] The 5G system shall be able to consider service settings and parameters specific to a digital </w:t>
      </w:r>
      <w:r w:rsidR="009D424D">
        <w:rPr>
          <w:noProof/>
          <w:lang w:eastAsia="ja-JP"/>
        </w:rPr>
        <w:t xml:space="preserve">representation </w:t>
      </w:r>
      <w:r>
        <w:rPr>
          <w:noProof/>
          <w:lang w:eastAsia="ja-JP"/>
        </w:rPr>
        <w:t xml:space="preserve">in a user’s subscription data, when delivering a service to the digital </w:t>
      </w:r>
      <w:r w:rsidR="009D424D">
        <w:rPr>
          <w:noProof/>
          <w:lang w:eastAsia="ja-JP"/>
        </w:rPr>
        <w:t>representation</w:t>
      </w:r>
      <w:r>
        <w:rPr>
          <w:noProof/>
          <w:lang w:eastAsia="ja-JP"/>
        </w:rPr>
        <w:t>.</w:t>
      </w:r>
    </w:p>
    <w:p w14:paraId="33533336" w14:textId="64FCEADD" w:rsidR="000B3CE4" w:rsidRDefault="000B3CE4" w:rsidP="000B3CE4">
      <w:pPr>
        <w:pStyle w:val="EditorsNote"/>
        <w:rPr>
          <w:noProof/>
          <w:lang w:eastAsia="ja-JP"/>
        </w:rPr>
      </w:pPr>
      <w:r>
        <w:rPr>
          <w:noProof/>
          <w:lang w:eastAsia="ja-JP"/>
        </w:rPr>
        <w:t>Editor's Note: This requirement is FFS.</w:t>
      </w:r>
    </w:p>
    <w:p w14:paraId="1CF1A107" w14:textId="77777777" w:rsidR="00D76C20" w:rsidRDefault="00D76C20" w:rsidP="00D76C20">
      <w:pPr>
        <w:rPr>
          <w:noProof/>
          <w:lang w:eastAsia="ja-JP"/>
        </w:rPr>
      </w:pPr>
      <w:r w:rsidRPr="00B731C1">
        <w:rPr>
          <w:rFonts w:hint="eastAsia"/>
          <w:noProof/>
          <w:lang w:eastAsia="ja-JP"/>
        </w:rPr>
        <w:t>[</w:t>
      </w:r>
      <w:r w:rsidRPr="00B731C1">
        <w:rPr>
          <w:noProof/>
          <w:lang w:eastAsia="ja-JP"/>
        </w:rPr>
        <w:t>PR 5.17.6-</w:t>
      </w:r>
      <w:r>
        <w:rPr>
          <w:noProof/>
          <w:lang w:eastAsia="ja-JP"/>
        </w:rPr>
        <w:t>3</w:t>
      </w:r>
      <w:r w:rsidRPr="00B731C1">
        <w:rPr>
          <w:noProof/>
          <w:lang w:eastAsia="ja-JP"/>
        </w:rPr>
        <w:t xml:space="preserve">] The 5G system shall be able to </w:t>
      </w:r>
      <w:bookmarkStart w:id="681" w:name="_Hlk126687240"/>
      <w:r w:rsidRPr="00B731C1">
        <w:rPr>
          <w:noProof/>
          <w:lang w:eastAsia="ja-JP"/>
        </w:rPr>
        <w:t>authorize a digital entity’s level of access to a user’s data</w:t>
      </w:r>
      <w:bookmarkEnd w:id="681"/>
      <w:r w:rsidRPr="00B731C1">
        <w:rPr>
          <w:noProof/>
          <w:lang w:eastAsia="ja-JP"/>
        </w:rPr>
        <w:t xml:space="preserve"> stored at the enabler server.</w:t>
      </w:r>
    </w:p>
    <w:p w14:paraId="7CBB519F" w14:textId="77777777" w:rsidR="00D76C20" w:rsidRPr="00861AEB" w:rsidRDefault="00D76C20" w:rsidP="00D76C20">
      <w:pPr>
        <w:pStyle w:val="EditorsNote"/>
        <w:rPr>
          <w:noProof/>
          <w:lang w:eastAsia="ja-JP"/>
        </w:rPr>
      </w:pPr>
      <w:r w:rsidRPr="00861AEB">
        <w:rPr>
          <w:noProof/>
          <w:lang w:eastAsia="ja-JP"/>
        </w:rPr>
        <w:t>Editor’s note: The defin</w:t>
      </w:r>
      <w:r>
        <w:rPr>
          <w:noProof/>
          <w:lang w:eastAsia="ja-JP"/>
        </w:rPr>
        <w:t>i</w:t>
      </w:r>
      <w:r w:rsidRPr="00861AEB">
        <w:rPr>
          <w:noProof/>
          <w:lang w:eastAsia="ja-JP"/>
        </w:rPr>
        <w:t>tion of enabler server is FFS</w:t>
      </w:r>
    </w:p>
    <w:p w14:paraId="55CAFD58" w14:textId="5B4C5AEC" w:rsidR="00D76C20" w:rsidRDefault="00D76C20" w:rsidP="000B3CE4">
      <w:pPr>
        <w:pStyle w:val="EditorsNote"/>
        <w:rPr>
          <w:noProof/>
          <w:lang w:eastAsia="ja-JP"/>
        </w:rPr>
      </w:pPr>
      <w:r w:rsidRPr="00861AEB">
        <w:rPr>
          <w:noProof/>
          <w:lang w:eastAsia="ja-JP"/>
        </w:rPr>
        <w:t>Editor’s note: The relationship between digital entity, digital representation and user identity is FFS</w:t>
      </w:r>
      <w:r w:rsidR="009D424D">
        <w:rPr>
          <w:noProof/>
          <w:lang w:eastAsia="ja-JP"/>
        </w:rPr>
        <w:t>.</w:t>
      </w:r>
    </w:p>
    <w:p w14:paraId="7F8CEE92" w14:textId="3BA36868" w:rsidR="009D424D" w:rsidRDefault="009D424D" w:rsidP="009D424D">
      <w:pPr>
        <w:rPr>
          <w:noProof/>
          <w:lang w:eastAsia="ja-JP"/>
        </w:rPr>
      </w:pPr>
      <w:r>
        <w:rPr>
          <w:rFonts w:hint="eastAsia"/>
          <w:noProof/>
          <w:lang w:eastAsia="ja-JP"/>
        </w:rPr>
        <w:t>[</w:t>
      </w:r>
      <w:r>
        <w:rPr>
          <w:noProof/>
          <w:lang w:eastAsia="ja-JP"/>
        </w:rPr>
        <w:t>PR 5.17.6-4] The 5G system shall be able to collect charging information of a digital representation for the communication via 5G</w:t>
      </w:r>
      <w:r>
        <w:rPr>
          <w:rFonts w:hint="eastAsia"/>
          <w:noProof/>
          <w:lang w:eastAsia="ja-JP"/>
        </w:rPr>
        <w:t xml:space="preserve"> </w:t>
      </w:r>
      <w:r>
        <w:rPr>
          <w:noProof/>
          <w:lang w:eastAsia="ja-JP"/>
        </w:rPr>
        <w:t>system.</w:t>
      </w:r>
    </w:p>
    <w:p w14:paraId="5CA94867" w14:textId="77777777" w:rsidR="009D424D" w:rsidRDefault="009D424D" w:rsidP="009D424D">
      <w:pPr>
        <w:pStyle w:val="EditorsNote"/>
        <w:rPr>
          <w:noProof/>
          <w:lang w:eastAsia="ja-JP"/>
        </w:rPr>
      </w:pPr>
      <w:r>
        <w:rPr>
          <w:noProof/>
          <w:lang w:eastAsia="ja-JP"/>
        </w:rPr>
        <w:t>Editor's Note: This requirement is FFS.</w:t>
      </w:r>
    </w:p>
    <w:p w14:paraId="654B90E0" w14:textId="2D1ED2B2" w:rsidR="009D424D" w:rsidRDefault="009D424D" w:rsidP="009D424D">
      <w:pPr>
        <w:rPr>
          <w:noProof/>
          <w:lang w:eastAsia="ja-JP"/>
        </w:rPr>
      </w:pPr>
      <w:r>
        <w:rPr>
          <w:noProof/>
          <w:lang w:eastAsia="ja-JP"/>
        </w:rPr>
        <w:t>[PR 5.17.6-5] The 5G system shall be able to provide services based on the mapping between a user’s subscription data and digital representation.</w:t>
      </w:r>
    </w:p>
    <w:p w14:paraId="1F01CC13" w14:textId="77777777" w:rsidR="009D424D" w:rsidRPr="00467B75" w:rsidRDefault="009D424D" w:rsidP="009D424D">
      <w:pPr>
        <w:pStyle w:val="EditorsNote"/>
        <w:rPr>
          <w:noProof/>
          <w:lang w:eastAsia="ja-JP"/>
        </w:rPr>
      </w:pPr>
      <w:r>
        <w:rPr>
          <w:noProof/>
          <w:lang w:eastAsia="ja-JP"/>
        </w:rPr>
        <w:t>Editor's Note: This requirement is FFS.</w:t>
      </w:r>
    </w:p>
    <w:p w14:paraId="22FEC18E" w14:textId="456AAC05" w:rsidR="009D424D" w:rsidRDefault="009D424D" w:rsidP="009D424D">
      <w:pPr>
        <w:rPr>
          <w:noProof/>
          <w:lang w:eastAsia="ja-JP"/>
        </w:rPr>
      </w:pPr>
      <w:r>
        <w:rPr>
          <w:noProof/>
          <w:lang w:eastAsia="ja-JP"/>
        </w:rPr>
        <w:t>[PR 5.17.6-6] The 5G system shall be able to identify the user (e.g. owner, non-owner) of a digital representation accessing services of the network.</w:t>
      </w:r>
    </w:p>
    <w:p w14:paraId="1B48FA96" w14:textId="7B29100E" w:rsidR="009D424D" w:rsidRPr="00031F6F" w:rsidRDefault="009D424D" w:rsidP="000B3CE4">
      <w:pPr>
        <w:pStyle w:val="EditorsNote"/>
        <w:rPr>
          <w:noProof/>
          <w:lang w:eastAsia="ja-JP"/>
        </w:rPr>
      </w:pPr>
      <w:r>
        <w:rPr>
          <w:noProof/>
          <w:lang w:eastAsia="ja-JP"/>
        </w:rPr>
        <w:t>Editor's Note: This requirement is FFS.</w:t>
      </w:r>
    </w:p>
    <w:p w14:paraId="1BBBCB76" w14:textId="0F79DD9E" w:rsidR="007D166E" w:rsidRPr="000D6532" w:rsidRDefault="007D166E" w:rsidP="007D166E">
      <w:pPr>
        <w:pStyle w:val="Heading2"/>
      </w:pPr>
      <w:bookmarkStart w:id="682" w:name="_Toc120013083"/>
      <w:bookmarkStart w:id="683" w:name="_Toc120025201"/>
      <w:bookmarkStart w:id="684" w:name="_Toc120025356"/>
      <w:bookmarkStart w:id="685" w:name="_Toc120091434"/>
      <w:bookmarkStart w:id="686" w:name="_Toc129348922"/>
      <w:r>
        <w:t>5</w:t>
      </w:r>
      <w:r w:rsidRPr="000D6532">
        <w:t>.</w:t>
      </w:r>
      <w:r>
        <w:t>18</w:t>
      </w:r>
      <w:r w:rsidRPr="000D6532">
        <w:tab/>
        <w:t xml:space="preserve">Use case </w:t>
      </w:r>
      <w:r>
        <w:t>on virtual meeting room in financial services</w:t>
      </w:r>
      <w:bookmarkEnd w:id="682"/>
      <w:bookmarkEnd w:id="683"/>
      <w:bookmarkEnd w:id="684"/>
      <w:bookmarkEnd w:id="685"/>
      <w:bookmarkEnd w:id="686"/>
    </w:p>
    <w:p w14:paraId="0E79211F" w14:textId="0A5A66E2" w:rsidR="007D166E" w:rsidRPr="000D6532" w:rsidRDefault="007D166E" w:rsidP="007D166E">
      <w:pPr>
        <w:pStyle w:val="Heading3"/>
      </w:pPr>
      <w:bookmarkStart w:id="687" w:name="_Toc120013084"/>
      <w:bookmarkStart w:id="688" w:name="_Toc120025202"/>
      <w:bookmarkStart w:id="689" w:name="_Toc120025357"/>
      <w:bookmarkStart w:id="690" w:name="_Toc120091435"/>
      <w:bookmarkStart w:id="691" w:name="_Toc129348923"/>
      <w:r>
        <w:t>5</w:t>
      </w:r>
      <w:r w:rsidRPr="000D6532">
        <w:t>.</w:t>
      </w:r>
      <w:r>
        <w:t>18</w:t>
      </w:r>
      <w:r w:rsidRPr="000D6532">
        <w:t>.1</w:t>
      </w:r>
      <w:r w:rsidRPr="000D6532">
        <w:tab/>
        <w:t>Description</w:t>
      </w:r>
      <w:bookmarkEnd w:id="687"/>
      <w:bookmarkEnd w:id="688"/>
      <w:bookmarkEnd w:id="689"/>
      <w:bookmarkEnd w:id="690"/>
      <w:bookmarkEnd w:id="691"/>
    </w:p>
    <w:p w14:paraId="57F85F07" w14:textId="5C2E004A"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r w:rsidR="00973BEF">
        <w:t xml:space="preserve">offered by a mobile </w:t>
      </w:r>
      <w:r>
        <w:t>metaverse</w:t>
      </w:r>
      <w:r w:rsidR="00973BEF">
        <w:t xml:space="preserve"> service</w:t>
      </w:r>
      <w:r>
        <w:t xml:space="preserve"> can solve this limitation.</w:t>
      </w:r>
    </w:p>
    <w:p w14:paraId="6E62754B" w14:textId="1129C292" w:rsidR="007D166E" w:rsidRDefault="007D166E" w:rsidP="007D166E">
      <w:r>
        <w:t xml:space="preserve">The virtual banking space can be designed by the consumers based on their user preference. Consumers can be represented by their </w:t>
      </w:r>
      <w:r w:rsidR="00C87C00">
        <w:t xml:space="preserve">digital representations (e.g. </w:t>
      </w:r>
      <w:r>
        <w:t>avatars</w:t>
      </w:r>
      <w:r w:rsidR="00C87C00">
        <w:t>)</w:t>
      </w:r>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692" w:name="_Toc120013085"/>
      <w:bookmarkStart w:id="693" w:name="_Toc120025203"/>
      <w:bookmarkStart w:id="694" w:name="_Toc120025358"/>
      <w:bookmarkStart w:id="695" w:name="_Toc120091436"/>
      <w:bookmarkStart w:id="696" w:name="_Toc129348924"/>
      <w:r>
        <w:lastRenderedPageBreak/>
        <w:t>5</w:t>
      </w:r>
      <w:r w:rsidRPr="000D6532">
        <w:t>.</w:t>
      </w:r>
      <w:r>
        <w:t>18</w:t>
      </w:r>
      <w:r w:rsidRPr="000D6532">
        <w:t>.2</w:t>
      </w:r>
      <w:r w:rsidRPr="000D6532">
        <w:tab/>
        <w:t>Pre-conditions</w:t>
      </w:r>
      <w:bookmarkEnd w:id="692"/>
      <w:bookmarkEnd w:id="693"/>
      <w:bookmarkEnd w:id="694"/>
      <w:bookmarkEnd w:id="695"/>
      <w:bookmarkEnd w:id="696"/>
    </w:p>
    <w:p w14:paraId="30C06983" w14:textId="15B6EE0E" w:rsidR="007D166E" w:rsidRPr="000D6532" w:rsidRDefault="007D166E" w:rsidP="007D166E">
      <w:pPr>
        <w:rPr>
          <w:rFonts w:eastAsia="Calibri"/>
        </w:rPr>
      </w:pPr>
      <w:r>
        <w:t xml:space="preserve">Each user has a unique </w:t>
      </w:r>
      <w:r w:rsidR="00C87C00">
        <w:t xml:space="preserve">digital representation (e.g. </w:t>
      </w:r>
      <w:r>
        <w:t>avatar</w:t>
      </w:r>
      <w:r w:rsidR="00C87C00">
        <w:t>)</w:t>
      </w:r>
      <w:r>
        <w:t xml:space="preserve"> in the mobile metaverse service. Bank R provides consumers a virtual bank as a </w:t>
      </w:r>
      <w:r w:rsidR="00C87C00">
        <w:t xml:space="preserve">mobile </w:t>
      </w:r>
      <w:r>
        <w:t>metaverse service</w:t>
      </w:r>
      <w:r w:rsidR="00C87C00">
        <w:t xml:space="preserve"> as a location agnostic service experience</w:t>
      </w:r>
      <w:r>
        <w:t xml:space="preserve">. This service requires a high level of security in mobile communication as the content is sensitive. Users have their own </w:t>
      </w:r>
      <w:r w:rsidR="00C87C00">
        <w:t xml:space="preserve">digital representations (e.g. </w:t>
      </w:r>
      <w:r>
        <w:t>avatars</w:t>
      </w:r>
      <w:r w:rsidR="00C87C00">
        <w:t>)</w:t>
      </w:r>
      <w:r>
        <w:t xml:space="preserve"> that they use to represent themselves when they use the </w:t>
      </w:r>
      <w:r w:rsidR="00C87C00">
        <w:t xml:space="preserve">mobile </w:t>
      </w:r>
      <w:r>
        <w:t>metaverse service, and these avatars are mapped with their real identification.</w:t>
      </w:r>
    </w:p>
    <w:p w14:paraId="609C8AA0" w14:textId="201E9F07" w:rsidR="007D166E" w:rsidRPr="000D6532" w:rsidRDefault="007D166E" w:rsidP="007D166E">
      <w:pPr>
        <w:pStyle w:val="Heading3"/>
      </w:pPr>
      <w:bookmarkStart w:id="697" w:name="_Toc120013086"/>
      <w:bookmarkStart w:id="698" w:name="_Toc120025204"/>
      <w:bookmarkStart w:id="699" w:name="_Toc120025359"/>
      <w:bookmarkStart w:id="700" w:name="_Toc120091437"/>
      <w:bookmarkStart w:id="701" w:name="_Toc129348925"/>
      <w:r>
        <w:t>5</w:t>
      </w:r>
      <w:r w:rsidRPr="000D6532">
        <w:t>.</w:t>
      </w:r>
      <w:r>
        <w:t>18</w:t>
      </w:r>
      <w:r w:rsidRPr="000D6532">
        <w:t>.3</w:t>
      </w:r>
      <w:r w:rsidRPr="000D6532">
        <w:tab/>
        <w:t>Service Flows</w:t>
      </w:r>
      <w:bookmarkEnd w:id="697"/>
      <w:bookmarkEnd w:id="698"/>
      <w:bookmarkEnd w:id="699"/>
      <w:bookmarkEnd w:id="700"/>
      <w:bookmarkEnd w:id="701"/>
    </w:p>
    <w:p w14:paraId="707EF344" w14:textId="1F93962B" w:rsidR="007D166E" w:rsidRDefault="007D166E" w:rsidP="007D166E">
      <w:pPr>
        <w:pStyle w:val="B1"/>
      </w:pPr>
      <w:r>
        <w:t>1.</w:t>
      </w:r>
      <w:r>
        <w:tab/>
        <w:t xml:space="preserve">Frank is a very active user of </w:t>
      </w:r>
      <w:r w:rsidR="00C87C00">
        <w:t xml:space="preserve">mobile </w:t>
      </w:r>
      <w:r>
        <w:t xml:space="preserve">metaverse service X, he does his daily work and entertainment making use of this </w:t>
      </w:r>
      <w:r w:rsidR="00C87C00">
        <w:t xml:space="preserve">mobile </w:t>
      </w:r>
      <w:r>
        <w:t xml:space="preserve">metaverse service X using his avatar. </w:t>
      </w:r>
    </w:p>
    <w:p w14:paraId="51475B0F" w14:textId="149CD42B" w:rsidR="007D166E" w:rsidRDefault="007D166E" w:rsidP="007D166E">
      <w:pPr>
        <w:pStyle w:val="B1"/>
      </w:pPr>
      <w:r>
        <w:t>2.</w:t>
      </w:r>
      <w:r>
        <w:tab/>
        <w:t xml:space="preserve">Bank R has a virtual branch offered as </w:t>
      </w:r>
      <w:r w:rsidR="00C87C00">
        <w:t xml:space="preserve">mobile </w:t>
      </w:r>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Default="007D166E" w:rsidP="007D166E">
      <w:pPr>
        <w:pStyle w:val="B1"/>
      </w:pPr>
      <w:r>
        <w:t>3.</w:t>
      </w:r>
      <w:r>
        <w:tab/>
        <w:t xml:space="preserve">Frank enters the virtual bank branch using his avatar, Bank R will identify the user Frank, represented by his </w:t>
      </w:r>
      <w:r w:rsidR="00C87C00">
        <w:t xml:space="preserve">digital representation (e.g. </w:t>
      </w:r>
      <w:r>
        <w:t>avatar,</w:t>
      </w:r>
      <w:r w:rsidR="00C87C00">
        <w:t>)</w:t>
      </w:r>
      <w:r>
        <w:t xml:space="preserve"> and authorize these by means of the 5GS to make sure the real identification of this avatar is the same with Frank.</w:t>
      </w:r>
    </w:p>
    <w:p w14:paraId="10B079DF" w14:textId="6593C591" w:rsidR="007D166E" w:rsidRDefault="007D166E" w:rsidP="007D166E">
      <w:pPr>
        <w:pStyle w:val="B1"/>
      </w:pPr>
      <w:r>
        <w:t>4.</w:t>
      </w:r>
      <w:r>
        <w:tab/>
        <w:t xml:space="preserve">5GS will inform Bank R that this avatar is authenticated and authorized to represent Frank, and this </w:t>
      </w:r>
      <w:r w:rsidR="00C87C00">
        <w:t xml:space="preserve">digital representations (e.g. </w:t>
      </w:r>
      <w:r>
        <w:t>avatar</w:t>
      </w:r>
      <w:r w:rsidR="00C87C00">
        <w:t>)</w:t>
      </w:r>
      <w:r>
        <w:t xml:space="preserve"> is authorized to represent Frank to perform financial actions. Bank R receives this information and provides this </w:t>
      </w:r>
      <w:r w:rsidR="00C87C00">
        <w:t xml:space="preserve">digital representation (e.g. </w:t>
      </w:r>
      <w:r>
        <w:t>avatar</w:t>
      </w:r>
      <w:r w:rsidR="00C87C00">
        <w:t>)</w:t>
      </w:r>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702" w:name="_Toc120013087"/>
      <w:bookmarkStart w:id="703" w:name="_Toc120025205"/>
      <w:bookmarkStart w:id="704" w:name="_Toc120025360"/>
      <w:bookmarkStart w:id="705" w:name="_Toc120091438"/>
      <w:bookmarkStart w:id="706" w:name="_Toc129348926"/>
      <w:r>
        <w:t>5</w:t>
      </w:r>
      <w:r w:rsidRPr="000D6532">
        <w:t>.</w:t>
      </w:r>
      <w:r>
        <w:t>18</w:t>
      </w:r>
      <w:r w:rsidRPr="000D6532">
        <w:t>.4</w:t>
      </w:r>
      <w:r w:rsidRPr="000D6532">
        <w:tab/>
        <w:t>Post-conditions</w:t>
      </w:r>
      <w:bookmarkEnd w:id="702"/>
      <w:bookmarkEnd w:id="703"/>
      <w:bookmarkEnd w:id="704"/>
      <w:bookmarkEnd w:id="705"/>
      <w:bookmarkEnd w:id="706"/>
    </w:p>
    <w:p w14:paraId="2BBB668C" w14:textId="215A338A" w:rsidR="007D166E" w:rsidRPr="000D6532" w:rsidRDefault="007D166E" w:rsidP="007D166E">
      <w:pPr>
        <w:rPr>
          <w:rFonts w:eastAsia="Calibri"/>
        </w:rPr>
      </w:pPr>
      <w:r>
        <w:t xml:space="preserve">Frank had a safe and realistic experience using his </w:t>
      </w:r>
      <w:r w:rsidR="00C87C00">
        <w:t xml:space="preserve">digital representations (e.g. </w:t>
      </w:r>
      <w:r>
        <w:t>avatar</w:t>
      </w:r>
      <w:r w:rsidR="00C87C00">
        <w:t>)</w:t>
      </w:r>
      <w:r>
        <w:t xml:space="preserve"> in the virtual meeting room.</w:t>
      </w:r>
    </w:p>
    <w:p w14:paraId="4F59C853" w14:textId="18A542C5" w:rsidR="007D166E" w:rsidRPr="000D6532" w:rsidRDefault="007D166E" w:rsidP="007D166E">
      <w:pPr>
        <w:pStyle w:val="Heading3"/>
      </w:pPr>
      <w:bookmarkStart w:id="707" w:name="_Toc120013088"/>
      <w:bookmarkStart w:id="708" w:name="_Toc120025206"/>
      <w:bookmarkStart w:id="709" w:name="_Toc120025361"/>
      <w:bookmarkStart w:id="710" w:name="_Toc120091439"/>
      <w:bookmarkStart w:id="711" w:name="_Toc129348927"/>
      <w:r>
        <w:t>5</w:t>
      </w:r>
      <w:r w:rsidRPr="000D6532">
        <w:t>.</w:t>
      </w:r>
      <w:r>
        <w:t>18</w:t>
      </w:r>
      <w:r w:rsidRPr="000D6532">
        <w:t>.5</w:t>
      </w:r>
      <w:r w:rsidRPr="000D6532">
        <w:tab/>
      </w:r>
      <w:r>
        <w:t>Existing</w:t>
      </w:r>
      <w:r w:rsidRPr="000D6532">
        <w:t xml:space="preserve"> </w:t>
      </w:r>
      <w:r>
        <w:t>features partly or fully covering the use case functionality</w:t>
      </w:r>
      <w:bookmarkEnd w:id="707"/>
      <w:bookmarkEnd w:id="708"/>
      <w:bookmarkEnd w:id="709"/>
      <w:bookmarkEnd w:id="710"/>
      <w:bookmarkEnd w:id="711"/>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712" w:name="_Toc120013089"/>
      <w:bookmarkStart w:id="713" w:name="_Toc120025207"/>
      <w:bookmarkStart w:id="714" w:name="_Toc120025362"/>
      <w:bookmarkStart w:id="715" w:name="_Toc120091440"/>
      <w:bookmarkStart w:id="716" w:name="_Toc129348928"/>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712"/>
      <w:bookmarkEnd w:id="713"/>
      <w:bookmarkEnd w:id="714"/>
      <w:bookmarkEnd w:id="715"/>
      <w:bookmarkEnd w:id="716"/>
    </w:p>
    <w:p w14:paraId="50A539B9" w14:textId="2ACB9AD8" w:rsidR="007D166E" w:rsidRDefault="007D166E" w:rsidP="007D166E">
      <w:r>
        <w:t xml:space="preserve">[PR 5.18.6-1] Subject to operator policy and national or regional regulation, the 5G system shall support identification of </w:t>
      </w:r>
      <w:r w:rsidR="00C87C00">
        <w:t xml:space="preserve">digital representations (e.g. </w:t>
      </w:r>
      <w:r>
        <w:t>avatars</w:t>
      </w:r>
      <w:r w:rsidR="00C87C00">
        <w:t>)</w:t>
      </w:r>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13031E95" w14:textId="08CA8636" w:rsidR="007D166E" w:rsidRDefault="007D166E" w:rsidP="007D166E">
      <w:pPr>
        <w:pStyle w:val="Heading2"/>
      </w:pPr>
      <w:bookmarkStart w:id="717" w:name="_Toc114573763"/>
      <w:bookmarkStart w:id="718" w:name="_Toc120013090"/>
      <w:bookmarkStart w:id="719" w:name="_Toc120025208"/>
      <w:bookmarkStart w:id="720" w:name="_Toc120025363"/>
      <w:bookmarkStart w:id="721" w:name="_Toc120091441"/>
      <w:bookmarkStart w:id="722" w:name="_Toc129348929"/>
      <w:r>
        <w:t>5.19</w:t>
      </w:r>
      <w:r>
        <w:tab/>
      </w:r>
      <w:bookmarkEnd w:id="717"/>
      <w:r>
        <w:t>Privacy-Aware Dynamic Network Exposure in Immersive Interactive Experiences</w:t>
      </w:r>
      <w:bookmarkEnd w:id="718"/>
      <w:bookmarkEnd w:id="719"/>
      <w:bookmarkEnd w:id="720"/>
      <w:bookmarkEnd w:id="721"/>
      <w:bookmarkEnd w:id="722"/>
    </w:p>
    <w:p w14:paraId="79B8F10C" w14:textId="2556E025" w:rsidR="007D166E" w:rsidRDefault="007D166E" w:rsidP="007D166E">
      <w:pPr>
        <w:pStyle w:val="Heading3"/>
      </w:pPr>
      <w:bookmarkStart w:id="723" w:name="_Toc114573764"/>
      <w:bookmarkStart w:id="724" w:name="_Toc120013091"/>
      <w:bookmarkStart w:id="725" w:name="_Toc120025209"/>
      <w:bookmarkStart w:id="726" w:name="_Toc120025364"/>
      <w:bookmarkStart w:id="727" w:name="_Toc120091442"/>
      <w:bookmarkStart w:id="728" w:name="_Toc129348930"/>
      <w:r>
        <w:t>5.19.1</w:t>
      </w:r>
      <w:r>
        <w:tab/>
        <w:t>Description</w:t>
      </w:r>
      <w:bookmarkEnd w:id="723"/>
      <w:bookmarkEnd w:id="724"/>
      <w:bookmarkEnd w:id="725"/>
      <w:bookmarkEnd w:id="726"/>
      <w:bookmarkEnd w:id="727"/>
      <w:bookmarkEnd w:id="728"/>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w:t>
      </w:r>
      <w:r>
        <w:lastRenderedPageBreak/>
        <w:t xml:space="preserve">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729" w:name="_Toc114573765"/>
      <w:bookmarkStart w:id="730" w:name="_Toc120013092"/>
      <w:bookmarkStart w:id="731" w:name="_Toc120025210"/>
      <w:bookmarkStart w:id="732" w:name="_Toc120025365"/>
      <w:bookmarkStart w:id="733" w:name="_Toc120091443"/>
      <w:bookmarkStart w:id="734" w:name="_Toc129348931"/>
      <w:r>
        <w:t>5.19.2</w:t>
      </w:r>
      <w:r>
        <w:tab/>
        <w:t>Pre-conditions</w:t>
      </w:r>
      <w:bookmarkEnd w:id="729"/>
      <w:bookmarkEnd w:id="730"/>
      <w:bookmarkEnd w:id="731"/>
      <w:bookmarkEnd w:id="732"/>
      <w:bookmarkEnd w:id="733"/>
      <w:bookmarkEnd w:id="734"/>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735" w:name="_Toc114573766"/>
      <w:bookmarkStart w:id="736" w:name="_Toc120013093"/>
      <w:bookmarkStart w:id="737" w:name="_Toc120025211"/>
      <w:bookmarkStart w:id="738" w:name="_Toc120025366"/>
      <w:bookmarkStart w:id="739" w:name="_Toc120091444"/>
      <w:bookmarkStart w:id="740" w:name="_Toc129348932"/>
      <w:r>
        <w:t>5.19.3</w:t>
      </w:r>
      <w:r>
        <w:tab/>
        <w:t>Service Flows</w:t>
      </w:r>
      <w:bookmarkEnd w:id="735"/>
      <w:bookmarkEnd w:id="736"/>
      <w:bookmarkEnd w:id="737"/>
      <w:bookmarkEnd w:id="738"/>
      <w:bookmarkEnd w:id="739"/>
      <w:bookmarkEnd w:id="740"/>
    </w:p>
    <w:p w14:paraId="48E61F3A" w14:textId="13156958"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r w:rsidR="00C87C00">
        <w:t xml:space="preserve">digital representation (e.g. </w:t>
      </w:r>
      <w:r w:rsidRPr="007D166E">
        <w:t>avatar</w:t>
      </w:r>
      <w:r w:rsidR="00C87C00">
        <w:t>)</w:t>
      </w:r>
      <w:r w:rsidRPr="007D166E">
        <w:t xml:space="preserve"> in a </w:t>
      </w:r>
      <w:r w:rsidR="00C87C00">
        <w:t>mobile metaverse service</w:t>
      </w:r>
      <w:r w:rsidR="00C87C00" w:rsidRPr="007D166E">
        <w:t xml:space="preserve"> </w:t>
      </w:r>
      <w:r w:rsidRPr="007D166E">
        <w:t>activity.</w:t>
      </w:r>
    </w:p>
    <w:p w14:paraId="3F48DEB2" w14:textId="3777139C"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generated </w:t>
      </w:r>
      <w:r w:rsidR="00C87C00">
        <w:t xml:space="preserve">mobile metaverse media (e.g. </w:t>
      </w:r>
      <w:r w:rsidRPr="007D166E">
        <w:t>avatar/hologram,</w:t>
      </w:r>
      <w:r w:rsidR="00C87C00">
        <w:t>)</w:t>
      </w:r>
      <w:r w:rsidRPr="007D166E">
        <w:t xml:space="preserve"> or the streaming bitrate of the </w:t>
      </w:r>
      <w:r w:rsidR="00C87C00">
        <w:t xml:space="preserve">mobile metaverse media (e.g. </w:t>
      </w:r>
      <w:r w:rsidRPr="007D166E">
        <w:t>avatar</w:t>
      </w:r>
      <w:r w:rsidR="00C87C00">
        <w:t>)</w:t>
      </w:r>
      <w:r w:rsidRPr="007D166E">
        <w:t xml:space="preserve"> in motion, based on higher-level network characteristics accessible in real time through the API.</w:t>
      </w:r>
    </w:p>
    <w:p w14:paraId="69941858" w14:textId="7F063842"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r w:rsidR="00C87C00">
        <w:t xml:space="preserve"> </w:t>
      </w:r>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741" w:name="_Toc114573767"/>
      <w:bookmarkStart w:id="742" w:name="_Toc120013094"/>
      <w:bookmarkStart w:id="743" w:name="_Toc120025212"/>
      <w:bookmarkStart w:id="744" w:name="_Toc120025367"/>
      <w:bookmarkStart w:id="745" w:name="_Toc120091445"/>
      <w:bookmarkStart w:id="746" w:name="_Toc129348933"/>
      <w:r>
        <w:t>5.19.4</w:t>
      </w:r>
      <w:r>
        <w:tab/>
        <w:t>Post-conditions</w:t>
      </w:r>
      <w:bookmarkEnd w:id="741"/>
      <w:bookmarkEnd w:id="742"/>
      <w:bookmarkEnd w:id="743"/>
      <w:bookmarkEnd w:id="744"/>
      <w:bookmarkEnd w:id="745"/>
      <w:bookmarkEnd w:id="746"/>
    </w:p>
    <w:p w14:paraId="61D23CD4" w14:textId="20EFC3F2" w:rsidR="007D166E" w:rsidRPr="007D166E" w:rsidRDefault="007D166E" w:rsidP="007D166E">
      <w:pPr>
        <w:pStyle w:val="B1"/>
      </w:pPr>
      <w:r>
        <w:t>1.</w:t>
      </w:r>
      <w:r>
        <w:tab/>
      </w:r>
      <w:r w:rsidRPr="007D166E">
        <w:t xml:space="preserve">Jenna’s </w:t>
      </w:r>
      <w:r w:rsidR="00C87C00">
        <w:t xml:space="preserve">digital representations (e.g. </w:t>
      </w:r>
      <w:r w:rsidRPr="007D166E">
        <w:t>avatars</w:t>
      </w:r>
      <w:r w:rsidR="00C87C00">
        <w:t>) and other personally identifiable information</w:t>
      </w:r>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747" w:name="_Toc114573768"/>
      <w:bookmarkStart w:id="748" w:name="_Toc120013095"/>
      <w:bookmarkStart w:id="749" w:name="_Toc120025213"/>
      <w:bookmarkStart w:id="750" w:name="_Toc120025368"/>
      <w:bookmarkStart w:id="751" w:name="_Toc120091446"/>
      <w:bookmarkStart w:id="752" w:name="_Toc129348934"/>
      <w:r>
        <w:lastRenderedPageBreak/>
        <w:t>5.19.5</w:t>
      </w:r>
      <w:r>
        <w:tab/>
        <w:t>Existing feature partly or fully covering use case functionality</w:t>
      </w:r>
      <w:bookmarkEnd w:id="747"/>
      <w:bookmarkEnd w:id="748"/>
      <w:bookmarkEnd w:id="749"/>
      <w:bookmarkEnd w:id="750"/>
      <w:bookmarkEnd w:id="751"/>
      <w:bookmarkEnd w:id="752"/>
    </w:p>
    <w:p w14:paraId="386DA8C4" w14:textId="77777777" w:rsidR="007D166E" w:rsidRPr="00F5201E" w:rsidRDefault="007D166E" w:rsidP="007D166E">
      <w:bookmarkStart w:id="753" w:name="_Toc114573769"/>
      <w:r>
        <w:t>Not applicable.</w:t>
      </w:r>
    </w:p>
    <w:p w14:paraId="4C6F1649" w14:textId="77777777" w:rsidR="00847881" w:rsidRDefault="00847881" w:rsidP="00847881">
      <w:pPr>
        <w:pStyle w:val="Heading3"/>
      </w:pPr>
      <w:bookmarkStart w:id="754" w:name="_Hlk125026443"/>
      <w:bookmarkStart w:id="755" w:name="_Toc129348935"/>
      <w:bookmarkEnd w:id="753"/>
      <w:r>
        <w:t>5.19.6</w:t>
      </w:r>
      <w:r>
        <w:tab/>
        <w:t>Potential New Requirements needed to support the use case</w:t>
      </w:r>
      <w:bookmarkEnd w:id="755"/>
    </w:p>
    <w:p w14:paraId="6BA43DEB" w14:textId="6E381BD0" w:rsidR="00847881" w:rsidRDefault="00847881" w:rsidP="00847881">
      <w:pPr>
        <w:spacing w:after="0"/>
        <w:textAlignment w:val="center"/>
        <w:rPr>
          <w:lang w:val="en-US"/>
        </w:rPr>
      </w:pPr>
      <w:r w:rsidRPr="0067371B">
        <w:t>[5.1</w:t>
      </w:r>
      <w:r>
        <w:t>9</w:t>
      </w:r>
      <w:r w:rsidRPr="0067371B">
        <w:t>.6-</w:t>
      </w:r>
      <w:r>
        <w:t>1</w:t>
      </w:r>
      <w:r w:rsidRPr="0067371B">
        <w:t xml:space="preserve">] </w:t>
      </w:r>
      <w:r>
        <w:rPr>
          <w:lang w:val="en-US"/>
        </w:rPr>
        <w:t xml:space="preserve">Subject to national/regional regulations, and user consent, the 5G System shall be able to process and expose information from UEs related to user’s location, user’s body, and </w:t>
      </w:r>
      <w:r w:rsidRPr="008E51E0">
        <w:rPr>
          <w:lang w:val="en-US"/>
        </w:rPr>
        <w:t>user’s environment, e.g., user’s home, user’s immediate vicinity</w:t>
      </w:r>
      <w:r>
        <w:rPr>
          <w:lang w:val="en-US"/>
        </w:rPr>
        <w:t>.</w:t>
      </w:r>
      <w:r w:rsidRPr="714C0E4E">
        <w:rPr>
          <w:lang w:val="en-US"/>
        </w:rPr>
        <w:t xml:space="preserve"> </w:t>
      </w:r>
    </w:p>
    <w:p w14:paraId="16E854BD" w14:textId="77777777" w:rsidR="00847881" w:rsidRDefault="00847881" w:rsidP="00847881">
      <w:pPr>
        <w:pStyle w:val="NO"/>
        <w:overflowPunct w:val="0"/>
        <w:autoSpaceDE w:val="0"/>
        <w:autoSpaceDN w:val="0"/>
        <w:adjustRightInd w:val="0"/>
        <w:textAlignment w:val="baseline"/>
        <w:rPr>
          <w:lang w:val="en-US"/>
        </w:rPr>
      </w:pPr>
      <w:r w:rsidRPr="0086015F">
        <w:rPr>
          <w:lang w:val="en-US"/>
        </w:rPr>
        <w:t>NOTE:</w:t>
      </w:r>
      <w:r>
        <w:rPr>
          <w:lang w:val="en-US"/>
        </w:rPr>
        <w:tab/>
        <w:t>This requirement does not affect the ability of regulatory services, e.g., legal intercept service, to access such information without consent of the user.</w:t>
      </w:r>
    </w:p>
    <w:p w14:paraId="752822D5" w14:textId="05529874" w:rsidR="00C87C00" w:rsidRDefault="00C87C00" w:rsidP="00C87C00">
      <w:pPr>
        <w:pStyle w:val="Heading2"/>
      </w:pPr>
      <w:bookmarkStart w:id="756" w:name="_Toc129348936"/>
      <w:bookmarkEnd w:id="754"/>
      <w:r>
        <w:t>5.20</w:t>
      </w:r>
      <w:r>
        <w:tab/>
        <w:t>Immersive Tele-Operated Driving in Hazardous Environment</w:t>
      </w:r>
      <w:bookmarkEnd w:id="756"/>
    </w:p>
    <w:p w14:paraId="1FCD327A" w14:textId="1649B471" w:rsidR="00C87C00" w:rsidRDefault="00C87C00" w:rsidP="00C87C00">
      <w:pPr>
        <w:pStyle w:val="Heading3"/>
      </w:pPr>
      <w:bookmarkStart w:id="757" w:name="_Toc129348937"/>
      <w:r>
        <w:t>5.20.1</w:t>
      </w:r>
      <w:r>
        <w:tab/>
        <w:t>Description</w:t>
      </w:r>
      <w:bookmarkEnd w:id="757"/>
    </w:p>
    <w:p w14:paraId="1E1637C8" w14:textId="77777777" w:rsidR="00C87C00" w:rsidRDefault="00C87C00" w:rsidP="00C87C00">
      <w:pPr>
        <w:jc w:val="both"/>
      </w:pPr>
      <w:r>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p>
    <w:p w14:paraId="5566B5BE" w14:textId="77777777" w:rsidR="00C87C00" w:rsidRDefault="00C87C00" w:rsidP="00C87C00">
      <w:pPr>
        <w:jc w:val="both"/>
      </w:pPr>
      <w:r>
        <w:t>AGVs already exist, although it is expected that human operators can take remote control to remotely operate such moving vehicles.</w:t>
      </w:r>
    </w:p>
    <w:p w14:paraId="60571BCE" w14:textId="77777777" w:rsidR="00C87C00" w:rsidRDefault="00C87C00" w:rsidP="00C87C00">
      <w:pPr>
        <w:jc w:val="both"/>
      </w:pPr>
      <w:r>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p>
    <w:p w14:paraId="08D28941" w14:textId="77777777" w:rsidR="00C87C00" w:rsidRDefault="00C87C00" w:rsidP="00C87C00">
      <w:pPr>
        <w:jc w:val="both"/>
      </w:pPr>
      <w:r>
        <w:t>The use case improves user safety and makes the operations even more accurate by merging additional information from a digital twin.</w:t>
      </w:r>
    </w:p>
    <w:p w14:paraId="0FE826CF" w14:textId="3EC4D105" w:rsidR="00C87C00" w:rsidRDefault="00C87C00" w:rsidP="00C87C00">
      <w:pPr>
        <w:pStyle w:val="Heading3"/>
      </w:pPr>
      <w:bookmarkStart w:id="758" w:name="_Toc129348938"/>
      <w:r>
        <w:t>5.20.2</w:t>
      </w:r>
      <w:r>
        <w:tab/>
        <w:t>Pre-conditions</w:t>
      </w:r>
      <w:bookmarkEnd w:id="758"/>
    </w:p>
    <w:p w14:paraId="58257C69" w14:textId="77777777" w:rsidR="00C87C00" w:rsidRDefault="00C87C00" w:rsidP="00C87C00">
      <w:pPr>
        <w:jc w:val="both"/>
      </w:pPr>
      <w:r>
        <w:t xml:space="preserve">Bob works in a seaport; he operates a lifting device. The place in which he is operating is surrounded by cranes, machines, containers, pipes, and barrels containing hazardous substances. </w:t>
      </w:r>
    </w:p>
    <w:p w14:paraId="31229E3D" w14:textId="77777777" w:rsidR="00C87C00" w:rsidRDefault="00C87C00" w:rsidP="00C87C00">
      <w:pPr>
        <w:jc w:val="both"/>
      </w:pPr>
      <w:r>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p>
    <w:p w14:paraId="181D58B0" w14:textId="77777777" w:rsidR="00C87C00" w:rsidRDefault="00C87C00" w:rsidP="00C87C00">
      <w:pPr>
        <w:jc w:val="both"/>
      </w:pPr>
      <w:r>
        <w:t>In order to maximize Bob’s efficiency, the metaverse service experience delivered by the system is real-time with non-noticeable latency. This use case includes both location related and location agnostic service experience examples.</w:t>
      </w:r>
    </w:p>
    <w:p w14:paraId="38E01933" w14:textId="77777777" w:rsidR="00C87C00" w:rsidRDefault="00C87C00" w:rsidP="00C87C00">
      <w:pPr>
        <w:pStyle w:val="B1"/>
        <w:ind w:left="0" w:firstLine="0"/>
      </w:pPr>
      <w:r>
        <w:t>The mobile metaverse service Bob uses for teleoperation is running on a mobile metaverse server. In addition, Bob is equipped with a head-mounted display and haptic gloves to remotely control the vehicle.</w:t>
      </w:r>
    </w:p>
    <w:p w14:paraId="08339B63" w14:textId="31CC930E" w:rsidR="00C87C00" w:rsidRDefault="00C87C00" w:rsidP="00C87C00">
      <w:pPr>
        <w:pStyle w:val="Heading3"/>
      </w:pPr>
      <w:bookmarkStart w:id="759" w:name="_Toc129348939"/>
      <w:r>
        <w:t>5.20.3</w:t>
      </w:r>
      <w:r>
        <w:tab/>
        <w:t>Service Flows</w:t>
      </w:r>
      <w:bookmarkEnd w:id="759"/>
    </w:p>
    <w:p w14:paraId="3EDCE0FC" w14:textId="6CF1539B" w:rsidR="00C87C00" w:rsidRPr="00066483" w:rsidRDefault="00066483" w:rsidP="00066483">
      <w:pPr>
        <w:pStyle w:val="B1"/>
      </w:pPr>
      <w:r>
        <w:t>1.</w:t>
      </w:r>
      <w:r>
        <w:tab/>
      </w:r>
      <w:r w:rsidR="00C87C00" w:rsidRPr="00066483">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p>
    <w:p w14:paraId="3AAFE9FB" w14:textId="3FBD2267" w:rsidR="00C87C00" w:rsidRPr="00066483" w:rsidRDefault="00066483" w:rsidP="00066483">
      <w:pPr>
        <w:pStyle w:val="B1"/>
      </w:pPr>
      <w:r>
        <w:t>2.</w:t>
      </w:r>
      <w:r>
        <w:tab/>
      </w:r>
      <w:r w:rsidR="00C87C00" w:rsidRPr="00066483">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p>
    <w:p w14:paraId="09B01223" w14:textId="29298944" w:rsidR="00C87C00" w:rsidRPr="00066483" w:rsidRDefault="00066483" w:rsidP="00066483">
      <w:pPr>
        <w:pStyle w:val="B1"/>
      </w:pPr>
      <w:r>
        <w:lastRenderedPageBreak/>
        <w:t>3.</w:t>
      </w:r>
      <w:r>
        <w:tab/>
      </w:r>
      <w:r w:rsidR="00C87C00" w:rsidRPr="00066483">
        <w:t>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p>
    <w:p w14:paraId="42B474EC" w14:textId="60670EBB" w:rsidR="00C87C00" w:rsidRPr="00066483" w:rsidRDefault="00066483" w:rsidP="00066483">
      <w:pPr>
        <w:pStyle w:val="B1"/>
      </w:pPr>
      <w:r>
        <w:t>4.</w:t>
      </w:r>
      <w:r>
        <w:tab/>
      </w:r>
      <w:r w:rsidR="00C87C00" w:rsidRPr="00066483">
        <w:t>While driving along the seaport by remotely controlling the lifting device via its digital twin in the metaverse server, Bob can also see the (hidden) content of other pipes.</w:t>
      </w:r>
    </w:p>
    <w:p w14:paraId="1FF66205" w14:textId="643595BC" w:rsidR="00C87C00" w:rsidRDefault="00C87C00" w:rsidP="00C87C00">
      <w:pPr>
        <w:pStyle w:val="Heading3"/>
      </w:pPr>
      <w:bookmarkStart w:id="760" w:name="_Toc129348940"/>
      <w:r>
        <w:t>5.20.4</w:t>
      </w:r>
      <w:r>
        <w:tab/>
        <w:t>Post-conditions</w:t>
      </w:r>
      <w:bookmarkEnd w:id="760"/>
    </w:p>
    <w:p w14:paraId="4A1B1CF4" w14:textId="77777777" w:rsidR="00C87C00" w:rsidRPr="008D54C4" w:rsidRDefault="00C87C00" w:rsidP="00C87C00">
      <w:pPr>
        <w:jc w:val="both"/>
      </w:pPr>
      <w:r>
        <w:t>Thanks to the 5G mobile metaverse “Tele-operated Driving” service, Bob has been able to drive the vehicle remotely in a reactive way avoiding dangers and finding the leak with the help of the information provided via the digital twins.</w:t>
      </w:r>
    </w:p>
    <w:p w14:paraId="0D328CE4" w14:textId="3EB6CE18" w:rsidR="00C87C00" w:rsidRDefault="00C87C00" w:rsidP="00C87C00">
      <w:pPr>
        <w:pStyle w:val="Heading3"/>
      </w:pPr>
      <w:bookmarkStart w:id="761" w:name="_Toc129348941"/>
      <w:r>
        <w:t>5.20.5</w:t>
      </w:r>
      <w:r>
        <w:tab/>
        <w:t>Existing feature partly or fully covering use case functionality</w:t>
      </w:r>
      <w:bookmarkEnd w:id="761"/>
    </w:p>
    <w:p w14:paraId="6753CEE8" w14:textId="77777777" w:rsidR="00C87C00" w:rsidRDefault="00C87C00" w:rsidP="00C87C00">
      <w:r>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p>
    <w:p w14:paraId="15359072" w14:textId="77777777" w:rsidR="00C87C00" w:rsidRPr="00F5201E" w:rsidRDefault="00C87C00" w:rsidP="00C87C00">
      <w:r>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p>
    <w:p w14:paraId="42F32A0C" w14:textId="134CABBE" w:rsidR="00C87C00" w:rsidRDefault="00C87C00" w:rsidP="00C87C00">
      <w:pPr>
        <w:pStyle w:val="Heading3"/>
      </w:pPr>
      <w:bookmarkStart w:id="762" w:name="_Toc129348942"/>
      <w:r>
        <w:t>5.20.6</w:t>
      </w:r>
      <w:r>
        <w:tab/>
        <w:t>Potential New Requirements needed to support the use case</w:t>
      </w:r>
      <w:bookmarkEnd w:id="762"/>
    </w:p>
    <w:p w14:paraId="05A0F6E3" w14:textId="7D93AA53" w:rsidR="00C87C00" w:rsidRDefault="00C87C00" w:rsidP="00C87C00">
      <w:pPr>
        <w:rPr>
          <w:lang w:val="en-US"/>
        </w:rPr>
      </w:pPr>
      <w:r w:rsidRPr="00E2740F">
        <w:t xml:space="preserve">[PR </w:t>
      </w:r>
      <w:r w:rsidRPr="00CC11DC">
        <w:t>5.</w:t>
      </w:r>
      <w:r>
        <w:t>20</w:t>
      </w:r>
      <w:r w:rsidRPr="005E3FC8">
        <w:t xml:space="preserve">.6-1] </w:t>
      </w:r>
      <w:r w:rsidRPr="00E2740F">
        <w:rPr>
          <w:lang w:val="en-US"/>
        </w:rPr>
        <w:t>The</w:t>
      </w:r>
      <w:r w:rsidRPr="79C29F7A">
        <w:rPr>
          <w:lang w:val="en-US"/>
        </w:rPr>
        <w:t xml:space="preserve"> 5G system shall be able to provide</w:t>
      </w:r>
      <w:r>
        <w:rPr>
          <w:lang w:val="en-US"/>
        </w:rPr>
        <w:t xml:space="preserve"> a</w:t>
      </w:r>
      <w:r w:rsidRPr="79C29F7A">
        <w:rPr>
          <w:lang w:val="en-US"/>
        </w:rPr>
        <w:t xml:space="preserve"> means to </w:t>
      </w:r>
      <w:r>
        <w:rPr>
          <w:lang w:val="en-US"/>
        </w:rPr>
        <w:t xml:space="preserve">associate </w:t>
      </w:r>
      <w:r w:rsidRPr="79C29F7A">
        <w:rPr>
          <w:lang w:val="en-US"/>
        </w:rPr>
        <w:t>data</w:t>
      </w:r>
      <w:r>
        <w:rPr>
          <w:lang w:val="en-US"/>
        </w:rPr>
        <w:t xml:space="preserve"> flows</w:t>
      </w:r>
      <w:r w:rsidRPr="79C29F7A">
        <w:rPr>
          <w:lang w:val="en-US"/>
        </w:rPr>
        <w:t xml:space="preserve"> </w:t>
      </w:r>
      <w:r>
        <w:rPr>
          <w:lang w:val="en-US"/>
        </w:rPr>
        <w:t>related to one or multiple UEs with a single</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p>
    <w:p w14:paraId="0B2C24DB" w14:textId="0D6A1F3C" w:rsidR="00C87C00" w:rsidRDefault="00C87C00" w:rsidP="00C87C00">
      <w:pPr>
        <w:rPr>
          <w:lang w:val="en-US"/>
        </w:rPr>
      </w:pPr>
      <w:r w:rsidRPr="00E2740F">
        <w:t xml:space="preserve">[PR </w:t>
      </w:r>
      <w:r>
        <w:t>5.20</w:t>
      </w:r>
      <w:r w:rsidRPr="005E3FC8">
        <w:t>.6-</w:t>
      </w:r>
      <w:r>
        <w:t>2</w:t>
      </w:r>
      <w:r w:rsidRPr="005E3FC8">
        <w:t xml:space="preserve">] </w:t>
      </w:r>
      <w:r w:rsidRPr="00E2740F">
        <w:rPr>
          <w:lang w:val="en-US"/>
        </w:rPr>
        <w:t>The</w:t>
      </w:r>
      <w:r w:rsidRPr="79C29F7A">
        <w:rPr>
          <w:lang w:val="en-US"/>
        </w:rPr>
        <w:t xml:space="preserve"> 5G system shall be able to provide </w:t>
      </w:r>
      <w:r>
        <w:rPr>
          <w:lang w:val="en-US"/>
        </w:rPr>
        <w:t>a</w:t>
      </w:r>
      <w:r w:rsidRPr="79C29F7A">
        <w:rPr>
          <w:lang w:val="en-US"/>
        </w:rPr>
        <w:t xml:space="preserve"> means t</w:t>
      </w:r>
      <w:r>
        <w:rPr>
          <w:lang w:val="en-US"/>
        </w:rPr>
        <w:t xml:space="preserve">o support </w:t>
      </w:r>
      <w:r w:rsidRPr="79C29F7A">
        <w:rPr>
          <w:lang w:val="en-US"/>
        </w:rPr>
        <w:t>data</w:t>
      </w:r>
      <w:r>
        <w:rPr>
          <w:lang w:val="en-US"/>
        </w:rPr>
        <w:t xml:space="preserve"> flows</w:t>
      </w:r>
      <w:r w:rsidRPr="79C29F7A">
        <w:rPr>
          <w:lang w:val="en-US"/>
        </w:rPr>
        <w:t xml:space="preserve"> </w:t>
      </w:r>
      <w:r>
        <w:rPr>
          <w:lang w:val="en-US"/>
        </w:rPr>
        <w:t>from one or multiple UEs to update a</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p>
    <w:p w14:paraId="378E967D" w14:textId="72774662" w:rsidR="00C87C00" w:rsidRDefault="00C87C00" w:rsidP="00C87C00">
      <w:pPr>
        <w:rPr>
          <w:lang w:val="en-US"/>
        </w:rPr>
      </w:pPr>
      <w:r>
        <w:t>[PR 5.20</w:t>
      </w:r>
      <w:r w:rsidRPr="00D67DD7">
        <w:t>.6-</w:t>
      </w:r>
      <w:r>
        <w:t>3</w:t>
      </w:r>
      <w:r w:rsidRPr="00D67DD7">
        <w:t xml:space="preserve">] </w:t>
      </w:r>
      <w:r w:rsidRPr="007468FE">
        <w:rPr>
          <w:lang w:eastAsia="zh-CN"/>
        </w:rPr>
        <w:t>Subject to regulatory requirements</w:t>
      </w:r>
      <w:r>
        <w:rPr>
          <w:lang w:eastAsia="zh-CN"/>
        </w:rPr>
        <w:t xml:space="preserve"> and operator’s policy</w:t>
      </w:r>
      <w:r w:rsidRPr="007468FE">
        <w:rPr>
          <w:lang w:eastAsia="zh-CN"/>
        </w:rPr>
        <w:t xml:space="preserve">, </w:t>
      </w:r>
      <w:r>
        <w:rPr>
          <w:lang w:val="en-US"/>
        </w:rPr>
        <w:t>the</w:t>
      </w:r>
      <w:r w:rsidRPr="00D67DD7">
        <w:rPr>
          <w:lang w:val="en-US"/>
        </w:rPr>
        <w:t xml:space="preserve"> 5G system shall be able to </w:t>
      </w:r>
      <w:r>
        <w:rPr>
          <w:lang w:val="en-US"/>
        </w:rPr>
        <w:t xml:space="preserve">support </w:t>
      </w:r>
      <w:r w:rsidRPr="79C29F7A">
        <w:rPr>
          <w:lang w:val="en-US"/>
        </w:rPr>
        <w:t>data</w:t>
      </w:r>
      <w:r>
        <w:rPr>
          <w:lang w:val="en-US"/>
        </w:rPr>
        <w:t xml:space="preserve"> flows</w:t>
      </w:r>
      <w:r w:rsidRPr="79C29F7A">
        <w:rPr>
          <w:lang w:val="en-US"/>
        </w:rPr>
        <w:t xml:space="preserve"> </w:t>
      </w:r>
      <w:r>
        <w:rPr>
          <w:lang w:val="en-US"/>
        </w:rPr>
        <w:t>directed towards one or multiple UEs</w:t>
      </w:r>
      <w:r w:rsidRPr="00D67DD7">
        <w:rPr>
          <w:lang w:val="en-US"/>
        </w:rPr>
        <w:t xml:space="preserve"> </w:t>
      </w:r>
      <w:r>
        <w:rPr>
          <w:lang w:val="en-US"/>
        </w:rPr>
        <w:t>as a result of a</w:t>
      </w:r>
      <w:r w:rsidRPr="79C29F7A">
        <w:rPr>
          <w:lang w:val="en-US"/>
        </w:rPr>
        <w:t xml:space="preserve"> </w:t>
      </w:r>
      <w:r>
        <w:rPr>
          <w:lang w:val="en-US"/>
        </w:rPr>
        <w:t xml:space="preserve">change in a </w:t>
      </w:r>
      <w:r w:rsidRPr="00D67DD7">
        <w:rPr>
          <w:lang w:val="en-US"/>
        </w:rPr>
        <w:t>digital twin</w:t>
      </w:r>
      <w:r>
        <w:rPr>
          <w:lang w:val="en-US"/>
        </w:rPr>
        <w:t xml:space="preserve"> maintained by the mobile metaverse service, so that physical objects could be affected via actuators</w:t>
      </w:r>
      <w:r w:rsidRPr="00D67DD7">
        <w:rPr>
          <w:lang w:val="en-US"/>
        </w:rPr>
        <w:t>.</w:t>
      </w:r>
    </w:p>
    <w:p w14:paraId="74300456" w14:textId="77777777" w:rsidR="00C87C00" w:rsidRDefault="00C87C00" w:rsidP="00C87C00">
      <w:pPr>
        <w:pStyle w:val="NO"/>
      </w:pPr>
      <w:r>
        <w:rPr>
          <w:lang w:val="en-US"/>
        </w:rPr>
        <w:t xml:space="preserve">NOTE 1: How </w:t>
      </w:r>
      <w:r>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p>
    <w:p w14:paraId="712349A8" w14:textId="33AC6419" w:rsidR="00C87C00" w:rsidRPr="005D467C" w:rsidRDefault="00C87C00" w:rsidP="00C87C00">
      <w:pPr>
        <w:jc w:val="both"/>
      </w:pPr>
      <w:r>
        <w:rPr>
          <w:lang w:eastAsia="zh-CN"/>
        </w:rPr>
        <w:t>[PR 5.20</w:t>
      </w:r>
      <w:r w:rsidRPr="79C29F7A">
        <w:rPr>
          <w:lang w:eastAsia="zh-CN"/>
        </w:rPr>
        <w:t>.6-</w:t>
      </w:r>
      <w:r>
        <w:rPr>
          <w:lang w:eastAsia="zh-CN"/>
        </w:rPr>
        <w:t>4</w:t>
      </w:r>
      <w:r w:rsidRPr="79C29F7A">
        <w:rPr>
          <w:lang w:eastAsia="zh-CN"/>
        </w:rPr>
        <w:t xml:space="preserve">] </w:t>
      </w:r>
      <w:r>
        <w:t>The 5G system shall be able to support the following KPIs for remotely controlling physical objects via the mobile metaverse service.</w:t>
      </w:r>
    </w:p>
    <w:p w14:paraId="71CD99F4" w14:textId="77777777" w:rsidR="00C87C00" w:rsidRPr="005D467C" w:rsidRDefault="00C87C00" w:rsidP="00C87C00">
      <w:pPr>
        <w:jc w:val="both"/>
      </w:pPr>
    </w:p>
    <w:tbl>
      <w:tblPr>
        <w:tblpPr w:leftFromText="181" w:rightFromText="181" w:vertAnchor="text"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C87C00" w:rsidRPr="0013767D" w14:paraId="5EF6688A" w14:textId="77777777" w:rsidTr="00C87C00">
        <w:trPr>
          <w:trHeight w:val="171"/>
          <w:tblHeader/>
        </w:trPr>
        <w:tc>
          <w:tcPr>
            <w:tcW w:w="986" w:type="dxa"/>
            <w:vMerge w:val="restart"/>
          </w:tcPr>
          <w:p w14:paraId="77982371" w14:textId="77777777" w:rsidR="00C87C00" w:rsidRPr="0013767D" w:rsidRDefault="00C87C00" w:rsidP="00C87C00">
            <w:pPr>
              <w:keepNext/>
              <w:keepLines/>
              <w:spacing w:after="0"/>
              <w:jc w:val="center"/>
              <w:rPr>
                <w:rFonts w:ascii="Arial" w:hAnsi="Arial"/>
                <w:b/>
                <w:sz w:val="16"/>
              </w:rPr>
            </w:pPr>
            <w:r w:rsidRPr="0013767D">
              <w:rPr>
                <w:rFonts w:ascii="Arial" w:hAnsi="Arial" w:hint="eastAsia"/>
                <w:b/>
                <w:sz w:val="16"/>
              </w:rPr>
              <w:lastRenderedPageBreak/>
              <w:t>Use Cases</w:t>
            </w:r>
          </w:p>
        </w:tc>
        <w:tc>
          <w:tcPr>
            <w:tcW w:w="3801" w:type="dxa"/>
            <w:gridSpan w:val="4"/>
          </w:tcPr>
          <w:p w14:paraId="2294A55B"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Characteristic parameter (KPI)</w:t>
            </w:r>
          </w:p>
        </w:tc>
        <w:tc>
          <w:tcPr>
            <w:tcW w:w="1057" w:type="dxa"/>
          </w:tcPr>
          <w:p w14:paraId="3B985EEA" w14:textId="77777777" w:rsidR="00C87C00" w:rsidRPr="0013767D" w:rsidRDefault="00C87C00" w:rsidP="00C87C00">
            <w:pPr>
              <w:keepNext/>
              <w:keepLines/>
              <w:spacing w:after="0"/>
              <w:jc w:val="center"/>
              <w:rPr>
                <w:rFonts w:ascii="Arial" w:hAnsi="Arial"/>
                <w:b/>
                <w:sz w:val="16"/>
              </w:rPr>
            </w:pPr>
          </w:p>
        </w:tc>
        <w:tc>
          <w:tcPr>
            <w:tcW w:w="4464" w:type="dxa"/>
            <w:gridSpan w:val="5"/>
          </w:tcPr>
          <w:p w14:paraId="5F7DFC17"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Influence quantity</w:t>
            </w:r>
          </w:p>
        </w:tc>
        <w:tc>
          <w:tcPr>
            <w:tcW w:w="602" w:type="dxa"/>
          </w:tcPr>
          <w:p w14:paraId="7F3CEA53" w14:textId="77777777" w:rsidR="00C87C00" w:rsidRPr="0013767D" w:rsidRDefault="00C87C00" w:rsidP="00C87C00">
            <w:pPr>
              <w:keepNext/>
              <w:keepLines/>
              <w:spacing w:after="0"/>
              <w:jc w:val="center"/>
              <w:rPr>
                <w:rFonts w:ascii="Arial" w:hAnsi="Arial"/>
                <w:b/>
                <w:sz w:val="16"/>
              </w:rPr>
            </w:pPr>
          </w:p>
        </w:tc>
      </w:tr>
      <w:tr w:rsidR="00C87C00" w:rsidRPr="0013767D" w14:paraId="4023C7A5" w14:textId="77777777" w:rsidTr="00C87C00">
        <w:trPr>
          <w:trHeight w:val="722"/>
          <w:tblHeader/>
        </w:trPr>
        <w:tc>
          <w:tcPr>
            <w:tcW w:w="986" w:type="dxa"/>
            <w:vMerge/>
          </w:tcPr>
          <w:p w14:paraId="2E154FAC" w14:textId="77777777" w:rsidR="00C87C00" w:rsidRPr="0013767D" w:rsidRDefault="00C87C00" w:rsidP="00C87C00">
            <w:pPr>
              <w:keepNext/>
              <w:keepLines/>
              <w:spacing w:after="0"/>
              <w:jc w:val="center"/>
              <w:rPr>
                <w:rFonts w:ascii="Arial" w:eastAsia="Calibri" w:hAnsi="Arial"/>
                <w:b/>
                <w:sz w:val="18"/>
              </w:rPr>
            </w:pPr>
          </w:p>
        </w:tc>
        <w:tc>
          <w:tcPr>
            <w:tcW w:w="986" w:type="dxa"/>
          </w:tcPr>
          <w:p w14:paraId="029E55A6"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Max allowed end-to-end latency</w:t>
            </w:r>
          </w:p>
        </w:tc>
        <w:tc>
          <w:tcPr>
            <w:tcW w:w="986" w:type="dxa"/>
          </w:tcPr>
          <w:p w14:paraId="0F4884D2"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Service bit rate: user-experienced data rate</w:t>
            </w:r>
          </w:p>
        </w:tc>
        <w:tc>
          <w:tcPr>
            <w:tcW w:w="1007" w:type="dxa"/>
          </w:tcPr>
          <w:p w14:paraId="6C1C12A7"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Reliability</w:t>
            </w:r>
          </w:p>
        </w:tc>
        <w:tc>
          <w:tcPr>
            <w:tcW w:w="822" w:type="dxa"/>
          </w:tcPr>
          <w:p w14:paraId="0C048183"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Area Traffic capacity</w:t>
            </w:r>
          </w:p>
        </w:tc>
        <w:tc>
          <w:tcPr>
            <w:tcW w:w="1409" w:type="dxa"/>
            <w:gridSpan w:val="2"/>
          </w:tcPr>
          <w:p w14:paraId="23E94759" w14:textId="77777777" w:rsidR="00C87C00" w:rsidRPr="0008021A" w:rsidRDefault="00C87C00" w:rsidP="00C87C00">
            <w:pPr>
              <w:keepNext/>
              <w:keepLines/>
              <w:spacing w:after="0"/>
              <w:jc w:val="center"/>
              <w:rPr>
                <w:rFonts w:ascii="Arial" w:hAnsi="Arial"/>
                <w:b/>
                <w:sz w:val="16"/>
              </w:rPr>
            </w:pPr>
            <w:r w:rsidRPr="0008021A">
              <w:rPr>
                <w:rFonts w:ascii="Arial" w:hAnsi="Arial"/>
                <w:b/>
                <w:sz w:val="16"/>
              </w:rPr>
              <w:t>Message Data Volume (bits)</w:t>
            </w:r>
          </w:p>
        </w:tc>
        <w:tc>
          <w:tcPr>
            <w:tcW w:w="729" w:type="dxa"/>
          </w:tcPr>
          <w:p w14:paraId="4762E31E" w14:textId="77777777" w:rsidR="00C87C00" w:rsidRPr="0013767D" w:rsidRDefault="00C87C00" w:rsidP="00C87C00">
            <w:pPr>
              <w:keepNext/>
              <w:keepLines/>
              <w:spacing w:after="0"/>
              <w:jc w:val="center"/>
              <w:rPr>
                <w:rFonts w:ascii="Arial" w:hAnsi="Arial"/>
                <w:b/>
                <w:sz w:val="16"/>
                <w:lang w:eastAsia="zh-CN"/>
              </w:rPr>
            </w:pPr>
            <w:r>
              <w:rPr>
                <w:rFonts w:ascii="Arial" w:hAnsi="Arial"/>
                <w:b/>
                <w:sz w:val="16"/>
              </w:rPr>
              <w:t>Transfer interval</w:t>
            </w:r>
          </w:p>
        </w:tc>
        <w:tc>
          <w:tcPr>
            <w:tcW w:w="939" w:type="dxa"/>
          </w:tcPr>
          <w:p w14:paraId="37AFE22C" w14:textId="77777777" w:rsidR="00C87C00" w:rsidRDefault="00C87C00" w:rsidP="00C87C00">
            <w:pPr>
              <w:keepNext/>
              <w:keepLines/>
              <w:spacing w:after="0"/>
              <w:jc w:val="center"/>
              <w:rPr>
                <w:rFonts w:ascii="Arial" w:hAnsi="Arial"/>
                <w:b/>
                <w:sz w:val="16"/>
              </w:rPr>
            </w:pPr>
            <w:r>
              <w:rPr>
                <w:rFonts w:ascii="Arial" w:hAnsi="Arial"/>
                <w:b/>
                <w:sz w:val="16"/>
              </w:rPr>
              <w:t>Position accuracy</w:t>
            </w:r>
          </w:p>
        </w:tc>
        <w:tc>
          <w:tcPr>
            <w:tcW w:w="1385" w:type="dxa"/>
          </w:tcPr>
          <w:p w14:paraId="71847784" w14:textId="77777777" w:rsidR="00C87C00" w:rsidRPr="0013767D" w:rsidRDefault="00C87C00" w:rsidP="00C87C00">
            <w:pPr>
              <w:keepNext/>
              <w:keepLines/>
              <w:spacing w:after="0"/>
              <w:jc w:val="center"/>
              <w:rPr>
                <w:rFonts w:ascii="Arial" w:hAnsi="Arial"/>
                <w:b/>
                <w:sz w:val="16"/>
              </w:rPr>
            </w:pPr>
            <w:r>
              <w:rPr>
                <w:rFonts w:ascii="Arial" w:hAnsi="Arial"/>
                <w:b/>
                <w:sz w:val="16"/>
              </w:rPr>
              <w:t>UE speed</w:t>
            </w:r>
          </w:p>
        </w:tc>
        <w:tc>
          <w:tcPr>
            <w:tcW w:w="1059" w:type="dxa"/>
          </w:tcPr>
          <w:p w14:paraId="01E9F260"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Service Area</w:t>
            </w:r>
          </w:p>
        </w:tc>
        <w:tc>
          <w:tcPr>
            <w:tcW w:w="602" w:type="dxa"/>
          </w:tcPr>
          <w:p w14:paraId="07040440" w14:textId="77777777" w:rsidR="00C87C00" w:rsidRPr="0013767D" w:rsidRDefault="00C87C00" w:rsidP="00C87C00">
            <w:pPr>
              <w:keepNext/>
              <w:keepLines/>
              <w:spacing w:after="0"/>
              <w:jc w:val="center"/>
              <w:rPr>
                <w:rFonts w:ascii="Arial" w:hAnsi="Arial"/>
                <w:b/>
                <w:sz w:val="16"/>
              </w:rPr>
            </w:pPr>
            <w:r>
              <w:rPr>
                <w:rFonts w:ascii="Arial" w:hAnsi="Arial"/>
                <w:b/>
                <w:sz w:val="16"/>
              </w:rPr>
              <w:t>Remarks</w:t>
            </w:r>
          </w:p>
        </w:tc>
      </w:tr>
      <w:tr w:rsidR="00C87C00" w:rsidRPr="0013767D" w14:paraId="4362FF3C" w14:textId="77777777" w:rsidTr="00C87C00">
        <w:trPr>
          <w:trHeight w:val="2138"/>
          <w:tblHeader/>
        </w:trPr>
        <w:tc>
          <w:tcPr>
            <w:tcW w:w="986" w:type="dxa"/>
            <w:vMerge w:val="restart"/>
          </w:tcPr>
          <w:p w14:paraId="37AEDED9" w14:textId="77777777" w:rsidR="00C87C00" w:rsidRPr="0013767D" w:rsidRDefault="00C87C00" w:rsidP="00C87C00">
            <w:pPr>
              <w:keepNext/>
              <w:keepLines/>
              <w:spacing w:after="0"/>
              <w:rPr>
                <w:rFonts w:ascii="Arial" w:hAnsi="Arial"/>
                <w:sz w:val="16"/>
              </w:rPr>
            </w:pPr>
            <w:r>
              <w:rPr>
                <w:rFonts w:ascii="Arial" w:hAnsi="Arial"/>
                <w:sz w:val="16"/>
              </w:rPr>
              <w:t>Metaverse-based Tele-Operated Driving</w:t>
            </w:r>
          </w:p>
        </w:tc>
        <w:tc>
          <w:tcPr>
            <w:tcW w:w="986" w:type="dxa"/>
          </w:tcPr>
          <w:p w14:paraId="4AA7F430" w14:textId="77777777" w:rsidR="00C87C00" w:rsidRPr="00D67DD7" w:rsidRDefault="00C87C00" w:rsidP="00C87C00">
            <w:pPr>
              <w:keepNext/>
              <w:keepLines/>
              <w:spacing w:after="0"/>
              <w:jc w:val="center"/>
              <w:rPr>
                <w:rFonts w:ascii="Arial" w:hAnsi="Arial"/>
                <w:sz w:val="16"/>
              </w:rPr>
            </w:pPr>
            <w:r w:rsidRPr="00D67DD7">
              <w:rPr>
                <w:rFonts w:ascii="Arial" w:hAnsi="Arial"/>
                <w:sz w:val="16"/>
              </w:rPr>
              <w:t xml:space="preserve">[100] </w:t>
            </w:r>
            <w:r w:rsidRPr="00D67DD7">
              <w:rPr>
                <w:rFonts w:ascii="Arial" w:hAnsi="Arial" w:hint="eastAsia"/>
                <w:sz w:val="16"/>
              </w:rPr>
              <w:t>ms</w:t>
            </w:r>
            <w:r w:rsidRPr="00D67DD7">
              <w:rPr>
                <w:rFonts w:ascii="Arial" w:hAnsi="Arial"/>
                <w:sz w:val="16"/>
              </w:rPr>
              <w:t xml:space="preserve"> [25] (NOTE 1)</w:t>
            </w:r>
          </w:p>
          <w:p w14:paraId="284FA89C" w14:textId="77777777" w:rsidR="00C87C00" w:rsidRPr="00D67DD7" w:rsidRDefault="00C87C00" w:rsidP="00C87C00">
            <w:pPr>
              <w:keepNext/>
              <w:keepLines/>
              <w:spacing w:after="0"/>
              <w:jc w:val="center"/>
              <w:rPr>
                <w:rFonts w:ascii="Arial" w:hAnsi="Arial"/>
                <w:sz w:val="16"/>
              </w:rPr>
            </w:pPr>
          </w:p>
          <w:p w14:paraId="130433FA" w14:textId="77777777" w:rsidR="00C87C00" w:rsidRPr="00D67DD7" w:rsidRDefault="00C87C00" w:rsidP="00C87C00">
            <w:pPr>
              <w:keepNext/>
              <w:keepLines/>
              <w:spacing w:after="0"/>
              <w:jc w:val="center"/>
              <w:rPr>
                <w:rFonts w:ascii="Arial" w:hAnsi="Arial"/>
                <w:sz w:val="16"/>
              </w:rPr>
            </w:pPr>
          </w:p>
          <w:p w14:paraId="234AC65A" w14:textId="77777777" w:rsidR="00C87C00" w:rsidRPr="00D67DD7" w:rsidRDefault="00C87C00" w:rsidP="00C87C00">
            <w:pPr>
              <w:keepNext/>
              <w:keepLines/>
              <w:spacing w:after="0"/>
              <w:jc w:val="center"/>
              <w:rPr>
                <w:rFonts w:ascii="Arial" w:hAnsi="Arial"/>
                <w:sz w:val="16"/>
              </w:rPr>
            </w:pPr>
          </w:p>
        </w:tc>
        <w:tc>
          <w:tcPr>
            <w:tcW w:w="986" w:type="dxa"/>
          </w:tcPr>
          <w:p w14:paraId="06A83DF2" w14:textId="77777777" w:rsidR="00C87C00" w:rsidRDefault="00C87C00" w:rsidP="00C87C00">
            <w:pPr>
              <w:keepNext/>
              <w:keepLines/>
              <w:spacing w:after="0"/>
              <w:rPr>
                <w:rFonts w:ascii="Arial" w:hAnsi="Arial"/>
                <w:sz w:val="16"/>
              </w:rPr>
            </w:pPr>
            <w:r w:rsidRPr="0013767D">
              <w:rPr>
                <w:rFonts w:ascii="Arial" w:hAnsi="Arial"/>
                <w:sz w:val="16"/>
              </w:rPr>
              <w:t>[10~</w:t>
            </w:r>
            <w:r>
              <w:rPr>
                <w:rFonts w:ascii="Arial" w:hAnsi="Arial"/>
                <w:sz w:val="16"/>
              </w:rPr>
              <w:t>5</w:t>
            </w:r>
            <w:r w:rsidRPr="0013767D">
              <w:rPr>
                <w:rFonts w:ascii="Arial" w:hAnsi="Arial"/>
                <w:sz w:val="16"/>
              </w:rPr>
              <w:t xml:space="preserve">0 Mbit/s] </w:t>
            </w:r>
            <w:r>
              <w:rPr>
                <w:rFonts w:ascii="Arial" w:hAnsi="Arial"/>
                <w:sz w:val="16"/>
              </w:rPr>
              <w:t xml:space="preserve">[25] </w:t>
            </w:r>
          </w:p>
          <w:p w14:paraId="7F5D18D2" w14:textId="77777777" w:rsidR="00C87C00" w:rsidRDefault="00C87C00" w:rsidP="00C87C00">
            <w:pPr>
              <w:keepNext/>
              <w:keepLines/>
              <w:spacing w:after="0"/>
              <w:rPr>
                <w:rFonts w:ascii="Arial" w:hAnsi="Arial"/>
                <w:sz w:val="16"/>
              </w:rPr>
            </w:pPr>
          </w:p>
          <w:p w14:paraId="318E1B10" w14:textId="77777777" w:rsidR="00C87C00" w:rsidRPr="0013767D" w:rsidRDefault="00C87C00" w:rsidP="00C87C00">
            <w:pPr>
              <w:keepNext/>
              <w:keepLines/>
              <w:spacing w:after="0"/>
              <w:rPr>
                <w:rFonts w:ascii="Arial" w:hAnsi="Arial"/>
                <w:sz w:val="16"/>
                <w:lang w:val="en-US" w:eastAsia="zh-CN"/>
              </w:rPr>
            </w:pPr>
          </w:p>
        </w:tc>
        <w:tc>
          <w:tcPr>
            <w:tcW w:w="1007" w:type="dxa"/>
          </w:tcPr>
          <w:p w14:paraId="33B10882" w14:textId="77777777" w:rsidR="00C87C00" w:rsidRDefault="00C87C00" w:rsidP="00C87C00">
            <w:pPr>
              <w:keepNext/>
              <w:keepLines/>
              <w:spacing w:after="0"/>
              <w:ind w:firstLineChars="100" w:firstLine="160"/>
              <w:rPr>
                <w:rFonts w:ascii="Arial" w:hAnsi="Arial"/>
                <w:sz w:val="16"/>
              </w:rPr>
            </w:pPr>
            <w:r>
              <w:rPr>
                <w:rFonts w:ascii="Arial" w:hAnsi="Arial"/>
                <w:sz w:val="16"/>
              </w:rPr>
              <w:t>99%</w:t>
            </w:r>
          </w:p>
          <w:p w14:paraId="29A038F2" w14:textId="77777777" w:rsidR="00C87C00" w:rsidRPr="0013767D" w:rsidRDefault="00C87C00" w:rsidP="00C87C00">
            <w:pPr>
              <w:keepNext/>
              <w:keepLines/>
              <w:spacing w:after="0"/>
              <w:ind w:firstLineChars="100" w:firstLine="160"/>
              <w:rPr>
                <w:rFonts w:ascii="Arial" w:hAnsi="Arial"/>
                <w:sz w:val="16"/>
              </w:rPr>
            </w:pPr>
            <w:r>
              <w:rPr>
                <w:rFonts w:ascii="Arial" w:hAnsi="Arial"/>
                <w:sz w:val="16"/>
              </w:rPr>
              <w:t xml:space="preserve"> [25]</w:t>
            </w:r>
          </w:p>
        </w:tc>
        <w:tc>
          <w:tcPr>
            <w:tcW w:w="822" w:type="dxa"/>
            <w:shd w:val="clear" w:color="auto" w:fill="auto"/>
          </w:tcPr>
          <w:p w14:paraId="02B56DF7" w14:textId="77777777" w:rsidR="00C87C00" w:rsidRPr="00590B18" w:rsidRDefault="00C87C00" w:rsidP="00C87C00">
            <w:pPr>
              <w:keepNext/>
              <w:keepLines/>
              <w:spacing w:after="0"/>
              <w:rPr>
                <w:rFonts w:ascii="Arial" w:hAnsi="Arial"/>
                <w:sz w:val="16"/>
              </w:rPr>
            </w:pPr>
            <w:r w:rsidRPr="00590B18">
              <w:rPr>
                <w:rFonts w:ascii="Arial" w:hAnsi="Arial"/>
                <w:sz w:val="16"/>
              </w:rPr>
              <w:t>[~3</w:t>
            </w:r>
            <w:r>
              <w:rPr>
                <w:rFonts w:ascii="Arial" w:hAnsi="Arial"/>
                <w:sz w:val="16"/>
              </w:rPr>
              <w:t>6</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p>
          <w:p w14:paraId="05484C3D" w14:textId="77777777" w:rsidR="00C87C00" w:rsidRPr="0013767D"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41A179C8" w14:textId="77777777" w:rsidR="00C87C00" w:rsidRPr="00044F7A" w:rsidRDefault="00C87C00" w:rsidP="00C87C00">
            <w:pPr>
              <w:keepNext/>
              <w:keepLines/>
              <w:spacing w:after="0"/>
              <w:rPr>
                <w:rFonts w:ascii="Arial" w:hAnsi="Arial"/>
                <w:sz w:val="16"/>
              </w:rPr>
            </w:pPr>
            <w:r w:rsidRPr="00044F7A">
              <w:rPr>
                <w:rFonts w:ascii="Arial" w:hAnsi="Arial"/>
                <w:sz w:val="16"/>
              </w:rPr>
              <w:t xml:space="preserve"> ~8Mbps video stream. Four cameras </w:t>
            </w:r>
            <w:r>
              <w:rPr>
                <w:rFonts w:ascii="Arial" w:hAnsi="Arial"/>
                <w:sz w:val="16"/>
              </w:rPr>
              <w:t>per vehicle</w:t>
            </w:r>
            <w:r w:rsidRPr="00044F7A">
              <w:rPr>
                <w:rFonts w:ascii="Arial" w:hAnsi="Arial"/>
                <w:sz w:val="16"/>
              </w:rPr>
              <w:t xml:space="preserve"> (one for each side): 4*8=32Mbps. </w:t>
            </w:r>
          </w:p>
          <w:p w14:paraId="6AC9D246" w14:textId="77777777" w:rsidR="00C87C00" w:rsidRPr="00044F7A" w:rsidRDefault="00C87C00" w:rsidP="00C87C00">
            <w:pPr>
              <w:keepNext/>
              <w:keepLines/>
              <w:spacing w:after="0"/>
              <w:rPr>
                <w:rFonts w:ascii="Arial" w:hAnsi="Arial"/>
                <w:sz w:val="16"/>
              </w:rPr>
            </w:pPr>
          </w:p>
          <w:p w14:paraId="5B94B62C" w14:textId="77777777" w:rsidR="00C87C00" w:rsidRDefault="00C87C00" w:rsidP="00C87C00">
            <w:pPr>
              <w:keepNext/>
              <w:keepLines/>
              <w:spacing w:after="0"/>
              <w:rPr>
                <w:rFonts w:ascii="Arial" w:hAnsi="Arial"/>
                <w:sz w:val="16"/>
              </w:rPr>
            </w:pPr>
            <w:r w:rsidRPr="00044F7A">
              <w:rPr>
                <w:rFonts w:ascii="Arial" w:hAnsi="Arial"/>
                <w:sz w:val="16"/>
              </w:rPr>
              <w:t>Sensor data (interpreted objects).</w:t>
            </w:r>
          </w:p>
          <w:p w14:paraId="731DA1CE" w14:textId="77777777" w:rsidR="00C87C00" w:rsidRPr="0013767D" w:rsidRDefault="00C87C00" w:rsidP="00C87C00">
            <w:pPr>
              <w:keepNext/>
              <w:keepLines/>
              <w:spacing w:after="0"/>
              <w:rPr>
                <w:rFonts w:ascii="Arial" w:hAnsi="Arial"/>
                <w:sz w:val="16"/>
              </w:rPr>
            </w:pPr>
            <w:r w:rsidRPr="00044F7A">
              <w:rPr>
                <w:rFonts w:ascii="Arial" w:hAnsi="Arial"/>
                <w:sz w:val="16"/>
              </w:rPr>
              <w:t>Assuming 1 kB/object/100 ms and 50 objects</w:t>
            </w:r>
            <w:r>
              <w:rPr>
                <w:rFonts w:ascii="Arial" w:hAnsi="Arial"/>
                <w:sz w:val="16"/>
              </w:rPr>
              <w:t>:</w:t>
            </w:r>
            <w:r w:rsidRPr="00044F7A">
              <w:rPr>
                <w:rFonts w:ascii="Arial" w:hAnsi="Arial"/>
                <w:sz w:val="16"/>
              </w:rPr>
              <w:t xml:space="preserve"> 4 Mbps</w:t>
            </w:r>
            <w:r w:rsidRPr="0013767D">
              <w:rPr>
                <w:rFonts w:ascii="Arial" w:hAnsi="Arial"/>
                <w:sz w:val="16"/>
              </w:rPr>
              <w:t xml:space="preserve"> </w:t>
            </w:r>
            <w:r>
              <w:rPr>
                <w:rFonts w:ascii="Arial" w:hAnsi="Arial"/>
                <w:sz w:val="16"/>
              </w:rPr>
              <w:t>[25]</w:t>
            </w:r>
          </w:p>
        </w:tc>
        <w:tc>
          <w:tcPr>
            <w:tcW w:w="729" w:type="dxa"/>
          </w:tcPr>
          <w:p w14:paraId="52D54449" w14:textId="77777777" w:rsidR="00C87C00" w:rsidRPr="0013767D" w:rsidRDefault="00C87C00" w:rsidP="00C87C00">
            <w:pPr>
              <w:keepNext/>
              <w:keepLines/>
              <w:spacing w:after="0"/>
              <w:jc w:val="center"/>
              <w:rPr>
                <w:rFonts w:ascii="Arial" w:hAnsi="Arial"/>
                <w:sz w:val="16"/>
              </w:rPr>
            </w:pPr>
            <w:r>
              <w:rPr>
                <w:rFonts w:ascii="Arial" w:hAnsi="Arial"/>
                <w:sz w:val="16"/>
              </w:rPr>
              <w:t>2</w:t>
            </w:r>
            <w:r w:rsidRPr="0013767D">
              <w:rPr>
                <w:rFonts w:ascii="Arial" w:hAnsi="Arial"/>
                <w:sz w:val="16"/>
              </w:rPr>
              <w:t>0~</w:t>
            </w:r>
            <w:r>
              <w:rPr>
                <w:rFonts w:ascii="Arial" w:hAnsi="Arial"/>
                <w:sz w:val="16"/>
              </w:rPr>
              <w:t>10</w:t>
            </w:r>
            <w:r w:rsidRPr="0013767D">
              <w:rPr>
                <w:rFonts w:ascii="Arial" w:hAnsi="Arial"/>
                <w:sz w:val="16"/>
              </w:rPr>
              <w:t>0</w:t>
            </w:r>
            <w:r>
              <w:rPr>
                <w:rFonts w:ascii="Arial" w:hAnsi="Arial"/>
                <w:sz w:val="16"/>
              </w:rPr>
              <w:t xml:space="preserve"> ms [25]</w:t>
            </w:r>
          </w:p>
          <w:p w14:paraId="5AA98673" w14:textId="77777777" w:rsidR="00C87C00" w:rsidRPr="0013767D" w:rsidRDefault="00C87C00" w:rsidP="00C87C00">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p>
        </w:tc>
        <w:tc>
          <w:tcPr>
            <w:tcW w:w="939" w:type="dxa"/>
          </w:tcPr>
          <w:p w14:paraId="3497D321"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 cm [25]</w:t>
            </w:r>
          </w:p>
        </w:tc>
        <w:tc>
          <w:tcPr>
            <w:tcW w:w="1385" w:type="dxa"/>
          </w:tcPr>
          <w:p w14:paraId="3F8B5B4D"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[10-50] km/h (vehicle) [25]</w:t>
            </w:r>
          </w:p>
          <w:p w14:paraId="603A694B" w14:textId="77777777" w:rsidR="00C87C00" w:rsidRDefault="00C87C00" w:rsidP="00C87C00">
            <w:pPr>
              <w:keepNext/>
              <w:keepLines/>
              <w:spacing w:after="0"/>
              <w:jc w:val="center"/>
              <w:rPr>
                <w:rFonts w:ascii="Arial" w:hAnsi="Arial"/>
                <w:sz w:val="16"/>
                <w:lang w:eastAsia="zh-CN"/>
              </w:rPr>
            </w:pPr>
          </w:p>
          <w:p w14:paraId="3BE657A9"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0EBDBA13"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1F982FEA" w14:textId="77777777" w:rsidR="00C87C00" w:rsidRDefault="00C87C00" w:rsidP="00C87C00">
            <w:pPr>
              <w:keepNext/>
              <w:keepLines/>
              <w:spacing w:after="0"/>
              <w:jc w:val="center"/>
              <w:rPr>
                <w:rFonts w:ascii="Arial" w:hAnsi="Arial"/>
                <w:sz w:val="16"/>
                <w:lang w:eastAsia="zh-CN"/>
              </w:rPr>
            </w:pPr>
          </w:p>
          <w:p w14:paraId="2C72E2A6" w14:textId="77777777" w:rsidR="00C87C00" w:rsidRPr="0013767D" w:rsidRDefault="00C87C00" w:rsidP="00C87C00">
            <w:pPr>
              <w:keepNext/>
              <w:keepLines/>
              <w:spacing w:after="0"/>
              <w:jc w:val="center"/>
              <w:rPr>
                <w:rFonts w:ascii="Arial" w:hAnsi="Arial"/>
                <w:sz w:val="16"/>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4E6DCE73" w14:textId="77777777" w:rsidR="00C87C00" w:rsidRPr="0013767D" w:rsidRDefault="00C87C00" w:rsidP="00C87C00">
            <w:pPr>
              <w:keepNext/>
              <w:keepLines/>
              <w:spacing w:after="0"/>
              <w:rPr>
                <w:rFonts w:ascii="Arial" w:hAnsi="Arial"/>
                <w:sz w:val="16"/>
                <w:lang w:val="en-US" w:eastAsia="zh-CN"/>
              </w:rPr>
            </w:pPr>
            <w:r>
              <w:rPr>
                <w:rFonts w:ascii="Arial" w:hAnsi="Arial"/>
                <w:sz w:val="16"/>
                <w:lang w:eastAsia="zh-CN"/>
              </w:rPr>
              <w:t xml:space="preserve">UL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p>
          <w:p w14:paraId="6595EAF1" w14:textId="77777777" w:rsidR="00C87C00" w:rsidRDefault="00C87C00" w:rsidP="00C87C00">
            <w:pPr>
              <w:keepNext/>
              <w:keepLines/>
              <w:spacing w:after="0"/>
              <w:jc w:val="center"/>
              <w:rPr>
                <w:rFonts w:ascii="Arial" w:hAnsi="Arial"/>
                <w:sz w:val="16"/>
                <w:lang w:eastAsia="zh-CN"/>
              </w:rPr>
            </w:pPr>
          </w:p>
        </w:tc>
      </w:tr>
      <w:tr w:rsidR="00C87C00" w:rsidRPr="0013767D" w14:paraId="6314ED95" w14:textId="77777777" w:rsidTr="00C87C00">
        <w:trPr>
          <w:trHeight w:val="1007"/>
          <w:tblHeader/>
        </w:trPr>
        <w:tc>
          <w:tcPr>
            <w:tcW w:w="986" w:type="dxa"/>
            <w:vMerge/>
          </w:tcPr>
          <w:p w14:paraId="47E678EA" w14:textId="77777777" w:rsidR="00C87C00" w:rsidRDefault="00C87C00" w:rsidP="00C87C00">
            <w:pPr>
              <w:keepNext/>
              <w:keepLines/>
              <w:spacing w:after="0"/>
              <w:rPr>
                <w:rFonts w:ascii="Arial" w:hAnsi="Arial"/>
                <w:sz w:val="16"/>
              </w:rPr>
            </w:pPr>
          </w:p>
        </w:tc>
        <w:tc>
          <w:tcPr>
            <w:tcW w:w="986" w:type="dxa"/>
          </w:tcPr>
          <w:p w14:paraId="6FB973DC" w14:textId="77777777" w:rsidR="00C87C00" w:rsidRPr="00D67DD7" w:rsidRDefault="00C87C00" w:rsidP="00C87C00">
            <w:pPr>
              <w:keepNext/>
              <w:keepLines/>
              <w:spacing w:after="0"/>
              <w:jc w:val="center"/>
              <w:rPr>
                <w:rFonts w:ascii="Arial" w:hAnsi="Arial"/>
                <w:sz w:val="16"/>
              </w:rPr>
            </w:pPr>
            <w:r w:rsidRPr="00D67DD7">
              <w:rPr>
                <w:rFonts w:ascii="Arial" w:hAnsi="Arial"/>
                <w:sz w:val="16"/>
              </w:rPr>
              <w:t>[20] ms</w:t>
            </w:r>
            <w:r>
              <w:rPr>
                <w:rFonts w:ascii="Arial" w:hAnsi="Arial"/>
                <w:sz w:val="16"/>
              </w:rPr>
              <w:t xml:space="preserve"> [25]</w:t>
            </w:r>
          </w:p>
          <w:p w14:paraId="389EAA5F" w14:textId="77777777" w:rsidR="00C87C00" w:rsidRPr="00D67DD7" w:rsidRDefault="00C87C00" w:rsidP="00C87C00">
            <w:pPr>
              <w:keepNext/>
              <w:keepLines/>
              <w:spacing w:after="0"/>
              <w:jc w:val="center"/>
              <w:rPr>
                <w:rFonts w:ascii="Arial" w:hAnsi="Arial"/>
                <w:sz w:val="16"/>
              </w:rPr>
            </w:pPr>
          </w:p>
        </w:tc>
        <w:tc>
          <w:tcPr>
            <w:tcW w:w="986" w:type="dxa"/>
          </w:tcPr>
          <w:p w14:paraId="39FAC445" w14:textId="77777777" w:rsidR="00C87C00" w:rsidRDefault="00C87C00" w:rsidP="00C87C00">
            <w:pPr>
              <w:keepNext/>
              <w:keepLines/>
              <w:spacing w:after="0"/>
              <w:rPr>
                <w:rFonts w:ascii="Arial" w:hAnsi="Arial"/>
                <w:sz w:val="16"/>
              </w:rPr>
            </w:pPr>
            <w:r w:rsidRPr="0013767D">
              <w:rPr>
                <w:rFonts w:ascii="Arial" w:hAnsi="Arial"/>
                <w:sz w:val="16"/>
              </w:rPr>
              <w:t>[</w:t>
            </w:r>
            <w:r>
              <w:rPr>
                <w:rFonts w:ascii="Arial" w:hAnsi="Arial"/>
                <w:sz w:val="16"/>
              </w:rPr>
              <w:t>0.1</w:t>
            </w:r>
            <w:r w:rsidRPr="0013767D">
              <w:rPr>
                <w:rFonts w:ascii="Arial" w:hAnsi="Arial"/>
                <w:sz w:val="16"/>
              </w:rPr>
              <w:t>~</w:t>
            </w:r>
            <w:r>
              <w:rPr>
                <w:rFonts w:ascii="Arial" w:hAnsi="Arial"/>
                <w:sz w:val="16"/>
              </w:rPr>
              <w:t>0.4</w:t>
            </w:r>
            <w:r w:rsidRPr="0013767D">
              <w:rPr>
                <w:rFonts w:ascii="Arial" w:hAnsi="Arial"/>
                <w:sz w:val="16"/>
              </w:rPr>
              <w:t xml:space="preserve"> Mbit/s] </w:t>
            </w:r>
            <w:r>
              <w:rPr>
                <w:rFonts w:ascii="Arial" w:hAnsi="Arial"/>
                <w:sz w:val="16"/>
              </w:rPr>
              <w:t>[25]</w:t>
            </w:r>
          </w:p>
          <w:p w14:paraId="64486906" w14:textId="77777777" w:rsidR="00C87C00" w:rsidRDefault="00C87C00" w:rsidP="00C87C00">
            <w:pPr>
              <w:keepNext/>
              <w:keepLines/>
              <w:spacing w:after="0"/>
              <w:rPr>
                <w:rFonts w:ascii="Arial" w:hAnsi="Arial"/>
                <w:sz w:val="16"/>
              </w:rPr>
            </w:pPr>
          </w:p>
        </w:tc>
        <w:tc>
          <w:tcPr>
            <w:tcW w:w="1007" w:type="dxa"/>
          </w:tcPr>
          <w:p w14:paraId="48F202D7" w14:textId="77777777" w:rsidR="00C87C00" w:rsidRDefault="00C87C00" w:rsidP="00C87C00">
            <w:pPr>
              <w:keepNext/>
              <w:keepLines/>
              <w:spacing w:after="0"/>
              <w:ind w:firstLineChars="100" w:firstLine="160"/>
              <w:rPr>
                <w:rFonts w:ascii="Arial" w:hAnsi="Arial"/>
                <w:sz w:val="16"/>
              </w:rPr>
            </w:pPr>
            <w:r>
              <w:rPr>
                <w:rFonts w:ascii="Arial" w:hAnsi="Arial"/>
                <w:sz w:val="16"/>
              </w:rPr>
              <w:t>99,999% [25]</w:t>
            </w:r>
          </w:p>
          <w:p w14:paraId="0763CF05" w14:textId="77777777" w:rsidR="00C87C00" w:rsidRDefault="00C87C00" w:rsidP="00C87C00">
            <w:pPr>
              <w:keepNext/>
              <w:keepLines/>
              <w:spacing w:after="0"/>
              <w:ind w:firstLineChars="100" w:firstLine="160"/>
              <w:rPr>
                <w:rFonts w:ascii="Arial" w:hAnsi="Arial"/>
                <w:sz w:val="16"/>
              </w:rPr>
            </w:pPr>
          </w:p>
        </w:tc>
        <w:tc>
          <w:tcPr>
            <w:tcW w:w="822" w:type="dxa"/>
            <w:shd w:val="clear" w:color="auto" w:fill="auto"/>
          </w:tcPr>
          <w:p w14:paraId="1B09AF49" w14:textId="77777777" w:rsidR="00C87C00" w:rsidRPr="00590B18" w:rsidRDefault="00C87C00" w:rsidP="00C87C00">
            <w:pPr>
              <w:keepNext/>
              <w:keepLines/>
              <w:spacing w:after="0"/>
              <w:rPr>
                <w:rFonts w:ascii="Arial" w:hAnsi="Arial"/>
                <w:sz w:val="16"/>
              </w:rPr>
            </w:pPr>
            <w:r w:rsidRPr="00590B18">
              <w:rPr>
                <w:rFonts w:ascii="Arial" w:hAnsi="Arial"/>
                <w:sz w:val="16"/>
              </w:rPr>
              <w:t>[~</w:t>
            </w:r>
            <w:r>
              <w:rPr>
                <w:rFonts w:ascii="Arial" w:hAnsi="Arial"/>
                <w:sz w:val="16"/>
              </w:rPr>
              <w:t>4</w:t>
            </w:r>
            <w:r w:rsidRPr="00590B18">
              <w:rPr>
                <w:rFonts w:ascii="Arial" w:hAnsi="Arial"/>
                <w:sz w:val="16"/>
              </w:rPr>
              <w:t xml:space="preserve"> Mbit/s/km</w:t>
            </w:r>
            <w:r w:rsidRPr="00590B18">
              <w:rPr>
                <w:rFonts w:ascii="Arial" w:hAnsi="Arial"/>
                <w:sz w:val="16"/>
                <w:vertAlign w:val="superscript"/>
              </w:rPr>
              <w:t>2</w:t>
            </w:r>
            <w:r w:rsidRPr="00590B18">
              <w:rPr>
                <w:rFonts w:ascii="Arial" w:hAnsi="Arial"/>
                <w:sz w:val="16"/>
              </w:rPr>
              <w:t xml:space="preserve"> ] </w:t>
            </w:r>
          </w:p>
          <w:p w14:paraId="5D964D66" w14:textId="77777777" w:rsidR="00C87C00" w:rsidRPr="00590B18"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6A241FA3" w14:textId="77777777" w:rsidR="00C87C00" w:rsidRPr="004929A2" w:rsidRDefault="00C87C00" w:rsidP="00C87C00">
            <w:pPr>
              <w:keepNext/>
              <w:keepLines/>
              <w:spacing w:after="0"/>
              <w:rPr>
                <w:rFonts w:ascii="Arial" w:hAnsi="Arial"/>
                <w:sz w:val="16"/>
              </w:rPr>
            </w:pPr>
            <w:r w:rsidRPr="004929A2">
              <w:rPr>
                <w:rFonts w:ascii="Arial" w:hAnsi="Arial"/>
                <w:sz w:val="16"/>
              </w:rPr>
              <w:t xml:space="preserve">Up to </w:t>
            </w:r>
            <w:r>
              <w:rPr>
                <w:rFonts w:ascii="Arial" w:hAnsi="Arial"/>
                <w:sz w:val="16"/>
              </w:rPr>
              <w:t>8Kb</w:t>
            </w:r>
            <w:r w:rsidRPr="004929A2">
              <w:rPr>
                <w:rFonts w:ascii="Arial" w:hAnsi="Arial"/>
                <w:sz w:val="16"/>
              </w:rPr>
              <w:t xml:space="preserve"> </w:t>
            </w:r>
          </w:p>
          <w:p w14:paraId="06DEAB67" w14:textId="77777777" w:rsidR="00C87C00" w:rsidRPr="00044F7A" w:rsidRDefault="00C87C00" w:rsidP="00C87C00">
            <w:pPr>
              <w:keepNext/>
              <w:keepLines/>
              <w:spacing w:after="0"/>
              <w:rPr>
                <w:rFonts w:ascii="Arial" w:hAnsi="Arial"/>
                <w:sz w:val="16"/>
              </w:rPr>
            </w:pPr>
            <w:r w:rsidRPr="004929A2">
              <w:rPr>
                <w:rFonts w:ascii="Arial" w:hAnsi="Arial"/>
                <w:sz w:val="16"/>
              </w:rPr>
              <w:t xml:space="preserve">per message </w:t>
            </w:r>
            <w:r>
              <w:rPr>
                <w:rFonts w:ascii="Arial" w:hAnsi="Arial"/>
                <w:sz w:val="16"/>
              </w:rPr>
              <w:t>[25]</w:t>
            </w:r>
          </w:p>
        </w:tc>
        <w:tc>
          <w:tcPr>
            <w:tcW w:w="729" w:type="dxa"/>
          </w:tcPr>
          <w:p w14:paraId="27623336" w14:textId="77777777" w:rsidR="00C87C00" w:rsidRPr="0013767D" w:rsidRDefault="00C87C00" w:rsidP="00C87C00">
            <w:pPr>
              <w:keepNext/>
              <w:keepLines/>
              <w:spacing w:after="0"/>
              <w:jc w:val="center"/>
              <w:rPr>
                <w:rFonts w:ascii="Arial" w:hAnsi="Arial"/>
                <w:sz w:val="16"/>
              </w:rPr>
            </w:pPr>
            <w:r>
              <w:rPr>
                <w:rFonts w:ascii="Arial" w:hAnsi="Arial"/>
                <w:sz w:val="16"/>
              </w:rPr>
              <w:t>2</w:t>
            </w:r>
            <w:r w:rsidRPr="0013767D">
              <w:rPr>
                <w:rFonts w:ascii="Arial" w:hAnsi="Arial"/>
                <w:sz w:val="16"/>
              </w:rPr>
              <w:t>0</w:t>
            </w:r>
            <w:r>
              <w:rPr>
                <w:rFonts w:ascii="Arial" w:hAnsi="Arial"/>
                <w:sz w:val="16"/>
              </w:rPr>
              <w:t xml:space="preserve"> ms [25]</w:t>
            </w:r>
          </w:p>
          <w:p w14:paraId="7D535935" w14:textId="77777777" w:rsidR="00C87C00" w:rsidRDefault="00C87C00" w:rsidP="00C87C00">
            <w:pPr>
              <w:keepNext/>
              <w:keepLines/>
              <w:spacing w:after="0"/>
              <w:jc w:val="center"/>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p>
        </w:tc>
        <w:tc>
          <w:tcPr>
            <w:tcW w:w="939" w:type="dxa"/>
          </w:tcPr>
          <w:p w14:paraId="0192481C"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 cm [25]</w:t>
            </w:r>
          </w:p>
        </w:tc>
        <w:tc>
          <w:tcPr>
            <w:tcW w:w="1385" w:type="dxa"/>
          </w:tcPr>
          <w:p w14:paraId="63E50567"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[10-50] km/h (vehicle) [25]</w:t>
            </w:r>
          </w:p>
          <w:p w14:paraId="640D3934" w14:textId="77777777" w:rsidR="00C87C00" w:rsidRDefault="00C87C00" w:rsidP="00C87C00">
            <w:pPr>
              <w:keepNext/>
              <w:keepLines/>
              <w:spacing w:after="0"/>
              <w:jc w:val="center"/>
              <w:rPr>
                <w:rFonts w:ascii="Arial" w:hAnsi="Arial"/>
                <w:sz w:val="16"/>
                <w:lang w:eastAsia="zh-CN"/>
              </w:rPr>
            </w:pPr>
          </w:p>
          <w:p w14:paraId="6A585DB3"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5B0F85C0"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7D8AFBE6" w14:textId="77777777" w:rsidR="00C87C00" w:rsidRDefault="00C87C00" w:rsidP="00C87C00">
            <w:pPr>
              <w:keepNext/>
              <w:keepLines/>
              <w:spacing w:after="0"/>
              <w:jc w:val="center"/>
              <w:rPr>
                <w:rFonts w:ascii="Arial" w:hAnsi="Arial"/>
                <w:sz w:val="16"/>
                <w:lang w:eastAsia="zh-CN"/>
              </w:rPr>
            </w:pPr>
          </w:p>
          <w:p w14:paraId="57EEAEFF" w14:textId="77777777" w:rsidR="00C87C00" w:rsidRDefault="00C87C00" w:rsidP="00C87C00">
            <w:pPr>
              <w:keepNext/>
              <w:keepLines/>
              <w:spacing w:after="0"/>
              <w:jc w:val="center"/>
              <w:rPr>
                <w:rFonts w:ascii="Arial" w:hAnsi="Arial"/>
                <w:sz w:val="16"/>
                <w:lang w:eastAsia="zh-CN"/>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7ABC63FF" w14:textId="77777777" w:rsidR="00C87C00" w:rsidRPr="0013767D" w:rsidRDefault="00C87C00" w:rsidP="00C87C00">
            <w:pPr>
              <w:keepNext/>
              <w:keepLines/>
              <w:spacing w:after="0"/>
              <w:rPr>
                <w:rFonts w:ascii="Arial" w:hAnsi="Arial"/>
                <w:sz w:val="16"/>
                <w:lang w:val="en-US" w:eastAsia="zh-CN"/>
              </w:rPr>
            </w:pPr>
            <w:r>
              <w:rPr>
                <w:rFonts w:ascii="Arial" w:hAnsi="Arial"/>
                <w:sz w:val="16"/>
                <w:lang w:eastAsia="zh-CN"/>
              </w:rPr>
              <w:t xml:space="preserve">DL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p>
          <w:p w14:paraId="2855150A" w14:textId="77777777" w:rsidR="00C87C00" w:rsidRDefault="00C87C00" w:rsidP="00C87C00">
            <w:pPr>
              <w:keepNext/>
              <w:keepLines/>
              <w:spacing w:after="0"/>
              <w:jc w:val="center"/>
              <w:rPr>
                <w:rFonts w:ascii="Arial" w:hAnsi="Arial"/>
                <w:sz w:val="16"/>
                <w:lang w:eastAsia="zh-CN"/>
              </w:rPr>
            </w:pPr>
          </w:p>
        </w:tc>
      </w:tr>
      <w:tr w:rsidR="00C87C00" w:rsidRPr="0013767D" w14:paraId="08604E21" w14:textId="77777777" w:rsidTr="00C87C00">
        <w:trPr>
          <w:trHeight w:val="2138"/>
          <w:tblHeader/>
        </w:trPr>
        <w:tc>
          <w:tcPr>
            <w:tcW w:w="986" w:type="dxa"/>
            <w:vMerge/>
          </w:tcPr>
          <w:p w14:paraId="34EB5BE0" w14:textId="77777777" w:rsidR="00C87C00" w:rsidRDefault="00C87C00" w:rsidP="00C87C00">
            <w:pPr>
              <w:keepNext/>
              <w:keepLines/>
              <w:spacing w:after="0"/>
              <w:rPr>
                <w:rFonts w:ascii="Arial" w:hAnsi="Arial"/>
                <w:sz w:val="16"/>
              </w:rPr>
            </w:pPr>
          </w:p>
        </w:tc>
        <w:tc>
          <w:tcPr>
            <w:tcW w:w="986" w:type="dxa"/>
          </w:tcPr>
          <w:p w14:paraId="443065AF" w14:textId="77777777" w:rsidR="00C87C00" w:rsidRDefault="00C87C00" w:rsidP="00C87C00">
            <w:pPr>
              <w:keepNext/>
              <w:keepLines/>
              <w:spacing w:after="0"/>
              <w:jc w:val="center"/>
              <w:rPr>
                <w:rFonts w:ascii="Arial" w:hAnsi="Arial"/>
                <w:sz w:val="16"/>
              </w:rPr>
            </w:pPr>
            <w:r w:rsidRPr="007D4506">
              <w:rPr>
                <w:rFonts w:ascii="Arial" w:hAnsi="Arial"/>
                <w:sz w:val="16"/>
              </w:rPr>
              <w:t>1-20ms</w:t>
            </w:r>
          </w:p>
          <w:p w14:paraId="0FB9C517" w14:textId="77777777" w:rsidR="00C87C00" w:rsidRPr="00D67DD7" w:rsidRDefault="00C87C00" w:rsidP="00C87C00">
            <w:pPr>
              <w:keepNext/>
              <w:keepLines/>
              <w:spacing w:after="0"/>
              <w:jc w:val="center"/>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986" w:type="dxa"/>
          </w:tcPr>
          <w:p w14:paraId="64CAC704" w14:textId="77777777" w:rsidR="00C87C00" w:rsidRPr="007D4506" w:rsidRDefault="00C87C00" w:rsidP="00C87C00">
            <w:pPr>
              <w:keepNext/>
              <w:keepLines/>
              <w:spacing w:after="0"/>
              <w:rPr>
                <w:rFonts w:ascii="Arial" w:hAnsi="Arial"/>
                <w:sz w:val="16"/>
              </w:rPr>
            </w:pPr>
            <w:r w:rsidRPr="007D4506">
              <w:rPr>
                <w:rFonts w:ascii="Arial" w:hAnsi="Arial"/>
                <w:sz w:val="16"/>
              </w:rPr>
              <w:t>16 kbit/s -2 Mbit/s</w:t>
            </w:r>
          </w:p>
          <w:p w14:paraId="5241BF1E" w14:textId="77777777" w:rsidR="00C87C00" w:rsidRPr="007D4506" w:rsidRDefault="00C87C00" w:rsidP="00C87C00">
            <w:pPr>
              <w:keepNext/>
              <w:keepLines/>
              <w:spacing w:after="0"/>
              <w:rPr>
                <w:rFonts w:ascii="Arial" w:hAnsi="Arial"/>
                <w:sz w:val="16"/>
              </w:rPr>
            </w:pPr>
            <w:r w:rsidRPr="007D4506">
              <w:rPr>
                <w:rFonts w:ascii="Arial" w:hAnsi="Arial"/>
                <w:sz w:val="16"/>
              </w:rPr>
              <w:t>(without haptic compression encoding);</w:t>
            </w:r>
          </w:p>
          <w:p w14:paraId="3F4DB37F" w14:textId="77777777" w:rsidR="00C87C00" w:rsidRPr="007D4506" w:rsidRDefault="00C87C00" w:rsidP="00C87C00">
            <w:pPr>
              <w:keepNext/>
              <w:keepLines/>
              <w:spacing w:after="0"/>
              <w:rPr>
                <w:rFonts w:ascii="Arial" w:hAnsi="Arial"/>
                <w:sz w:val="16"/>
              </w:rPr>
            </w:pPr>
          </w:p>
          <w:p w14:paraId="22EBE18F" w14:textId="77777777" w:rsidR="00C87C00" w:rsidRPr="007D4506" w:rsidRDefault="00C87C00" w:rsidP="00C87C00">
            <w:pPr>
              <w:keepNext/>
              <w:keepLines/>
              <w:spacing w:after="0"/>
              <w:rPr>
                <w:rFonts w:ascii="Arial" w:hAnsi="Arial"/>
                <w:sz w:val="16"/>
              </w:rPr>
            </w:pPr>
            <w:r w:rsidRPr="007D4506">
              <w:rPr>
                <w:rFonts w:ascii="Arial" w:hAnsi="Arial"/>
                <w:sz w:val="16"/>
              </w:rPr>
              <w:t xml:space="preserve">0.8 - 200 kbit/s </w:t>
            </w:r>
          </w:p>
          <w:p w14:paraId="4E38FD4B" w14:textId="77777777" w:rsidR="00C87C00" w:rsidRDefault="00C87C00" w:rsidP="00C87C00">
            <w:pPr>
              <w:keepNext/>
              <w:keepLines/>
              <w:spacing w:after="0"/>
              <w:rPr>
                <w:rFonts w:ascii="Arial" w:hAnsi="Arial"/>
                <w:sz w:val="16"/>
              </w:rPr>
            </w:pPr>
            <w:r w:rsidRPr="007D4506">
              <w:rPr>
                <w:rFonts w:ascii="Arial" w:hAnsi="Arial"/>
                <w:sz w:val="16"/>
              </w:rPr>
              <w:t>(with haptic compression encoding)</w:t>
            </w:r>
          </w:p>
          <w:p w14:paraId="7B5A17FC" w14:textId="77777777" w:rsidR="00C87C00" w:rsidRDefault="00C87C00" w:rsidP="00C87C00">
            <w:pPr>
              <w:keepNext/>
              <w:keepLines/>
              <w:spacing w:after="0"/>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1007" w:type="dxa"/>
          </w:tcPr>
          <w:p w14:paraId="4A571469" w14:textId="77777777" w:rsidR="00C87C00" w:rsidRPr="007D4506" w:rsidRDefault="00C87C00" w:rsidP="00C87C00">
            <w:pPr>
              <w:keepNext/>
              <w:keepLines/>
              <w:spacing w:after="0"/>
              <w:rPr>
                <w:rFonts w:ascii="Arial" w:hAnsi="Arial"/>
                <w:sz w:val="16"/>
              </w:rPr>
            </w:pPr>
            <w:r w:rsidRPr="007D4506">
              <w:rPr>
                <w:rFonts w:ascii="Arial" w:hAnsi="Arial"/>
                <w:sz w:val="16"/>
              </w:rPr>
              <w:t>99.999%</w:t>
            </w:r>
          </w:p>
          <w:p w14:paraId="09B6CF59" w14:textId="77777777" w:rsidR="00C87C00" w:rsidRDefault="00C87C00" w:rsidP="00C87C00">
            <w:pPr>
              <w:keepNext/>
              <w:keepLines/>
              <w:spacing w:after="0"/>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822" w:type="dxa"/>
            <w:shd w:val="clear" w:color="auto" w:fill="auto"/>
          </w:tcPr>
          <w:p w14:paraId="453D3C95" w14:textId="77777777" w:rsidR="00C87C00" w:rsidRPr="00590B18" w:rsidRDefault="00C87C00" w:rsidP="00C87C00">
            <w:pPr>
              <w:keepNext/>
              <w:keepLines/>
              <w:spacing w:after="0"/>
              <w:rPr>
                <w:rFonts w:ascii="Arial" w:hAnsi="Arial"/>
                <w:sz w:val="16"/>
              </w:rPr>
            </w:pPr>
            <w:r w:rsidRPr="00590B18">
              <w:rPr>
                <w:rFonts w:ascii="Arial" w:hAnsi="Arial"/>
                <w:sz w:val="16"/>
              </w:rPr>
              <w:t>[~</w:t>
            </w:r>
            <w:r>
              <w:rPr>
                <w:rFonts w:ascii="Arial" w:hAnsi="Arial"/>
                <w:sz w:val="16"/>
              </w:rPr>
              <w:t>2</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p>
          <w:p w14:paraId="594A0342" w14:textId="77777777" w:rsidR="00C87C00" w:rsidRPr="00590B18"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076BE0BC" w14:textId="77777777" w:rsidR="00C87C00" w:rsidRPr="00044F7A" w:rsidRDefault="00C87C00" w:rsidP="00C87C00">
            <w:pPr>
              <w:keepNext/>
              <w:keepLines/>
              <w:spacing w:after="0"/>
              <w:rPr>
                <w:rFonts w:ascii="Arial" w:hAnsi="Arial"/>
                <w:sz w:val="16"/>
              </w:rPr>
            </w:pPr>
            <w:r w:rsidRPr="007D4506">
              <w:rPr>
                <w:rFonts w:ascii="Arial" w:hAnsi="Arial"/>
                <w:sz w:val="16"/>
              </w:rPr>
              <w:t>2-8 (1 DoF)</w:t>
            </w:r>
            <w:r>
              <w:rPr>
                <w:rFonts w:ascii="Arial" w:hAnsi="Arial"/>
                <w:sz w:val="16"/>
              </w:rPr>
              <w:t xml:space="preserve"> </w:t>
            </w: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729" w:type="dxa"/>
          </w:tcPr>
          <w:p w14:paraId="50993309" w14:textId="77777777" w:rsidR="00C87C00" w:rsidRDefault="00C87C00" w:rsidP="00C87C00">
            <w:pPr>
              <w:keepNext/>
              <w:keepLines/>
              <w:spacing w:after="0"/>
              <w:jc w:val="center"/>
              <w:rPr>
                <w:rFonts w:ascii="Arial" w:hAnsi="Arial"/>
                <w:sz w:val="16"/>
              </w:rPr>
            </w:pPr>
          </w:p>
        </w:tc>
        <w:tc>
          <w:tcPr>
            <w:tcW w:w="939" w:type="dxa"/>
          </w:tcPr>
          <w:p w14:paraId="2047B697" w14:textId="77777777" w:rsidR="00C87C00" w:rsidRDefault="00C87C00" w:rsidP="00C87C00">
            <w:pPr>
              <w:keepNext/>
              <w:keepLines/>
              <w:spacing w:after="0"/>
              <w:jc w:val="center"/>
              <w:rPr>
                <w:rFonts w:ascii="Arial" w:hAnsi="Arial"/>
                <w:sz w:val="16"/>
                <w:lang w:eastAsia="zh-CN"/>
              </w:rPr>
            </w:pPr>
          </w:p>
        </w:tc>
        <w:tc>
          <w:tcPr>
            <w:tcW w:w="1385" w:type="dxa"/>
          </w:tcPr>
          <w:p w14:paraId="7A347BEB"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4A82E7FF"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1B0B04C5" w14:textId="77777777" w:rsidR="00C87C00" w:rsidRDefault="00C87C00" w:rsidP="00C87C00">
            <w:pPr>
              <w:keepNext/>
              <w:keepLines/>
              <w:spacing w:after="0"/>
              <w:jc w:val="center"/>
              <w:rPr>
                <w:rFonts w:ascii="Arial" w:hAnsi="Arial"/>
                <w:sz w:val="16"/>
                <w:lang w:eastAsia="zh-CN"/>
              </w:rPr>
            </w:pPr>
          </w:p>
          <w:p w14:paraId="10C2B8F5" w14:textId="77777777" w:rsidR="00C87C00" w:rsidRDefault="00C87C00" w:rsidP="00C87C00">
            <w:pPr>
              <w:keepNext/>
              <w:keepLines/>
              <w:spacing w:after="0"/>
              <w:jc w:val="center"/>
              <w:rPr>
                <w:rFonts w:ascii="Arial" w:hAnsi="Arial"/>
                <w:sz w:val="16"/>
                <w:lang w:eastAsia="zh-CN"/>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193E5C1C" w14:textId="77777777" w:rsidR="00C87C00" w:rsidRDefault="00C87C00" w:rsidP="00C87C00">
            <w:pPr>
              <w:keepNext/>
              <w:keepLines/>
              <w:spacing w:after="0"/>
              <w:rPr>
                <w:rFonts w:ascii="Arial" w:hAnsi="Arial"/>
                <w:sz w:val="16"/>
                <w:lang w:eastAsia="zh-CN"/>
              </w:rPr>
            </w:pPr>
            <w:r>
              <w:rPr>
                <w:rFonts w:ascii="Arial" w:hAnsi="Arial"/>
                <w:sz w:val="16"/>
                <w:lang w:eastAsia="zh-CN"/>
              </w:rPr>
              <w:t>Haptic feedback</w:t>
            </w:r>
          </w:p>
        </w:tc>
      </w:tr>
      <w:tr w:rsidR="00DC6AA1" w:rsidRPr="0013767D" w14:paraId="12975A82" w14:textId="77777777" w:rsidTr="00DC6AA1">
        <w:trPr>
          <w:trHeight w:val="2434"/>
          <w:tblHeader/>
        </w:trPr>
        <w:tc>
          <w:tcPr>
            <w:tcW w:w="10910" w:type="dxa"/>
            <w:gridSpan w:val="12"/>
          </w:tcPr>
          <w:p w14:paraId="030702FC" w14:textId="5C925371" w:rsidR="00DC6AA1" w:rsidRPr="0013767D" w:rsidRDefault="00DC6AA1" w:rsidP="00C87C00">
            <w:pPr>
              <w:pStyle w:val="TAN"/>
              <w:rPr>
                <w:sz w:val="16"/>
                <w:szCs w:val="16"/>
              </w:rPr>
            </w:pPr>
            <w:r w:rsidRPr="79C29F7A">
              <w:rPr>
                <w:sz w:val="16"/>
                <w:szCs w:val="16"/>
              </w:rPr>
              <w:t xml:space="preserve">NOTE 1:   </w:t>
            </w:r>
            <w:r>
              <w:t xml:space="preserve">  </w:t>
            </w:r>
            <w:r w:rsidRPr="79C29F7A">
              <w:rPr>
                <w:sz w:val="16"/>
                <w:szCs w:val="16"/>
              </w:rPr>
              <w:t>The</w:t>
            </w:r>
            <w:r w:rsidRPr="79C29F7A">
              <w:rPr>
                <w:sz w:val="16"/>
                <w:szCs w:val="16"/>
                <w:lang w:val="en-US" w:eastAsia="zh-CN"/>
              </w:rPr>
              <w:t xml:space="preserve"> end-to-end</w:t>
            </w:r>
            <w:r w:rsidRPr="79C29F7A">
              <w:rPr>
                <w:sz w:val="16"/>
                <w:szCs w:val="16"/>
              </w:rPr>
              <w:t xml:space="preserve"> latency refers to the transmission delay between a UE and the mobile metaverse server</w:t>
            </w:r>
            <w:r>
              <w:rPr>
                <w:sz w:val="16"/>
                <w:szCs w:val="16"/>
              </w:rPr>
              <w:t xml:space="preserve"> or vice-versa</w:t>
            </w:r>
            <w:r w:rsidRPr="79C29F7A">
              <w:rPr>
                <w:sz w:val="16"/>
                <w:szCs w:val="16"/>
              </w:rPr>
              <w:t xml:space="preserve">, not including sensor acquisition </w:t>
            </w:r>
            <w:r>
              <w:rPr>
                <w:sz w:val="16"/>
                <w:szCs w:val="16"/>
              </w:rPr>
              <w:t xml:space="preserve">or actuator control </w:t>
            </w:r>
            <w:r w:rsidRPr="79C29F7A">
              <w:rPr>
                <w:sz w:val="16"/>
                <w:szCs w:val="16"/>
              </w:rPr>
              <w:t>on the vehicle side, processing, and rendering on the user side (estimated additional 100ms total). Target e2e user experienced max delay depends on reaction time of the remote driver (e</w:t>
            </w:r>
            <w:r w:rsidR="00414EEB">
              <w:rPr>
                <w:sz w:val="16"/>
                <w:szCs w:val="16"/>
              </w:rPr>
              <w:t>.</w:t>
            </w:r>
            <w:r w:rsidRPr="79C29F7A">
              <w:rPr>
                <w:sz w:val="16"/>
                <w:szCs w:val="16"/>
              </w:rPr>
              <w:t>g</w:t>
            </w:r>
            <w:r w:rsidR="00414EEB">
              <w:rPr>
                <w:sz w:val="16"/>
                <w:szCs w:val="16"/>
              </w:rPr>
              <w:t>.</w:t>
            </w:r>
            <w:r w:rsidRPr="79C29F7A">
              <w:rPr>
                <w:sz w:val="16"/>
                <w:szCs w:val="16"/>
              </w:rPr>
              <w:t xml:space="preserve"> at 50km/h, 20ms means 27cm of remote vehicle movement). </w:t>
            </w:r>
          </w:p>
          <w:p w14:paraId="3F0A3F42" w14:textId="77777777" w:rsidR="00DC6AA1" w:rsidRPr="0013767D" w:rsidRDefault="00DC6AA1" w:rsidP="00C87C00">
            <w:pPr>
              <w:pStyle w:val="TAN"/>
              <w:rPr>
                <w:sz w:val="16"/>
                <w:lang w:eastAsia="zh-CN"/>
              </w:rPr>
            </w:pPr>
            <w:r w:rsidRPr="0013767D">
              <w:rPr>
                <w:rFonts w:hint="eastAsia"/>
                <w:sz w:val="16"/>
                <w:lang w:eastAsia="zh-CN"/>
              </w:rPr>
              <w:t>N</w:t>
            </w:r>
            <w:r w:rsidRPr="0013767D">
              <w:rPr>
                <w:sz w:val="16"/>
                <w:lang w:eastAsia="zh-CN"/>
              </w:rPr>
              <w:t xml:space="preserve">OTE </w:t>
            </w:r>
            <w:r>
              <w:rPr>
                <w:sz w:val="16"/>
                <w:lang w:eastAsia="zh-CN"/>
              </w:rPr>
              <w:t>2</w:t>
            </w:r>
            <w:r w:rsidRPr="0013767D">
              <w:rPr>
                <w:sz w:val="16"/>
                <w:lang w:eastAsia="zh-CN"/>
              </w:rPr>
              <w:t xml:space="preserve">:     </w:t>
            </w:r>
            <w:r>
              <w:rPr>
                <w:sz w:val="16"/>
              </w:rPr>
              <w:t>UL data transfer interval around 20ms (video) to 100ms (sensor), DL data transfer interval (commands) around 20ms.</w:t>
            </w:r>
          </w:p>
          <w:p w14:paraId="0729AC49" w14:textId="0ADB603F" w:rsidR="00DC6AA1" w:rsidRPr="0013767D" w:rsidRDefault="00DC6AA1" w:rsidP="00C87C00">
            <w:pPr>
              <w:pStyle w:val="TAN"/>
              <w:rPr>
                <w:sz w:val="16"/>
                <w:szCs w:val="16"/>
              </w:rPr>
            </w:pPr>
            <w:r w:rsidRPr="79C29F7A">
              <w:rPr>
                <w:sz w:val="16"/>
                <w:szCs w:val="16"/>
              </w:rPr>
              <w:t xml:space="preserve">NOTE 3:   </w:t>
            </w:r>
            <w:r>
              <w:t xml:space="preserve"> </w:t>
            </w:r>
            <w:r>
              <w:tab/>
            </w:r>
            <w:r w:rsidRPr="79C29F7A">
              <w:rPr>
                <w:sz w:val="16"/>
                <w:szCs w:val="16"/>
              </w:rPr>
              <w:t>The service area for teleoperation depends on the actual deployment; for example, it can be deployed for a warehouse, a factory, a transportation hub (seaport, airport etc.), or even a city district or city</w:t>
            </w:r>
            <w:r>
              <w:rPr>
                <w:sz w:val="16"/>
                <w:szCs w:val="16"/>
              </w:rPr>
              <w:t xml:space="preserve">. </w:t>
            </w:r>
            <w:r w:rsidRPr="79C29F7A">
              <w:rPr>
                <w:sz w:val="16"/>
                <w:szCs w:val="16"/>
              </w:rPr>
              <w:t>In some cases, a local approach (e.g., the application servers are hosted at the network edge) is preferred to satisfy low latency and high-reliability requirements.</w:t>
            </w:r>
          </w:p>
          <w:p w14:paraId="64C326D0" w14:textId="77777777" w:rsidR="00DC6AA1" w:rsidRPr="0013767D" w:rsidRDefault="00DC6AA1" w:rsidP="00C87C00">
            <w:pPr>
              <w:pStyle w:val="TAN"/>
              <w:rPr>
                <w:sz w:val="16"/>
              </w:rPr>
            </w:pPr>
            <w:r w:rsidRPr="0013767D">
              <w:rPr>
                <w:rFonts w:hint="eastAsia"/>
                <w:sz w:val="16"/>
              </w:rPr>
              <w:t>N</w:t>
            </w:r>
            <w:r w:rsidRPr="0013767D">
              <w:rPr>
                <w:sz w:val="16"/>
              </w:rPr>
              <w:t xml:space="preserve">OTE </w:t>
            </w:r>
            <w:r>
              <w:rPr>
                <w:sz w:val="16"/>
              </w:rPr>
              <w:t>4</w:t>
            </w:r>
            <w:r w:rsidRPr="0013767D">
              <w:rPr>
                <w:sz w:val="16"/>
              </w:rPr>
              <w:t xml:space="preserve">:     </w:t>
            </w:r>
            <w:r w:rsidRPr="00031F57">
              <w:rPr>
                <w:sz w:val="16"/>
              </w:rPr>
              <w:t>The area traffic capacity is calculated for one 5G network, considering 4 cameras + sensors on each vehicle. Density is estimated to 10 vehicles/km2</w:t>
            </w:r>
            <w:r>
              <w:rPr>
                <w:sz w:val="16"/>
              </w:rPr>
              <w:t>, each of the vehicles with one user controlling them</w:t>
            </w:r>
            <w:r w:rsidRPr="00031F57">
              <w:rPr>
                <w:sz w:val="16"/>
              </w:rPr>
              <w:t>. [25]</w:t>
            </w:r>
          </w:p>
          <w:p w14:paraId="2DB4DF8B" w14:textId="77777777" w:rsidR="00DC6AA1" w:rsidRDefault="00DC6AA1" w:rsidP="00C87C00">
            <w:pPr>
              <w:pStyle w:val="TAN"/>
              <w:rPr>
                <w:sz w:val="16"/>
                <w:szCs w:val="16"/>
              </w:rPr>
            </w:pPr>
            <w:r w:rsidRPr="79C29F7A">
              <w:rPr>
                <w:sz w:val="16"/>
                <w:szCs w:val="16"/>
              </w:rPr>
              <w:t xml:space="preserve">NOTE 5:     Based on </w:t>
            </w:r>
            <w:r>
              <w:rPr>
                <w:sz w:val="16"/>
                <w:szCs w:val="16"/>
              </w:rPr>
              <w:t>[25]</w:t>
            </w:r>
            <w:r w:rsidRPr="79C29F7A">
              <w:rPr>
                <w:sz w:val="16"/>
                <w:szCs w:val="16"/>
              </w:rPr>
              <w:t>. UL is real-time vehicle data (video streaming and/or sensor data), DL is control traffic (commands from the remote driver)</w:t>
            </w:r>
          </w:p>
          <w:p w14:paraId="74B65993" w14:textId="0EF09324" w:rsidR="00DC6AA1" w:rsidRPr="79C29F7A" w:rsidRDefault="00DC6AA1" w:rsidP="00C87C00">
            <w:pPr>
              <w:pStyle w:val="TAN"/>
              <w:rPr>
                <w:sz w:val="16"/>
                <w:szCs w:val="16"/>
              </w:rPr>
            </w:pPr>
            <w:r>
              <w:rPr>
                <w:sz w:val="16"/>
              </w:rPr>
              <w:t>NOTE 6:     KPI comes from [5] cl 7.11 “remote control robot” use case</w:t>
            </w:r>
          </w:p>
        </w:tc>
      </w:tr>
    </w:tbl>
    <w:p w14:paraId="5377FBAD" w14:textId="0C135332" w:rsidR="00C87C00" w:rsidRDefault="00C87C00" w:rsidP="00C87C00">
      <w:pPr>
        <w:pStyle w:val="TF"/>
      </w:pPr>
      <w:r>
        <w:t>Table</w:t>
      </w:r>
      <w:r w:rsidRPr="004D481C">
        <w:t>-</w:t>
      </w:r>
      <w:r>
        <w:t>5.20</w:t>
      </w:r>
      <w:r w:rsidRPr="004D481C">
        <w:t>.</w:t>
      </w:r>
      <w:r>
        <w:t>6</w:t>
      </w:r>
      <w:r w:rsidRPr="004D481C">
        <w:t>-</w:t>
      </w:r>
      <w:r>
        <w:t>1</w:t>
      </w:r>
      <w:r w:rsidRPr="004D481C">
        <w:t xml:space="preserve">: </w:t>
      </w:r>
      <w:r>
        <w:t>Key Performance Indicator (KPI) for mobile metaverse Tele-Operated Driving</w:t>
      </w:r>
    </w:p>
    <w:p w14:paraId="3B97A1DF" w14:textId="77777777" w:rsidR="007E72A3" w:rsidRPr="00823E6E" w:rsidRDefault="007E72A3" w:rsidP="007E72A3">
      <w:pPr>
        <w:pStyle w:val="Heading2"/>
        <w:rPr>
          <w:color w:val="000000" w:themeColor="text1"/>
        </w:rPr>
      </w:pPr>
      <w:bookmarkStart w:id="763" w:name="_Toc120013097"/>
      <w:bookmarkStart w:id="764" w:name="_Toc120025215"/>
      <w:bookmarkStart w:id="765" w:name="_Toc120025370"/>
      <w:bookmarkStart w:id="766" w:name="_Toc120091448"/>
      <w:bookmarkStart w:id="767" w:name="_Toc129348943"/>
      <w:r w:rsidRPr="00823E6E">
        <w:rPr>
          <w:color w:val="000000" w:themeColor="text1"/>
        </w:rPr>
        <w:t>5.</w:t>
      </w:r>
      <w:r>
        <w:rPr>
          <w:color w:val="000000" w:themeColor="text1"/>
        </w:rPr>
        <w:t>21</w:t>
      </w:r>
      <w:r w:rsidRPr="00823E6E">
        <w:rPr>
          <w:color w:val="000000" w:themeColor="text1"/>
        </w:rPr>
        <w:tab/>
      </w:r>
      <w:r>
        <w:rPr>
          <w:color w:val="000000" w:themeColor="text1"/>
        </w:rPr>
        <w:t>Use Case on Virtual Emergency Drill</w:t>
      </w:r>
      <w:r w:rsidRPr="00823E6E">
        <w:rPr>
          <w:color w:val="000000" w:themeColor="text1"/>
        </w:rPr>
        <w:t xml:space="preserve"> o</w:t>
      </w:r>
      <w:r>
        <w:rPr>
          <w:color w:val="000000" w:themeColor="text1"/>
        </w:rPr>
        <w:t>ver</w:t>
      </w:r>
      <w:r w:rsidRPr="00823E6E">
        <w:rPr>
          <w:color w:val="000000" w:themeColor="text1"/>
        </w:rPr>
        <w:t xml:space="preserve"> </w:t>
      </w:r>
      <w:r>
        <w:rPr>
          <w:color w:val="000000" w:themeColor="text1"/>
        </w:rPr>
        <w:t>5G Metaverse</w:t>
      </w:r>
      <w:bookmarkEnd w:id="767"/>
    </w:p>
    <w:p w14:paraId="4329B424" w14:textId="77777777" w:rsidR="007E72A3" w:rsidRPr="00025CFA" w:rsidRDefault="007E72A3" w:rsidP="007E72A3">
      <w:pPr>
        <w:pStyle w:val="Heading3"/>
      </w:pPr>
      <w:bookmarkStart w:id="768" w:name="_Toc129348944"/>
      <w:r w:rsidRPr="00025CFA">
        <w:t>5.</w:t>
      </w:r>
      <w:r>
        <w:t>21</w:t>
      </w:r>
      <w:r w:rsidRPr="00025CFA">
        <w:t>.1</w:t>
      </w:r>
      <w:r w:rsidRPr="00025CFA">
        <w:tab/>
      </w:r>
      <w:r>
        <w:t>Description</w:t>
      </w:r>
      <w:bookmarkEnd w:id="768"/>
    </w:p>
    <w:p w14:paraId="31F09189" w14:textId="77777777" w:rsidR="007E72A3" w:rsidRPr="00DF6763" w:rsidRDefault="007E72A3" w:rsidP="007E72A3">
      <w:r w:rsidRPr="00DF6763">
        <w:t>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improve response to direct damage from emergencies, but also provide valuable data on human thoughts, decisions, and actions in actual crisis situations.</w:t>
      </w:r>
    </w:p>
    <w:p w14:paraId="750C010B" w14:textId="77777777" w:rsidR="007E72A3" w:rsidRPr="00DF6763" w:rsidRDefault="007E72A3" w:rsidP="007E72A3">
      <w:r w:rsidRPr="00DF6763">
        <w:lastRenderedPageBreak/>
        <w:t>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must be able to quickly and accurately assess the extent of damage and impact and take timely action to recover their networks.</w:t>
      </w:r>
    </w:p>
    <w:p w14:paraId="6890FFC0" w14:textId="77777777" w:rsidR="007E72A3" w:rsidRPr="000D6532" w:rsidRDefault="007E72A3" w:rsidP="007E72A3">
      <w:pPr>
        <w:pStyle w:val="Heading3"/>
      </w:pPr>
      <w:bookmarkStart w:id="769" w:name="_Toc129348945"/>
      <w:r>
        <w:t>5.21</w:t>
      </w:r>
      <w:r w:rsidRPr="000D6532">
        <w:t>.2</w:t>
      </w:r>
      <w:r w:rsidRPr="000D6532">
        <w:tab/>
        <w:t>Pre-conditions</w:t>
      </w:r>
      <w:bookmarkEnd w:id="769"/>
    </w:p>
    <w:p w14:paraId="1DB0533A" w14:textId="77777777" w:rsidR="007E72A3" w:rsidRPr="00DF6763" w:rsidRDefault="007E72A3" w:rsidP="007E72A3">
      <w:r w:rsidRPr="00DF6763">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p>
    <w:p w14:paraId="10758FD2" w14:textId="77777777" w:rsidR="007E72A3" w:rsidRDefault="007E72A3" w:rsidP="007E72A3">
      <w:pPr>
        <w:pStyle w:val="Heading3"/>
      </w:pPr>
      <w:bookmarkStart w:id="770" w:name="_Toc129348946"/>
      <w:r w:rsidRPr="00662618">
        <w:t>5.</w:t>
      </w:r>
      <w:r>
        <w:t>21</w:t>
      </w:r>
      <w:r w:rsidRPr="00662618">
        <w:t>.3</w:t>
      </w:r>
      <w:r w:rsidRPr="00662618">
        <w:tab/>
        <w:t>Service Flows</w:t>
      </w:r>
      <w:bookmarkEnd w:id="770"/>
    </w:p>
    <w:p w14:paraId="091B242A" w14:textId="77777777" w:rsidR="007E72A3" w:rsidRPr="00AF5A54" w:rsidRDefault="007E72A3" w:rsidP="007E72A3">
      <w:r>
        <w:rPr>
          <w:noProof/>
          <w:lang w:val="en-US" w:eastAsia="ko-KR"/>
        </w:rPr>
        <w:drawing>
          <wp:inline distT="0" distB="0" distL="0" distR="0" wp14:anchorId="030A8119" wp14:editId="45075E8B">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p>
    <w:p w14:paraId="71470D90" w14:textId="0B957E36" w:rsidR="007E72A3" w:rsidRPr="00066483" w:rsidRDefault="00066483" w:rsidP="00066483">
      <w:pPr>
        <w:pStyle w:val="B1"/>
      </w:pPr>
      <w:r>
        <w:t>1.</w:t>
      </w:r>
      <w:r>
        <w:tab/>
      </w:r>
      <w:r w:rsidR="007E72A3" w:rsidRPr="00066483">
        <w:t>City A is planning a virtual emergency drill that participants can access from any location, such as their office, home, or even the beach.</w:t>
      </w:r>
    </w:p>
    <w:p w14:paraId="4DE030E4" w14:textId="403C17CE" w:rsidR="007E72A3" w:rsidRPr="00066483" w:rsidRDefault="00066483" w:rsidP="00066483">
      <w:pPr>
        <w:pStyle w:val="B1"/>
      </w:pPr>
      <w:r>
        <w:t>2.</w:t>
      </w:r>
      <w:r>
        <w:tab/>
      </w:r>
      <w:r w:rsidR="007E72A3" w:rsidRPr="00066483">
        <w:t>Mobile operator B will provide the 5G system and anticipated operational and maintenance data for the emergency drill in the metaverse environment.</w:t>
      </w:r>
    </w:p>
    <w:p w14:paraId="2CC0841B" w14:textId="69EA845F" w:rsidR="007E72A3" w:rsidRPr="00066483" w:rsidRDefault="00066483" w:rsidP="00066483">
      <w:pPr>
        <w:pStyle w:val="B1"/>
      </w:pPr>
      <w:r>
        <w:t>3.</w:t>
      </w:r>
      <w:r>
        <w:tab/>
      </w:r>
      <w:r w:rsidR="007E72A3" w:rsidRPr="00066483">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p>
    <w:p w14:paraId="7098BB26" w14:textId="089903A9" w:rsidR="007E72A3" w:rsidRPr="00066483" w:rsidRDefault="00066483" w:rsidP="00066483">
      <w:pPr>
        <w:pStyle w:val="B1"/>
      </w:pPr>
      <w:r>
        <w:t>4.</w:t>
      </w:r>
      <w:r>
        <w:tab/>
      </w:r>
      <w:r w:rsidR="007E72A3" w:rsidRPr="00066483">
        <w:t xml:space="preserve">City A and designated organizations will collect various types of data during the emergency drill. </w:t>
      </w:r>
    </w:p>
    <w:p w14:paraId="2E509B9D" w14:textId="56202AF1" w:rsidR="007E72A3" w:rsidRPr="00066483" w:rsidRDefault="00066483" w:rsidP="00066483">
      <w:pPr>
        <w:pStyle w:val="B1"/>
      </w:pPr>
      <w:r>
        <w:t>5.</w:t>
      </w:r>
      <w:r>
        <w:tab/>
      </w:r>
      <w:r w:rsidR="007E72A3" w:rsidRPr="00066483">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p>
    <w:p w14:paraId="656EA4C8" w14:textId="77777777" w:rsidR="007E72A3" w:rsidRPr="009740E8" w:rsidRDefault="007E72A3" w:rsidP="007E72A3">
      <w:pPr>
        <w:pStyle w:val="Heading3"/>
      </w:pPr>
      <w:bookmarkStart w:id="771" w:name="_Toc129348947"/>
      <w:r w:rsidRPr="009740E8">
        <w:t>5.</w:t>
      </w:r>
      <w:r>
        <w:t>21</w:t>
      </w:r>
      <w:r w:rsidRPr="009740E8">
        <w:t>.4</w:t>
      </w:r>
      <w:r w:rsidRPr="009740E8">
        <w:tab/>
        <w:t>Post-conditions</w:t>
      </w:r>
      <w:bookmarkEnd w:id="771"/>
    </w:p>
    <w:p w14:paraId="60B4892F" w14:textId="77777777" w:rsidR="007E72A3" w:rsidRDefault="007E72A3" w:rsidP="007E72A3">
      <w:pPr>
        <w:rPr>
          <w:lang w:val="en-US"/>
        </w:rPr>
      </w:pPr>
      <w:r w:rsidRPr="00CD2F8C">
        <w:rPr>
          <w:lang w:val="en-US"/>
        </w:rPr>
        <w:t xml:space="preserve">By participating in emergency drills, citizens and organizations learn how to respond to disaster scenarios, such as evacuations and rescues, and this information can be incorporated into local government disaster preparedness plans. </w:t>
      </w:r>
      <w:r w:rsidRPr="00CD2F8C">
        <w:rPr>
          <w:lang w:val="en-US"/>
        </w:rPr>
        <w:lastRenderedPageBreak/>
        <w:t>Additionally, mobile operators can take effective measures to counteract potential network failures and other adverse impacts.</w:t>
      </w:r>
    </w:p>
    <w:p w14:paraId="08FFCBEF" w14:textId="77777777" w:rsidR="007E72A3" w:rsidRPr="00DF6763" w:rsidRDefault="007E72A3" w:rsidP="007E72A3">
      <w:pPr>
        <w:pStyle w:val="Heading3"/>
      </w:pPr>
      <w:bookmarkStart w:id="772" w:name="_Hlk128089785"/>
      <w:bookmarkStart w:id="773" w:name="_Toc129348948"/>
      <w:r w:rsidRPr="009740E8">
        <w:t>5.</w:t>
      </w:r>
      <w:r>
        <w:t>21</w:t>
      </w:r>
      <w:r w:rsidRPr="009740E8">
        <w:t>.5</w:t>
      </w:r>
      <w:r w:rsidRPr="009740E8">
        <w:tab/>
        <w:t>Existing features partly or fully covering the use case functionality</w:t>
      </w:r>
      <w:bookmarkEnd w:id="773"/>
    </w:p>
    <w:p w14:paraId="583F4CF7" w14:textId="77777777" w:rsidR="007E72A3" w:rsidRPr="00DF6763" w:rsidRDefault="007E72A3" w:rsidP="002115EE">
      <w:pPr>
        <w:rPr>
          <w:noProof/>
          <w:lang w:eastAsia="ja-JP"/>
        </w:rPr>
      </w:pPr>
      <w:r w:rsidRPr="00DF6763">
        <w:rPr>
          <w:noProof/>
          <w:lang w:eastAsia="ja-JP"/>
        </w:rPr>
        <w:t>Cloud Native Virtualized Network Functions (TR28.834) and Network and Service Operations for Energy Utilities(TS28.829) can be partly applied to this use case</w:t>
      </w:r>
    </w:p>
    <w:p w14:paraId="0F7881F7" w14:textId="77777777" w:rsidR="007E72A3" w:rsidRDefault="007E72A3" w:rsidP="007E72A3">
      <w:pPr>
        <w:pStyle w:val="EditorsNote"/>
        <w:rPr>
          <w:noProof/>
          <w:lang w:eastAsia="ja-JP"/>
        </w:rPr>
      </w:pPr>
      <w:r w:rsidRPr="00DF6763">
        <w:rPr>
          <w:noProof/>
          <w:lang w:eastAsia="ja-JP"/>
        </w:rPr>
        <w:t>Editor's Note: The gap analysis is FFS.</w:t>
      </w:r>
      <w:bookmarkEnd w:id="772"/>
    </w:p>
    <w:p w14:paraId="1D1E993B" w14:textId="77777777" w:rsidR="007E72A3" w:rsidRPr="00DF6763" w:rsidRDefault="007E72A3" w:rsidP="007E72A3">
      <w:pPr>
        <w:pStyle w:val="Heading3"/>
      </w:pPr>
      <w:bookmarkStart w:id="774" w:name="_Toc129348949"/>
      <w:r w:rsidRPr="00DF6763">
        <w:t>5.</w:t>
      </w:r>
      <w:r>
        <w:t>21</w:t>
      </w:r>
      <w:r w:rsidRPr="00DF6763">
        <w:t>.6</w:t>
      </w:r>
      <w:r w:rsidRPr="00DF6763">
        <w:tab/>
        <w:t>Potential New Requirements needed to support the use case</w:t>
      </w:r>
      <w:bookmarkStart w:id="775" w:name="_Hlk128081799"/>
      <w:bookmarkEnd w:id="774"/>
    </w:p>
    <w:p w14:paraId="39E91E43" w14:textId="1D08087C" w:rsidR="007E72A3" w:rsidRPr="00DF6763" w:rsidRDefault="007E72A3" w:rsidP="007E72A3">
      <w:pPr>
        <w:rPr>
          <w:noProof/>
          <w:lang w:eastAsia="ja-JP"/>
        </w:rPr>
      </w:pPr>
      <w:bookmarkStart w:id="776" w:name="_Hlk128089640"/>
      <w:r w:rsidRPr="00DF6763">
        <w:t>[PR 5.</w:t>
      </w:r>
      <w:r>
        <w:t>21</w:t>
      </w:r>
      <w:r w:rsidRPr="00DF6763">
        <w:t>.6-1] Subject to the operator’s policy, 5G system shall be able to provide the means for the authorized third party to provide the input data about specific virtual event(s) e.g. failure of the NW equipment, burst traffic on the virtual 5G system(s) for the mobile Metaverse service.</w:t>
      </w:r>
    </w:p>
    <w:p w14:paraId="3F3AC229" w14:textId="583A4E58" w:rsidR="007E72A3" w:rsidRPr="00DF6763" w:rsidRDefault="007E72A3" w:rsidP="007E72A3">
      <w:pPr>
        <w:rPr>
          <w:lang w:eastAsia="zh-CN"/>
        </w:rPr>
      </w:pPr>
      <w:r w:rsidRPr="00DF6763">
        <w:rPr>
          <w:lang w:eastAsia="zh-CN"/>
        </w:rPr>
        <w:t>[PR 5.</w:t>
      </w:r>
      <w:r>
        <w:rPr>
          <w:lang w:eastAsia="zh-CN"/>
        </w:rPr>
        <w:t>21</w:t>
      </w:r>
      <w:r w:rsidRPr="00DF6763">
        <w:rPr>
          <w:lang w:eastAsia="zh-CN"/>
        </w:rPr>
        <w:t xml:space="preserve">.6-2] </w:t>
      </w:r>
      <w:r w:rsidRPr="00DF6763">
        <w:t xml:space="preserve">Subject to the operator’s policy, </w:t>
      </w:r>
      <w:r w:rsidRPr="00DF6763">
        <w:rPr>
          <w:lang w:eastAsia="zh-CN"/>
        </w:rPr>
        <w:t>5G system shall be able to provide</w:t>
      </w:r>
      <w:r w:rsidRPr="00DF6763">
        <w:t xml:space="preserve"> the means to</w:t>
      </w:r>
      <w:r w:rsidRPr="00DF6763">
        <w:rPr>
          <w:lang w:eastAsia="zh-CN"/>
        </w:rPr>
        <w:t xml:space="preserve"> provide the output data calculated or analyzed with the operator specific data from the virtual 5G system(s) to the authorized third parties.</w:t>
      </w:r>
    </w:p>
    <w:p w14:paraId="4C378638" w14:textId="19B32B78" w:rsidR="007E72A3" w:rsidRDefault="007E72A3" w:rsidP="002115EE">
      <w:pPr>
        <w:pStyle w:val="EditorsNote"/>
      </w:pPr>
      <w:r w:rsidRPr="002115EE">
        <w:t xml:space="preserve">Editor's Note: </w:t>
      </w:r>
      <w:bookmarkEnd w:id="775"/>
      <w:bookmarkEnd w:id="776"/>
      <w:r w:rsidRPr="002115EE">
        <w:t>The above requirements are FFS.</w:t>
      </w:r>
    </w:p>
    <w:p w14:paraId="0924FEB2" w14:textId="77777777" w:rsidR="007E72A3" w:rsidRPr="002115EE" w:rsidRDefault="007E72A3" w:rsidP="002115EE">
      <w:pPr>
        <w:pStyle w:val="Heading2"/>
        <w:rPr>
          <w:color w:val="000000" w:themeColor="text1"/>
        </w:rPr>
      </w:pPr>
      <w:bookmarkStart w:id="777" w:name="_Toc129348950"/>
      <w:r w:rsidRPr="002115EE">
        <w:rPr>
          <w:color w:val="000000" w:themeColor="text1"/>
        </w:rPr>
        <w:t>5.22</w:t>
      </w:r>
      <w:r w:rsidRPr="002115EE">
        <w:rPr>
          <w:color w:val="000000" w:themeColor="text1"/>
        </w:rPr>
        <w:tab/>
        <w:t>Use case of Mobile Metaverse Live Concert</w:t>
      </w:r>
      <w:bookmarkEnd w:id="777"/>
    </w:p>
    <w:p w14:paraId="6B4B98CD" w14:textId="77777777" w:rsidR="007E72A3" w:rsidRPr="000F5287" w:rsidRDefault="007E72A3" w:rsidP="002115EE">
      <w:pPr>
        <w:pStyle w:val="Heading3"/>
      </w:pPr>
      <w:bookmarkStart w:id="778" w:name="_Toc129348951"/>
      <w:r w:rsidRPr="000F5287">
        <w:t>5.</w:t>
      </w:r>
      <w:r>
        <w:t>22</w:t>
      </w:r>
      <w:r w:rsidRPr="000F5287">
        <w:t>.1</w:t>
      </w:r>
      <w:r w:rsidRPr="000F5287">
        <w:tab/>
        <w:t>Description</w:t>
      </w:r>
      <w:bookmarkEnd w:id="778"/>
    </w:p>
    <w:p w14:paraId="4E31DBC5" w14:textId="4FDC62E1" w:rsidR="007E72A3" w:rsidRDefault="007E72A3" w:rsidP="007E72A3">
      <w:pPr>
        <w:jc w:val="both"/>
        <w:rPr>
          <w:noProof/>
          <w:lang w:eastAsia="zh-CN"/>
        </w:rPr>
      </w:pPr>
      <w:r>
        <w:rPr>
          <w:rFonts w:hint="eastAsia"/>
          <w:noProof/>
          <w:lang w:eastAsia="zh-CN"/>
        </w:rPr>
        <w:t>M</w:t>
      </w:r>
      <w:r>
        <w:rPr>
          <w:noProof/>
          <w:lang w:eastAsia="zh-CN"/>
        </w:rPr>
        <w:t>obile metaverse services allow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w:t>
      </w:r>
      <w:r w:rsidRPr="00D77BF7">
        <w:rPr>
          <w:noProof/>
          <w:lang w:eastAsia="zh-CN"/>
        </w:rPr>
        <w:t xml:space="preserve">he high speed and low </w:t>
      </w:r>
      <w:r>
        <w:rPr>
          <w:noProof/>
          <w:lang w:eastAsia="zh-CN"/>
        </w:rPr>
        <w:t>latency</w:t>
      </w:r>
      <w:r w:rsidRPr="00D77BF7">
        <w:rPr>
          <w:noProof/>
          <w:lang w:eastAsia="zh-CN"/>
        </w:rPr>
        <w:t xml:space="preserve"> transmission provided by 5G</w:t>
      </w:r>
      <w:r>
        <w:rPr>
          <w:noProof/>
          <w:lang w:eastAsia="zh-CN"/>
        </w:rPr>
        <w:t xml:space="preserve"> system</w:t>
      </w:r>
      <w:r w:rsidRPr="00D77BF7">
        <w:rPr>
          <w:noProof/>
          <w:lang w:eastAsia="zh-CN"/>
        </w:rPr>
        <w:t xml:space="preserve"> can cooperate with the edge cloud side for real-time rendering, and combine with the local optimized rendering of the XR terminal side to provide the immersive and unbounded XR experience.</w:t>
      </w:r>
      <w:r>
        <w:rPr>
          <w:noProof/>
          <w:lang w:eastAsia="zh-CN"/>
        </w:rPr>
        <w:t xml:space="preserv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p>
    <w:p w14:paraId="69C8F299" w14:textId="77777777" w:rsidR="007E72A3" w:rsidRDefault="007E72A3" w:rsidP="002115EE">
      <w:pPr>
        <w:pStyle w:val="Heading3"/>
      </w:pPr>
      <w:bookmarkStart w:id="779" w:name="_Toc129348952"/>
      <w:r w:rsidRPr="000F5287">
        <w:t>5.</w:t>
      </w:r>
      <w:r>
        <w:t>22</w:t>
      </w:r>
      <w:r w:rsidRPr="000F5287">
        <w:t>.</w:t>
      </w:r>
      <w:r>
        <w:t>2</w:t>
      </w:r>
      <w:r w:rsidRPr="000F5287">
        <w:tab/>
      </w:r>
      <w:r>
        <w:t>Pre-conditions</w:t>
      </w:r>
      <w:bookmarkEnd w:id="779"/>
    </w:p>
    <w:p w14:paraId="5D0FD636" w14:textId="77777777" w:rsidR="007E72A3" w:rsidRDefault="007E72A3" w:rsidP="007E72A3">
      <w:pPr>
        <w:jc w:val="both"/>
        <w:rPr>
          <w:lang w:eastAsia="zh-CN"/>
        </w:rPr>
      </w:pPr>
      <w:r>
        <w:rPr>
          <w:lang w:eastAsia="zh-CN"/>
        </w:rPr>
        <w:t>1) Alex</w:t>
      </w:r>
      <w:r>
        <w:rPr>
          <w:rFonts w:hint="eastAsia"/>
          <w:lang w:eastAsia="zh-CN"/>
        </w:rPr>
        <w:t>,</w:t>
      </w:r>
      <w:r>
        <w:rPr>
          <w:lang w:eastAsia="zh-CN"/>
        </w:rPr>
        <w:t xml:space="preserve"> Bob and </w:t>
      </w:r>
      <w:r>
        <w:rPr>
          <w:rFonts w:hint="eastAsia"/>
          <w:lang w:eastAsia="zh-CN"/>
        </w:rPr>
        <w:t>Carey</w:t>
      </w:r>
      <w:r>
        <w:rPr>
          <w:lang w:eastAsia="zh-CN"/>
        </w:rPr>
        <w:t xml:space="preserve"> are good friends live in different cities, they agree to watch the mobile metaverse live concert together.</w:t>
      </w:r>
    </w:p>
    <w:p w14:paraId="4399AE68" w14:textId="77777777" w:rsidR="007E72A3" w:rsidRDefault="007E72A3" w:rsidP="007E72A3">
      <w:pPr>
        <w:jc w:val="both"/>
        <w:rPr>
          <w:lang w:eastAsia="zh-CN"/>
        </w:rPr>
      </w:pPr>
      <w:r>
        <w:rPr>
          <w:rFonts w:hint="eastAsia"/>
          <w:lang w:eastAsia="zh-CN"/>
        </w:rPr>
        <w:t>2</w:t>
      </w:r>
      <w:r>
        <w:rPr>
          <w:lang w:eastAsia="zh-CN"/>
        </w:rPr>
        <w:t>)</w:t>
      </w:r>
      <w:r w:rsidRPr="00FA20C3">
        <w:rPr>
          <w:lang w:eastAsia="zh-CN"/>
        </w:rPr>
        <w:t xml:space="preserve"> </w:t>
      </w:r>
      <w:r>
        <w:rPr>
          <w:lang w:eastAsia="zh-CN"/>
        </w:rPr>
        <w:t>Alex, Bob and Carey are equipment with XR glasses and tactile, the equipment can capture their voice, facial expression, pose information to generate avatars and interact with the whole live concert.</w:t>
      </w:r>
    </w:p>
    <w:p w14:paraId="79C4AEFC" w14:textId="77777777" w:rsidR="007E72A3" w:rsidRDefault="007E72A3" w:rsidP="007E72A3">
      <w:pPr>
        <w:jc w:val="both"/>
        <w:rPr>
          <w:lang w:eastAsia="zh-CN"/>
        </w:rPr>
      </w:pPr>
      <w:r>
        <w:rPr>
          <w:rFonts w:hint="eastAsia"/>
          <w:lang w:eastAsia="zh-CN"/>
        </w:rPr>
        <w:t>3</w:t>
      </w:r>
      <w:r>
        <w:rPr>
          <w:lang w:eastAsia="zh-CN"/>
        </w:rPr>
        <w:t xml:space="preserve">) Enough computing resources can be provided to the mobile metaverse live concert service and the 5G network is capable of providing sufficiently high throughput and low latency network transmission. </w:t>
      </w:r>
    </w:p>
    <w:p w14:paraId="0979E646" w14:textId="77777777" w:rsidR="007E72A3" w:rsidRDefault="007E72A3" w:rsidP="002115EE">
      <w:pPr>
        <w:pStyle w:val="Heading3"/>
      </w:pPr>
      <w:bookmarkStart w:id="780" w:name="_Toc129348953"/>
      <w:r w:rsidRPr="000F5287">
        <w:t>5.</w:t>
      </w:r>
      <w:r>
        <w:t>22</w:t>
      </w:r>
      <w:r w:rsidRPr="000F5287">
        <w:t>.</w:t>
      </w:r>
      <w:r>
        <w:t>3</w:t>
      </w:r>
      <w:r w:rsidRPr="000F5287">
        <w:tab/>
      </w:r>
      <w:r>
        <w:t>Service Flows</w:t>
      </w:r>
      <w:bookmarkEnd w:id="780"/>
    </w:p>
    <w:p w14:paraId="2483AE20" w14:textId="77777777" w:rsidR="007E72A3" w:rsidRDefault="007E72A3" w:rsidP="002115EE">
      <w:pPr>
        <w:rPr>
          <w:lang w:eastAsia="zh-CN"/>
        </w:rPr>
      </w:pPr>
      <w:r>
        <w:rPr>
          <w:rFonts w:hint="eastAsia"/>
          <w:lang w:eastAsia="zh-CN"/>
        </w:rPr>
        <w:t>1</w:t>
      </w:r>
      <w:r>
        <w:rPr>
          <w:lang w:eastAsia="zh-CN"/>
        </w:rPr>
        <w:t>. Alex, Bob and Carey’s subscribe  to the mobile metaverse live concert services and order a “private box” which can only be used by themselves. Alex, Bob and Carey will be represented at the virtual concert event by their avatars.</w:t>
      </w:r>
    </w:p>
    <w:p w14:paraId="6ABBB8EB" w14:textId="54CA3491" w:rsidR="007E72A3" w:rsidRDefault="007E72A3" w:rsidP="002115EE">
      <w:pPr>
        <w:rPr>
          <w:lang w:eastAsia="zh-CN"/>
        </w:rPr>
      </w:pPr>
      <w:r>
        <w:rPr>
          <w:rFonts w:hint="eastAsia"/>
          <w:lang w:eastAsia="zh-CN"/>
        </w:rPr>
        <w:t>2</w:t>
      </w:r>
      <w:r>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r w:rsidR="00BB0C4B">
        <w:rPr>
          <w:lang w:eastAsia="zh-CN"/>
        </w:rPr>
        <w:t xml:space="preserve">. </w:t>
      </w:r>
    </w:p>
    <w:p w14:paraId="3EB21186" w14:textId="77777777" w:rsidR="007E72A3" w:rsidRDefault="007E72A3" w:rsidP="002115EE">
      <w:pPr>
        <w:rPr>
          <w:lang w:eastAsia="zh-CN"/>
        </w:rPr>
      </w:pPr>
      <w:r>
        <w:rPr>
          <w:lang w:eastAsia="zh-CN"/>
        </w:rPr>
        <w:t>3. The concert begins and the three friends access the mobile metaverse service. The live singer is presented to the audience as her own avatar. During the show, t</w:t>
      </w:r>
      <w:r w:rsidRPr="00170B75">
        <w:rPr>
          <w:lang w:eastAsia="zh-CN"/>
        </w:rPr>
        <w:t xml:space="preserve">he singer and all the audience will be </w:t>
      </w:r>
      <w:r>
        <w:rPr>
          <w:lang w:eastAsia="zh-CN"/>
        </w:rPr>
        <w:t>represented by</w:t>
      </w:r>
      <w:r w:rsidRPr="00170B75">
        <w:rPr>
          <w:lang w:eastAsia="zh-CN"/>
        </w:rPr>
        <w:t xml:space="preserve"> the</w:t>
      </w:r>
      <w:r>
        <w:rPr>
          <w:lang w:eastAsia="zh-CN"/>
        </w:rPr>
        <w:t xml:space="preserve">ir own avatars </w:t>
      </w:r>
      <w:r w:rsidRPr="00170B75">
        <w:rPr>
          <w:lang w:eastAsia="zh-CN"/>
        </w:rPr>
        <w:t xml:space="preserve">in </w:t>
      </w:r>
      <w:r w:rsidRPr="00170B75">
        <w:rPr>
          <w:lang w:eastAsia="zh-CN"/>
        </w:rPr>
        <w:lastRenderedPageBreak/>
        <w:t xml:space="preserve">the </w:t>
      </w:r>
      <w:r>
        <w:rPr>
          <w:lang w:eastAsia="zh-CN"/>
        </w:rPr>
        <w:t>virtual</w:t>
      </w:r>
      <w:r w:rsidRPr="00170B75">
        <w:rPr>
          <w:lang w:eastAsia="zh-CN"/>
        </w:rPr>
        <w:t xml:space="preserve"> space. </w:t>
      </w:r>
      <w:r>
        <w:rPr>
          <w:lang w:eastAsia="zh-CN"/>
        </w:rPr>
        <w:t>Alex, Bob and Carey</w:t>
      </w:r>
      <w:r w:rsidRPr="00170B75">
        <w:rPr>
          <w:lang w:eastAsia="zh-CN"/>
        </w:rPr>
        <w:t xml:space="preserve"> can adjust their own </w:t>
      </w:r>
      <w:r>
        <w:rPr>
          <w:lang w:eastAsia="zh-CN"/>
        </w:rPr>
        <w:t xml:space="preserve">visual </w:t>
      </w:r>
      <w:r w:rsidRPr="00170B75">
        <w:rPr>
          <w:lang w:eastAsia="zh-CN"/>
        </w:rPr>
        <w:t>perspectiv</w:t>
      </w:r>
      <w:r>
        <w:rPr>
          <w:lang w:eastAsia="zh-CN"/>
        </w:rPr>
        <w:t>e</w:t>
      </w:r>
      <w:r w:rsidRPr="00170B75">
        <w:rPr>
          <w:lang w:eastAsia="zh-CN"/>
        </w:rPr>
        <w:t xml:space="preserve">, such as panoramic view, close range or even backstage. At the same time, they can also </w:t>
      </w:r>
      <w:r>
        <w:rPr>
          <w:lang w:eastAsia="zh-CN"/>
        </w:rPr>
        <w:t>view</w:t>
      </w:r>
      <w:r w:rsidRPr="00170B75">
        <w:rPr>
          <w:lang w:eastAsia="zh-CN"/>
        </w:rPr>
        <w:t xml:space="preserve"> the singer's voice and movement</w:t>
      </w:r>
      <w:r>
        <w:rPr>
          <w:lang w:eastAsia="zh-CN"/>
        </w:rPr>
        <w:t>, and immerse themselves in the concert.</w:t>
      </w:r>
    </w:p>
    <w:p w14:paraId="505708B6" w14:textId="4043BE02" w:rsidR="007E72A3" w:rsidRDefault="007E72A3" w:rsidP="002115EE">
      <w:r w:rsidRPr="003A2B0C">
        <w:rPr>
          <w:rFonts w:hint="eastAsia"/>
        </w:rPr>
        <w:t>4</w:t>
      </w:r>
      <w:r w:rsidRPr="003A2B0C">
        <w:t xml:space="preserve">. At the same time, extra VIP services can be provided in the “private box”, e.g. to chat with other audience members in the private box without being overheard. The virtual singer may also enter the </w:t>
      </w:r>
      <w:r>
        <w:t>"</w:t>
      </w:r>
      <w:r w:rsidRPr="003A2B0C">
        <w:t>private box</w:t>
      </w:r>
      <w:r>
        <w:t>"</w:t>
      </w:r>
      <w:r w:rsidRPr="003A2B0C">
        <w:t xml:space="preserve"> to hold a personal meeting with her selected fans.</w:t>
      </w:r>
    </w:p>
    <w:p w14:paraId="3BBB86BE" w14:textId="77777777" w:rsidR="007E72A3" w:rsidRDefault="007E72A3" w:rsidP="002115EE">
      <w:pPr>
        <w:pStyle w:val="Heading3"/>
      </w:pPr>
      <w:bookmarkStart w:id="781" w:name="_Toc129348954"/>
      <w:r w:rsidRPr="000F5287">
        <w:t>5.</w:t>
      </w:r>
      <w:r>
        <w:t>22</w:t>
      </w:r>
      <w:r w:rsidRPr="000F5287">
        <w:t>.</w:t>
      </w:r>
      <w:r>
        <w:t>4</w:t>
      </w:r>
      <w:r w:rsidRPr="000F5287">
        <w:tab/>
      </w:r>
      <w:r>
        <w:t>Post-conditions</w:t>
      </w:r>
      <w:bookmarkEnd w:id="781"/>
    </w:p>
    <w:p w14:paraId="242D0A4E" w14:textId="6C4F8EEA" w:rsidR="007E72A3" w:rsidRDefault="007E72A3" w:rsidP="007E72A3">
      <w:pPr>
        <w:rPr>
          <w:lang w:eastAsia="zh-CN"/>
        </w:rPr>
      </w:pPr>
      <w:r>
        <w:rPr>
          <w:rFonts w:hint="eastAsia"/>
          <w:lang w:eastAsia="zh-CN"/>
        </w:rPr>
        <w:t>T</w:t>
      </w:r>
      <w:r>
        <w:rPr>
          <w:lang w:eastAsia="zh-CN"/>
        </w:rPr>
        <w:t xml:space="preserve">he consumers in the mobile metaverse live concert service enjoy a great immersive experience and socialize with their friends. </w:t>
      </w:r>
    </w:p>
    <w:p w14:paraId="6EF11FA9" w14:textId="56ED4DE6" w:rsidR="007E72A3" w:rsidRPr="003F6D34" w:rsidRDefault="007E72A3" w:rsidP="007E72A3">
      <w:pPr>
        <w:rPr>
          <w:lang w:eastAsia="zh-CN"/>
        </w:rPr>
      </w:pPr>
      <w:r>
        <w:rPr>
          <w:rFonts w:hint="eastAsia"/>
          <w:lang w:eastAsia="zh-CN"/>
        </w:rPr>
        <w:t>T</w:t>
      </w:r>
      <w:r>
        <w:rPr>
          <w:lang w:eastAsia="zh-CN"/>
        </w:rPr>
        <w:t>he 5G system is capable of supporting the communication required by the immersive mobile metaverse live concert service. Some extra edge computing services are also provided to some consumers whose equipment has insufficient computing capacity.</w:t>
      </w:r>
    </w:p>
    <w:p w14:paraId="3358819E" w14:textId="77777777" w:rsidR="007E72A3" w:rsidRDefault="007E72A3" w:rsidP="002115EE">
      <w:pPr>
        <w:pStyle w:val="Heading3"/>
      </w:pPr>
      <w:bookmarkStart w:id="782" w:name="_Toc113265422"/>
      <w:bookmarkStart w:id="783" w:name="_Toc129348955"/>
      <w:r w:rsidRPr="0053482E">
        <w:t>5.</w:t>
      </w:r>
      <w:r>
        <w:t>22</w:t>
      </w:r>
      <w:r w:rsidRPr="0053482E">
        <w:t>.5</w:t>
      </w:r>
      <w:r w:rsidRPr="0053482E">
        <w:tab/>
        <w:t>Existing feature partly or fully covering use case functionality</w:t>
      </w:r>
      <w:bookmarkEnd w:id="782"/>
      <w:bookmarkEnd w:id="783"/>
    </w:p>
    <w:p w14:paraId="6571618A" w14:textId="77777777" w:rsidR="007E72A3" w:rsidRDefault="007E72A3" w:rsidP="007E72A3">
      <w:r w:rsidRPr="00D3269A">
        <w:t xml:space="preserve">The functional and performance requirements for </w:t>
      </w:r>
      <w:r>
        <w:t>AR/VR</w:t>
      </w:r>
      <w:r w:rsidRPr="00D3269A">
        <w:t xml:space="preserve"> services ha</w:t>
      </w:r>
      <w:r>
        <w:t>ve</w:t>
      </w:r>
      <w:r w:rsidRPr="00D3269A">
        <w:t xml:space="preserve"> been captured in TS 22.261 clause 7.6.</w:t>
      </w:r>
    </w:p>
    <w:p w14:paraId="49B7CE7D" w14:textId="77777777" w:rsidR="007E72A3" w:rsidRPr="003A1D7B" w:rsidRDefault="007E72A3" w:rsidP="002115EE">
      <w:pPr>
        <w:pStyle w:val="Heading3"/>
      </w:pPr>
      <w:bookmarkStart w:id="784" w:name="_Toc129348956"/>
      <w:r w:rsidRPr="00BB35E9">
        <w:t>5.</w:t>
      </w:r>
      <w:r>
        <w:t>22</w:t>
      </w:r>
      <w:r w:rsidRPr="00BB35E9">
        <w:t>.</w:t>
      </w:r>
      <w:r>
        <w:t>6</w:t>
      </w:r>
      <w:r w:rsidRPr="00BB35E9">
        <w:tab/>
      </w:r>
      <w:r w:rsidRPr="003A1D7B">
        <w:t>Potential New Requirements needed to support the use case</w:t>
      </w:r>
      <w:bookmarkEnd w:id="784"/>
    </w:p>
    <w:p w14:paraId="2B7965B5" w14:textId="68D242AD" w:rsidR="007E72A3" w:rsidRDefault="007E72A3" w:rsidP="002115EE">
      <w:r w:rsidRPr="00DD1BEC">
        <w:t xml:space="preserve">[PR 5.22.6-1] </w:t>
      </w:r>
      <w:r w:rsidRPr="00DD1BEC">
        <w:rPr>
          <w:rFonts w:hint="eastAsia"/>
        </w:rPr>
        <w:t>S</w:t>
      </w:r>
      <w:r w:rsidRPr="00DD1BEC">
        <w:t xml:space="preserve">ubject to operator policy, the 5G system shall </w:t>
      </w:r>
      <w:r w:rsidRPr="00DD1BEC">
        <w:rPr>
          <w:rFonts w:hint="eastAsia"/>
        </w:rPr>
        <w:t>b</w:t>
      </w:r>
      <w:r w:rsidRPr="00DD1BEC">
        <w:t xml:space="preserve">e able to </w:t>
      </w:r>
      <w:r w:rsidRPr="00DD1BEC">
        <w:rPr>
          <w:rFonts w:hint="eastAsia"/>
        </w:rPr>
        <w:t>support</w:t>
      </w:r>
      <w:r w:rsidRPr="00DD1BEC">
        <w:t xml:space="preserve"> </w:t>
      </w:r>
      <w:r w:rsidRPr="00DD1BEC">
        <w:rPr>
          <w:rFonts w:hint="eastAsia"/>
        </w:rPr>
        <w:t>avatar</w:t>
      </w:r>
      <w:r w:rsidRPr="00DD1BEC">
        <w:t>-</w:t>
      </w:r>
      <w:r w:rsidRPr="00DD1BEC">
        <w:rPr>
          <w:rFonts w:hint="eastAsia"/>
        </w:rPr>
        <w:t>based</w:t>
      </w:r>
      <w:r w:rsidRPr="00DD1BEC">
        <w:t xml:space="preserve"> </w:t>
      </w:r>
      <w:r w:rsidRPr="00DD1BEC">
        <w:rPr>
          <w:rFonts w:hint="eastAsia"/>
        </w:rPr>
        <w:t>multiparty</w:t>
      </w:r>
      <w:r w:rsidRPr="00DD1BEC">
        <w:t xml:space="preserve"> communication in mobile metaverse service.</w:t>
      </w:r>
    </w:p>
    <w:p w14:paraId="6B3F917D" w14:textId="77777777" w:rsidR="007E72A3" w:rsidRDefault="007E72A3" w:rsidP="007E72A3">
      <w:pPr>
        <w:pStyle w:val="Heading2"/>
      </w:pPr>
      <w:bookmarkStart w:id="785" w:name="_Toc129348957"/>
      <w:r>
        <w:t>5.23</w:t>
      </w:r>
      <w:r>
        <w:tab/>
        <w:t>Use case on cooperation between metaverse and network using interactive XR</w:t>
      </w:r>
      <w:bookmarkEnd w:id="785"/>
    </w:p>
    <w:p w14:paraId="00BD6638" w14:textId="77777777" w:rsidR="007E72A3" w:rsidRDefault="007E72A3" w:rsidP="007E72A3">
      <w:pPr>
        <w:pStyle w:val="Heading3"/>
        <w:rPr>
          <w:lang w:eastAsia="zh-CN"/>
        </w:rPr>
      </w:pPr>
      <w:bookmarkStart w:id="786" w:name="_Toc129348958"/>
      <w:r>
        <w:t>5.23</w:t>
      </w:r>
      <w:r>
        <w:rPr>
          <w:lang w:eastAsia="zh-CN"/>
        </w:rPr>
        <w:t>.1</w:t>
      </w:r>
      <w:r>
        <w:rPr>
          <w:lang w:eastAsia="zh-CN"/>
        </w:rPr>
        <w:tab/>
        <w:t>Description</w:t>
      </w:r>
      <w:bookmarkEnd w:id="786"/>
    </w:p>
    <w:p w14:paraId="7D0724EB" w14:textId="77777777" w:rsidR="007E72A3" w:rsidRDefault="007E72A3" w:rsidP="007E72A3">
      <w:pPr>
        <w:rPr>
          <w:lang w:val="en-US" w:eastAsia="zh-CN"/>
        </w:rPr>
      </w:pPr>
      <w:r>
        <w:rPr>
          <w:lang w:val="en-US" w:eastAsia="zh-CN"/>
        </w:rPr>
        <w:t>The mobile meta</w:t>
      </w:r>
      <w:r>
        <w:rPr>
          <w:rFonts w:hint="eastAsia"/>
          <w:lang w:val="en-US" w:eastAsia="zh-CN"/>
        </w:rPr>
        <w:t>verse</w:t>
      </w:r>
      <w:r>
        <w:rPr>
          <w:lang w:val="en-US" w:eastAsia="zh-CN"/>
        </w:rPr>
        <w:t xml:space="preserve"> allows </w:t>
      </w:r>
      <w:r>
        <w:rPr>
          <w:rFonts w:hint="eastAsia"/>
          <w:lang w:val="en-US" w:eastAsia="zh-CN"/>
        </w:rPr>
        <w:t>users</w:t>
      </w:r>
      <w:r>
        <w:rPr>
          <w:lang w:val="en-US" w:eastAsia="zh-CN"/>
        </w:rPr>
        <w:t xml:space="preserve"> to access a</w:t>
      </w:r>
      <w:r>
        <w:rPr>
          <w:rFonts w:hint="eastAsia"/>
          <w:lang w:val="en-US" w:eastAsia="zh-CN"/>
        </w:rPr>
        <w:t xml:space="preserve">n </w:t>
      </w:r>
      <w:r>
        <w:rPr>
          <w:lang w:val="en-US" w:eastAsia="zh-CN"/>
        </w:rPr>
        <w:t xml:space="preserve">endless virtual world </w:t>
      </w:r>
      <w:r>
        <w:rPr>
          <w:rFonts w:hint="eastAsia"/>
          <w:lang w:val="en-US" w:eastAsia="zh-CN"/>
        </w:rPr>
        <w:t xml:space="preserve">at </w:t>
      </w:r>
      <w:r>
        <w:rPr>
          <w:lang w:val="en-US" w:eastAsia="zh-CN"/>
        </w:rPr>
        <w:t>anytime</w:t>
      </w:r>
      <w:r>
        <w:rPr>
          <w:rFonts w:hint="eastAsia"/>
          <w:lang w:val="en-US" w:eastAsia="zh-CN"/>
        </w:rPr>
        <w:t xml:space="preserve"> and </w:t>
      </w:r>
      <w:r>
        <w:rPr>
          <w:lang w:val="en-US" w:eastAsia="zh-CN"/>
        </w:rPr>
        <w:t>anywhere through their</w:t>
      </w:r>
      <w:r>
        <w:rPr>
          <w:rFonts w:hint="eastAsia"/>
          <w:lang w:val="en-US" w:eastAsia="zh-CN"/>
        </w:rPr>
        <w:t xml:space="preserve"> terminals</w:t>
      </w:r>
      <w:r>
        <w:rPr>
          <w:lang w:val="en-US" w:eastAsia="zh-CN"/>
        </w:rPr>
        <w:t xml:space="preserve">. </w:t>
      </w:r>
      <w:r>
        <w:rPr>
          <w:rFonts w:hint="eastAsia"/>
          <w:lang w:val="en-US" w:eastAsia="zh-CN"/>
        </w:rPr>
        <w:t xml:space="preserve">The </w:t>
      </w:r>
      <w:r>
        <w:rPr>
          <w:lang w:val="en-US" w:eastAsia="zh-CN"/>
        </w:rPr>
        <w:t xml:space="preserve">mobile </w:t>
      </w:r>
      <w:r>
        <w:rPr>
          <w:rFonts w:hint="eastAsia"/>
          <w:lang w:val="en-US" w:eastAsia="zh-CN"/>
        </w:rPr>
        <w:t xml:space="preserve">metaverse </w:t>
      </w:r>
      <w:r>
        <w:rPr>
          <w:lang w:val="en-US" w:eastAsia="zh-CN"/>
        </w:rPr>
        <w:t>are</w:t>
      </w:r>
      <w:r>
        <w:rPr>
          <w:rFonts w:hint="eastAsia"/>
          <w:lang w:val="en-US" w:eastAsia="zh-CN"/>
        </w:rPr>
        <w:t xml:space="preserve"> expected to behave as the real </w:t>
      </w:r>
      <w:r>
        <w:rPr>
          <w:lang w:val="en-US" w:eastAsia="zh-CN"/>
        </w:rPr>
        <w:t>world</w:t>
      </w:r>
      <w:r>
        <w:rPr>
          <w:rFonts w:hint="eastAsia"/>
          <w:lang w:val="en-US" w:eastAsia="zh-CN"/>
        </w:rPr>
        <w:t xml:space="preserve">, </w:t>
      </w:r>
      <w:r>
        <w:rPr>
          <w:lang w:val="en-US" w:eastAsia="zh-CN"/>
        </w:rPr>
        <w:t>which</w:t>
      </w:r>
      <w:r>
        <w:rPr>
          <w:rFonts w:hint="eastAsia"/>
          <w:lang w:val="en-US" w:eastAsia="zh-CN"/>
        </w:rPr>
        <w:t xml:space="preserve"> means i</w:t>
      </w:r>
      <w:r>
        <w:rPr>
          <w:lang w:val="en-US" w:eastAsia="zh-CN"/>
        </w:rPr>
        <w:t xml:space="preserve">n addition to </w:t>
      </w:r>
      <w:r>
        <w:rPr>
          <w:rFonts w:hint="eastAsia"/>
          <w:lang w:val="en-US" w:eastAsia="zh-CN"/>
        </w:rPr>
        <w:t>render</w:t>
      </w:r>
      <w:r>
        <w:rPr>
          <w:lang w:val="en-US" w:eastAsia="zh-CN"/>
        </w:rPr>
        <w:t>ing</w:t>
      </w:r>
      <w:r>
        <w:rPr>
          <w:rFonts w:hint="eastAsia"/>
          <w:lang w:val="en-US" w:eastAsia="zh-CN"/>
        </w:rPr>
        <w:t xml:space="preserve"> </w:t>
      </w:r>
      <w:r>
        <w:rPr>
          <w:lang w:val="en-US" w:eastAsia="zh-CN"/>
        </w:rPr>
        <w:t xml:space="preserve">a </w:t>
      </w:r>
      <w:r>
        <w:rPr>
          <w:rFonts w:hint="eastAsia"/>
          <w:lang w:val="en-US" w:eastAsia="zh-CN"/>
        </w:rPr>
        <w:t xml:space="preserve">virtual environment like the physical world, </w:t>
      </w:r>
      <w:r>
        <w:rPr>
          <w:lang w:val="en-US" w:eastAsia="zh-CN"/>
        </w:rPr>
        <w:t>the perceived spatial-temporal consistency is also the key</w:t>
      </w:r>
      <w:r>
        <w:rPr>
          <w:rFonts w:hint="eastAsia"/>
          <w:lang w:val="en-US" w:eastAsia="zh-CN"/>
        </w:rPr>
        <w:t xml:space="preserve"> point</w:t>
      </w:r>
      <w:r>
        <w:rPr>
          <w:lang w:val="en-US" w:eastAsia="zh-CN"/>
        </w:rPr>
        <w:t xml:space="preserve"> to </w:t>
      </w:r>
      <w:r>
        <w:rPr>
          <w:rFonts w:hint="eastAsia"/>
          <w:lang w:val="en-US" w:eastAsia="zh-CN"/>
        </w:rPr>
        <w:t xml:space="preserve">achieve </w:t>
      </w:r>
      <w:r>
        <w:rPr>
          <w:lang w:val="en-US" w:eastAsia="zh-CN"/>
        </w:rPr>
        <w:t>an</w:t>
      </w:r>
      <w:r>
        <w:rPr>
          <w:rFonts w:hint="eastAsia"/>
          <w:lang w:val="en-US" w:eastAsia="zh-CN"/>
        </w:rPr>
        <w:t xml:space="preserve"> </w:t>
      </w:r>
      <w:r>
        <w:rPr>
          <w:lang w:val="en-US" w:eastAsia="zh-CN"/>
        </w:rPr>
        <w:t>immersive location agnostic service experience</w:t>
      </w:r>
      <w:r>
        <w:rPr>
          <w:rFonts w:hint="eastAsia"/>
          <w:lang w:val="en-US" w:eastAsia="zh-CN"/>
        </w:rPr>
        <w:t>.</w:t>
      </w:r>
    </w:p>
    <w:p w14:paraId="16203C84" w14:textId="77777777" w:rsidR="007E72A3" w:rsidRDefault="007E72A3" w:rsidP="007E72A3">
      <w:pPr>
        <w:autoSpaceDE w:val="0"/>
        <w:autoSpaceDN w:val="0"/>
        <w:adjustRightInd w:val="0"/>
        <w:spacing w:after="0"/>
        <w:rPr>
          <w:lang w:eastAsia="zh-CN"/>
        </w:rPr>
      </w:pPr>
      <w:r>
        <w:rPr>
          <w:lang w:val="en-US" w:eastAsia="zh-CN"/>
        </w:rPr>
        <w:t>In mobile metaverse, spatial</w:t>
      </w:r>
      <w:r>
        <w:rPr>
          <w:rFonts w:hint="eastAsia"/>
          <w:lang w:val="en-US" w:eastAsia="zh-CN"/>
        </w:rPr>
        <w:t>-</w:t>
      </w:r>
      <w:r>
        <w:rPr>
          <w:lang w:val="en-US" w:eastAsia="zh-CN"/>
        </w:rPr>
        <w:t xml:space="preserve">temporal consistency for single </w:t>
      </w:r>
      <w:r>
        <w:rPr>
          <w:rFonts w:hint="eastAsia"/>
          <w:lang w:val="en-US" w:eastAsia="zh-CN"/>
        </w:rPr>
        <w:t>user</w:t>
      </w:r>
      <w:r>
        <w:rPr>
          <w:lang w:val="en-US" w:eastAsia="zh-CN"/>
        </w:rPr>
        <w:t xml:space="preserve"> could mean, for example, dropping a virtual pen</w:t>
      </w:r>
      <w:r>
        <w:rPr>
          <w:rFonts w:hint="eastAsia"/>
          <w:lang w:val="en-US" w:eastAsia="zh-CN"/>
        </w:rPr>
        <w:t xml:space="preserve"> and </w:t>
      </w:r>
      <w:r>
        <w:rPr>
          <w:lang w:val="en-US" w:eastAsia="zh-CN"/>
        </w:rPr>
        <w:t>seeing this pen fall subsequently</w:t>
      </w:r>
      <w:r>
        <w:rPr>
          <w:rFonts w:hint="eastAsia"/>
          <w:lang w:val="en-US" w:eastAsia="zh-CN"/>
        </w:rPr>
        <w:t>. While f</w:t>
      </w:r>
      <w:r>
        <w:rPr>
          <w:lang w:val="en-US" w:eastAsia="zh-CN"/>
        </w:rPr>
        <w:t>or multi</w:t>
      </w:r>
      <w:r>
        <w:rPr>
          <w:rFonts w:hint="eastAsia"/>
          <w:lang w:val="en-US" w:eastAsia="zh-CN"/>
        </w:rPr>
        <w:t>ple</w:t>
      </w:r>
      <w:r>
        <w:rPr>
          <w:lang w:val="en-US" w:eastAsia="zh-CN"/>
        </w:rPr>
        <w:t xml:space="preserve"> players, this consistency could mean, for example, that one person cuts down a tree and other people see the tree </w:t>
      </w:r>
      <w:r>
        <w:rPr>
          <w:rFonts w:hint="eastAsia"/>
          <w:lang w:val="en-US" w:eastAsia="zh-CN"/>
        </w:rPr>
        <w:t>falling down</w:t>
      </w:r>
      <w:r>
        <w:rPr>
          <w:lang w:val="en-US" w:eastAsia="zh-CN"/>
        </w:rPr>
        <w:t xml:space="preserve">. This user experience requires the </w:t>
      </w:r>
      <w:r>
        <w:t>motion-to-photon latency in the range of 7 ms to 15ms</w:t>
      </w:r>
      <w:r>
        <w:rPr>
          <w:rFonts w:hint="eastAsia"/>
          <w:lang w:eastAsia="zh-CN"/>
        </w:rPr>
        <w:t xml:space="preserve"> [</w:t>
      </w:r>
      <w:r>
        <w:rPr>
          <w:lang w:eastAsia="zh-CN"/>
        </w:rPr>
        <w:t>5</w:t>
      </w:r>
      <w:r>
        <w:rPr>
          <w:rFonts w:hint="eastAsia"/>
          <w:lang w:eastAsia="zh-CN"/>
        </w:rPr>
        <w:t>]</w:t>
      </w:r>
      <w:r w:rsidRPr="004F1A29">
        <w:rPr>
          <w:lang w:eastAsia="zh-CN"/>
        </w:rPr>
        <w:t xml:space="preserve"> </w:t>
      </w:r>
      <w:r>
        <w:rPr>
          <w:lang w:eastAsia="zh-CN"/>
        </w:rPr>
        <w:t>at least for a single user viewing the consequence of her own actions</w:t>
      </w:r>
      <w:r>
        <w:rPr>
          <w:rFonts w:hint="eastAsia"/>
          <w:lang w:eastAsia="zh-CN"/>
        </w:rPr>
        <w:t>. I</w:t>
      </w:r>
      <w:r>
        <w:rPr>
          <w:lang w:eastAsia="zh-CN"/>
        </w:rPr>
        <w:t>mmersive VR requires the delivery of massive</w:t>
      </w:r>
      <w:r>
        <w:rPr>
          <w:rFonts w:hint="eastAsia"/>
          <w:lang w:eastAsia="zh-CN"/>
        </w:rPr>
        <w:t xml:space="preserve"> </w:t>
      </w:r>
      <w:r>
        <w:rPr>
          <w:lang w:eastAsia="zh-CN"/>
        </w:rPr>
        <w:t>amount of data (in the order of Gigabyte) at ultra-low latency</w:t>
      </w:r>
      <w:r>
        <w:rPr>
          <w:rFonts w:hint="eastAsia"/>
          <w:lang w:eastAsia="zh-CN"/>
        </w:rPr>
        <w:t xml:space="preserve"> </w:t>
      </w:r>
      <w:r>
        <w:rPr>
          <w:lang w:eastAsia="zh-CN"/>
        </w:rPr>
        <w:t>(less than 20 ms</w:t>
      </w:r>
      <w:r>
        <w:rPr>
          <w:rFonts w:hint="eastAsia"/>
          <w:lang w:eastAsia="zh-CN"/>
        </w:rPr>
        <w:t>) [</w:t>
      </w:r>
      <w:r>
        <w:rPr>
          <w:lang w:eastAsia="zh-CN"/>
        </w:rPr>
        <w:t>54</w:t>
      </w:r>
      <w:r>
        <w:rPr>
          <w:rFonts w:hint="eastAsia"/>
          <w:lang w:eastAsia="zh-CN"/>
        </w:rPr>
        <w:t>].</w:t>
      </w:r>
    </w:p>
    <w:p w14:paraId="6DBE5D9B" w14:textId="77777777" w:rsidR="007E72A3" w:rsidRDefault="007E72A3" w:rsidP="007E72A3">
      <w:pPr>
        <w:autoSpaceDE w:val="0"/>
        <w:autoSpaceDN w:val="0"/>
        <w:adjustRightInd w:val="0"/>
        <w:spacing w:after="0"/>
        <w:rPr>
          <w:lang w:eastAsia="zh-CN"/>
        </w:rPr>
      </w:pPr>
    </w:p>
    <w:p w14:paraId="3B19F25A" w14:textId="77777777" w:rsidR="007E72A3" w:rsidRDefault="007E72A3" w:rsidP="007E72A3">
      <w:pPr>
        <w:pStyle w:val="NO"/>
      </w:pPr>
      <w:r>
        <w:t xml:space="preserve">NOTE: </w:t>
      </w:r>
      <w:r>
        <w:tab/>
        <w:t>For location agnostic service experience involving multiple users who are not in the same location, the requirements above do not apply, since the service can impose ordering and timing of representations of virtual events in an arbitrary manner.</w:t>
      </w:r>
    </w:p>
    <w:p w14:paraId="6D734806" w14:textId="29DBD7E2" w:rsidR="007E72A3" w:rsidRDefault="007E72A3" w:rsidP="007E72A3">
      <w:pPr>
        <w:rPr>
          <w:lang w:val="en-US" w:eastAsia="zh-CN"/>
        </w:rPr>
      </w:pPr>
      <w:r>
        <w:rPr>
          <w:lang w:val="en-US" w:eastAsia="zh-CN"/>
        </w:rPr>
        <w:t xml:space="preserve">It should be noted that the computation resources </w:t>
      </w:r>
      <w:r>
        <w:rPr>
          <w:rFonts w:hint="eastAsia"/>
          <w:lang w:val="en-US" w:eastAsia="zh-CN"/>
        </w:rPr>
        <w:t xml:space="preserve">for </w:t>
      </w:r>
      <w:r>
        <w:rPr>
          <w:lang w:val="en-US" w:eastAsia="zh-CN"/>
        </w:rPr>
        <w:t>rendering involved in the mobile meta</w:t>
      </w:r>
      <w:r>
        <w:rPr>
          <w:rFonts w:hint="eastAsia"/>
          <w:lang w:val="en-US" w:eastAsia="zh-CN"/>
        </w:rPr>
        <w:t>verse</w:t>
      </w:r>
      <w:r>
        <w:rPr>
          <w:lang w:val="en-US" w:eastAsia="zh-CN"/>
        </w:rPr>
        <w:t xml:space="preserve"> is different from the cloud gam</w:t>
      </w:r>
      <w:r>
        <w:rPr>
          <w:rFonts w:hint="eastAsia"/>
          <w:lang w:val="en-US" w:eastAsia="zh-CN"/>
        </w:rPr>
        <w:t>ing</w:t>
      </w:r>
      <w:r>
        <w:rPr>
          <w:lang w:val="en-US" w:eastAsia="zh-CN"/>
        </w:rPr>
        <w:t xml:space="preserve"> and traditional</w:t>
      </w:r>
      <w:r>
        <w:rPr>
          <w:rFonts w:hint="eastAsia"/>
          <w:lang w:val="en-US" w:eastAsia="zh-CN"/>
        </w:rPr>
        <w:t xml:space="preserve"> VR.</w:t>
      </w:r>
      <w:r>
        <w:t xml:space="preserve"> </w:t>
      </w:r>
      <w:r>
        <w:rPr>
          <w:rFonts w:hint="eastAsia"/>
          <w:lang w:eastAsia="zh-CN"/>
        </w:rPr>
        <w:t xml:space="preserve">For example, </w:t>
      </w:r>
      <w:r>
        <w:rPr>
          <w:lang w:val="en-US" w:eastAsia="zh-CN"/>
        </w:rPr>
        <w:t xml:space="preserve">running a typical </w:t>
      </w:r>
      <w:r w:rsidRPr="00B606EB">
        <w:rPr>
          <w:lang w:val="en-US" w:eastAsia="zh-CN"/>
        </w:rPr>
        <w:t>massively multiplayer online game</w:t>
      </w:r>
      <w:r>
        <w:rPr>
          <w:lang w:val="en-US" w:eastAsia="zh-CN"/>
        </w:rPr>
        <w:t xml:space="preserve"> today requires multiple</w:t>
      </w:r>
      <w:r>
        <w:rPr>
          <w:rFonts w:hint="eastAsia"/>
          <w:lang w:val="en-US" w:eastAsia="zh-CN"/>
        </w:rPr>
        <w:t xml:space="preserve"> </w:t>
      </w:r>
      <w:r>
        <w:rPr>
          <w:lang w:val="en-US" w:eastAsia="zh-CN"/>
        </w:rPr>
        <w:t>tera</w:t>
      </w:r>
      <w:r w:rsidR="00464CDE">
        <w:rPr>
          <w:lang w:val="en-US" w:eastAsia="zh-CN"/>
        </w:rPr>
        <w:t xml:space="preserve"> </w:t>
      </w:r>
      <w:r>
        <w:rPr>
          <w:lang w:val="en-US" w:eastAsia="zh-CN"/>
        </w:rPr>
        <w:t>FLOPS of</w:t>
      </w:r>
      <w:r>
        <w:rPr>
          <w:rFonts w:hint="eastAsia"/>
          <w:lang w:val="en-US" w:eastAsia="zh-CN"/>
        </w:rPr>
        <w:t xml:space="preserve"> </w:t>
      </w:r>
      <w:r>
        <w:rPr>
          <w:lang w:val="en-US" w:eastAsia="zh-CN"/>
        </w:rPr>
        <w:t>graphics horsepower, and the demand is expected to</w:t>
      </w:r>
      <w:r>
        <w:rPr>
          <w:rFonts w:hint="eastAsia"/>
          <w:lang w:val="en-US" w:eastAsia="zh-CN"/>
        </w:rPr>
        <w:t xml:space="preserve"> </w:t>
      </w:r>
      <w:r>
        <w:rPr>
          <w:lang w:val="en-US" w:eastAsia="zh-CN"/>
        </w:rPr>
        <w:t>grow by two orders of magnitude to create fully immersive</w:t>
      </w:r>
      <w:r>
        <w:rPr>
          <w:rFonts w:hint="eastAsia"/>
          <w:lang w:val="en-US" w:eastAsia="zh-CN"/>
        </w:rPr>
        <w:t xml:space="preserve"> </w:t>
      </w:r>
      <w:r>
        <w:rPr>
          <w:lang w:val="en-US" w:eastAsia="zh-CN"/>
        </w:rPr>
        <w:t>mobile metaverse experiences.</w:t>
      </w:r>
      <w:r>
        <w:rPr>
          <w:rFonts w:hint="eastAsia"/>
          <w:lang w:val="en-US" w:eastAsia="zh-CN"/>
        </w:rPr>
        <w:t xml:space="preserve"> </w:t>
      </w:r>
      <w:r>
        <w:rPr>
          <w:lang w:val="en-US" w:eastAsia="zh-CN"/>
        </w:rPr>
        <w:t>[55]</w:t>
      </w:r>
    </w:p>
    <w:p w14:paraId="7A9F0C81" w14:textId="77777777" w:rsidR="007E72A3" w:rsidRDefault="007E72A3" w:rsidP="007E72A3">
      <w:pPr>
        <w:rPr>
          <w:lang w:val="en-US" w:eastAsia="zh-CN"/>
        </w:rPr>
      </w:pPr>
      <w:r>
        <w:rPr>
          <w:rFonts w:hint="eastAsia"/>
          <w:lang w:val="en-US" w:eastAsia="zh-CN"/>
        </w:rPr>
        <w:t>For</w:t>
      </w:r>
      <w:r>
        <w:rPr>
          <w:lang w:val="en-US" w:eastAsia="zh-CN"/>
        </w:rPr>
        <w:t xml:space="preserve"> the mobile metaverse world, distributed computation is an inevitable processing mode, so the selection of </w:t>
      </w:r>
      <w:r>
        <w:rPr>
          <w:rFonts w:hint="eastAsia"/>
          <w:lang w:val="en-US" w:eastAsia="zh-CN"/>
        </w:rPr>
        <w:t xml:space="preserve">proper </w:t>
      </w:r>
      <w:r>
        <w:rPr>
          <w:lang w:val="en-US" w:eastAsia="zh-CN"/>
        </w:rPr>
        <w:t>servers and data centers should consider the requirements of network delay, processing delay</w:t>
      </w:r>
      <w:r>
        <w:rPr>
          <w:rFonts w:hint="eastAsia"/>
          <w:lang w:val="en-US" w:eastAsia="zh-CN"/>
        </w:rPr>
        <w:t>, storage</w:t>
      </w:r>
      <w:r>
        <w:rPr>
          <w:lang w:val="en-US" w:eastAsia="zh-CN"/>
        </w:rPr>
        <w:t xml:space="preserve"> and </w:t>
      </w:r>
      <w:r>
        <w:rPr>
          <w:rFonts w:hint="eastAsia"/>
          <w:lang w:val="en-US" w:eastAsia="zh-CN"/>
        </w:rPr>
        <w:t>computation resource</w:t>
      </w:r>
      <w:r>
        <w:rPr>
          <w:lang w:val="en-US" w:eastAsia="zh-CN"/>
        </w:rPr>
        <w:t>. The goal is to minimize the user's perception of delay.</w:t>
      </w:r>
    </w:p>
    <w:p w14:paraId="42AFBAA8" w14:textId="77777777" w:rsidR="007E72A3" w:rsidRDefault="007E72A3" w:rsidP="007E72A3">
      <w:pPr>
        <w:rPr>
          <w:lang w:val="en-US" w:eastAsia="zh-CN"/>
        </w:rPr>
      </w:pPr>
      <w:r>
        <w:rPr>
          <w:lang w:val="en-US" w:eastAsia="zh-CN"/>
        </w:rPr>
        <w:t>Therefore, in order to obtain consistent experience</w:t>
      </w:r>
      <w:r>
        <w:rPr>
          <w:rFonts w:hint="eastAsia"/>
          <w:lang w:val="en-US" w:eastAsia="zh-CN"/>
        </w:rPr>
        <w:t xml:space="preserve"> in mobile metaverse </w:t>
      </w:r>
      <w:r>
        <w:rPr>
          <w:lang w:val="en-US" w:eastAsia="zh-CN"/>
        </w:rPr>
        <w:t>service</w:t>
      </w:r>
      <w:r>
        <w:rPr>
          <w:rFonts w:hint="eastAsia"/>
          <w:lang w:val="en-US" w:eastAsia="zh-CN"/>
        </w:rPr>
        <w:t xml:space="preserve"> anytime and anywhere</w:t>
      </w:r>
      <w:r>
        <w:rPr>
          <w:lang w:val="en-US" w:eastAsia="zh-CN"/>
        </w:rPr>
        <w:t>, deep collaboration between mobile metaverse and 5G network is needed.</w:t>
      </w:r>
      <w:r>
        <w:rPr>
          <w:rFonts w:hint="eastAsia"/>
          <w:lang w:val="en-US" w:eastAsia="zh-CN"/>
        </w:rPr>
        <w:t xml:space="preserve"> The potential collaboration aspects may include caching location, computation location, communication path, traffic scheduling and resource allocation in </w:t>
      </w:r>
      <w:r>
        <w:rPr>
          <w:lang w:val="en-US" w:eastAsia="zh-CN"/>
        </w:rPr>
        <w:t>network</w:t>
      </w:r>
      <w:r>
        <w:rPr>
          <w:rFonts w:hint="eastAsia"/>
          <w:lang w:val="en-US" w:eastAsia="zh-CN"/>
        </w:rPr>
        <w:t xml:space="preserve">. </w:t>
      </w:r>
      <w:r>
        <w:rPr>
          <w:lang w:val="en-US" w:eastAsia="zh-CN"/>
        </w:rPr>
        <w:t>For example, when a service</w:t>
      </w:r>
      <w:r>
        <w:rPr>
          <w:rFonts w:hint="eastAsia"/>
          <w:lang w:val="en-US" w:eastAsia="zh-CN"/>
        </w:rPr>
        <w:t xml:space="preserve"> </w:t>
      </w:r>
      <w:r>
        <w:rPr>
          <w:lang w:val="en-US" w:eastAsia="zh-CN"/>
        </w:rPr>
        <w:t>request emerges, the network control policy needs</w:t>
      </w:r>
      <w:r>
        <w:rPr>
          <w:rFonts w:hint="eastAsia"/>
          <w:lang w:val="en-US" w:eastAsia="zh-CN"/>
        </w:rPr>
        <w:t xml:space="preserve"> </w:t>
      </w:r>
      <w:r>
        <w:rPr>
          <w:lang w:val="en-US" w:eastAsia="zh-CN"/>
        </w:rPr>
        <w:t xml:space="preserve">to coordinate the selection of (i) caching </w:t>
      </w:r>
      <w:r>
        <w:rPr>
          <w:lang w:val="en-US" w:eastAsia="zh-CN"/>
        </w:rPr>
        <w:lastRenderedPageBreak/>
        <w:t>locations to</w:t>
      </w:r>
      <w:r>
        <w:rPr>
          <w:rFonts w:hint="eastAsia"/>
          <w:lang w:val="en-US" w:eastAsia="zh-CN"/>
        </w:rPr>
        <w:t xml:space="preserve"> </w:t>
      </w:r>
      <w:r>
        <w:rPr>
          <w:lang w:val="en-US" w:eastAsia="zh-CN"/>
        </w:rPr>
        <w:t>provide digital objects, (ii) computation locations to</w:t>
      </w:r>
      <w:r>
        <w:rPr>
          <w:rFonts w:hint="eastAsia"/>
          <w:lang w:val="en-US" w:eastAsia="zh-CN"/>
        </w:rPr>
        <w:t xml:space="preserve"> </w:t>
      </w:r>
      <w:r>
        <w:rPr>
          <w:lang w:val="en-US" w:eastAsia="zh-CN"/>
        </w:rPr>
        <w:t>execute service functions, and (iii) communication paths</w:t>
      </w:r>
      <w:r>
        <w:rPr>
          <w:rFonts w:hint="eastAsia"/>
          <w:lang w:val="en-US" w:eastAsia="zh-CN"/>
        </w:rPr>
        <w:t xml:space="preserve"> </w:t>
      </w:r>
      <w:r>
        <w:rPr>
          <w:lang w:val="en-US" w:eastAsia="zh-CN"/>
        </w:rPr>
        <w:t>to route all associated data streams, jointly optimized</w:t>
      </w:r>
      <w:r>
        <w:rPr>
          <w:rFonts w:hint="eastAsia"/>
          <w:lang w:val="en-US" w:eastAsia="zh-CN"/>
        </w:rPr>
        <w:t xml:space="preserve"> </w:t>
      </w:r>
      <w:r>
        <w:rPr>
          <w:lang w:val="en-US" w:eastAsia="zh-CN"/>
        </w:rPr>
        <w:t>with dynamic decisions on (iv) traffic scheduling and</w:t>
      </w:r>
      <w:r>
        <w:rPr>
          <w:rFonts w:hint="eastAsia"/>
          <w:lang w:val="en-US" w:eastAsia="zh-CN"/>
        </w:rPr>
        <w:t xml:space="preserve"> </w:t>
      </w:r>
      <w:r>
        <w:rPr>
          <w:lang w:val="en-US" w:eastAsia="zh-CN"/>
        </w:rPr>
        <w:t xml:space="preserve">(v) resource allocation at all network locations. </w:t>
      </w:r>
      <w:r>
        <w:rPr>
          <w:rFonts w:hint="eastAsia"/>
          <w:lang w:val="en-US" w:eastAsia="zh-CN"/>
        </w:rPr>
        <w:t>[</w:t>
      </w:r>
      <w:r>
        <w:rPr>
          <w:lang w:val="en-US" w:eastAsia="zh-CN"/>
        </w:rPr>
        <w:t>55</w:t>
      </w:r>
      <w:r>
        <w:rPr>
          <w:rFonts w:hint="eastAsia"/>
          <w:lang w:val="en-US" w:eastAsia="zh-CN"/>
        </w:rPr>
        <w:t>]</w:t>
      </w:r>
    </w:p>
    <w:p w14:paraId="6A989A5E" w14:textId="77777777" w:rsidR="007E72A3" w:rsidRDefault="007E72A3" w:rsidP="007E72A3">
      <w:pPr>
        <w:pStyle w:val="Heading3"/>
      </w:pPr>
      <w:bookmarkStart w:id="787" w:name="_Toc129348959"/>
      <w:r>
        <w:t>5.23.2</w:t>
      </w:r>
      <w:r>
        <w:tab/>
        <w:t>Pre-conditions</w:t>
      </w:r>
      <w:bookmarkEnd w:id="787"/>
    </w:p>
    <w:p w14:paraId="7B66F218" w14:textId="77777777" w:rsidR="007E72A3" w:rsidRDefault="007E72A3" w:rsidP="007E72A3">
      <w:pPr>
        <w:rPr>
          <w:lang w:eastAsia="zh-CN"/>
        </w:rPr>
      </w:pPr>
      <w:r>
        <w:rPr>
          <w:rFonts w:hint="eastAsia"/>
          <w:lang w:eastAsia="zh-CN"/>
        </w:rPr>
        <w:t>There are a</w:t>
      </w:r>
      <w:r>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Pr>
          <w:rFonts w:hint="eastAsia"/>
          <w:lang w:eastAsia="zh-CN"/>
        </w:rPr>
        <w:t>cooperate to support</w:t>
      </w:r>
      <w:r>
        <w:rPr>
          <w:lang w:eastAsia="zh-CN"/>
        </w:rPr>
        <w:t xml:space="preserve"> the distribution of visitors to other servers while ensuring low latency requirement by XR applications.</w:t>
      </w:r>
    </w:p>
    <w:p w14:paraId="37627CC7" w14:textId="77777777" w:rsidR="007E72A3" w:rsidRDefault="007E72A3" w:rsidP="007E72A3">
      <w:pPr>
        <w:pStyle w:val="Heading3"/>
      </w:pPr>
      <w:bookmarkStart w:id="788" w:name="_Toc129348960"/>
      <w:r>
        <w:t>5.23.3</w:t>
      </w:r>
      <w:r>
        <w:tab/>
        <w:t>Service Flows</w:t>
      </w:r>
      <w:bookmarkEnd w:id="788"/>
    </w:p>
    <w:p w14:paraId="5859B416" w14:textId="77777777" w:rsidR="007E72A3" w:rsidRDefault="007E72A3" w:rsidP="007E72A3">
      <w:pPr>
        <w:rPr>
          <w:lang w:val="en-US" w:eastAsia="zh-CN"/>
        </w:rPr>
      </w:pPr>
      <w:r>
        <w:rPr>
          <w:lang w:val="en-US" w:eastAsia="zh-CN"/>
        </w:rPr>
        <w:t xml:space="preserve">1. Bob is a </w:t>
      </w:r>
      <w:r>
        <w:rPr>
          <w:rFonts w:hint="eastAsia"/>
          <w:lang w:val="en-US" w:eastAsia="zh-CN"/>
        </w:rPr>
        <w:t>player</w:t>
      </w:r>
      <w:r>
        <w:rPr>
          <w:lang w:val="en-US" w:eastAsia="zh-CN"/>
        </w:rPr>
        <w:t xml:space="preserve"> who </w:t>
      </w:r>
      <w:r>
        <w:rPr>
          <w:rFonts w:hint="eastAsia"/>
          <w:lang w:val="en-US" w:eastAsia="zh-CN"/>
        </w:rPr>
        <w:t>attends</w:t>
      </w:r>
      <w:r>
        <w:rPr>
          <w:lang w:val="en-US" w:eastAsia="zh-CN"/>
        </w:rPr>
        <w:t xml:space="preserve"> a popular AR interactive game and gathers with others in a shared environment, they are aware of each other’s action so that they need high synchronization.</w:t>
      </w:r>
    </w:p>
    <w:p w14:paraId="045E8903" w14:textId="77777777" w:rsidR="007E72A3" w:rsidRDefault="007E72A3" w:rsidP="007E72A3">
      <w:pPr>
        <w:rPr>
          <w:lang w:val="en-US" w:eastAsia="zh-CN"/>
        </w:rPr>
      </w:pPr>
      <w:r>
        <w:rPr>
          <w:lang w:val="en-US" w:eastAsia="zh-CN"/>
        </w:rPr>
        <w:t xml:space="preserve">2. The service provider will provide deployment information </w:t>
      </w:r>
      <w:r>
        <w:rPr>
          <w:rFonts w:hint="eastAsia"/>
          <w:lang w:val="en-US" w:eastAsia="zh-CN"/>
        </w:rPr>
        <w:t>of each server</w:t>
      </w:r>
      <w:r>
        <w:rPr>
          <w:lang w:val="en-US" w:eastAsia="zh-CN"/>
        </w:rPr>
        <w:t xml:space="preserve"> to the 5G network, and request the </w:t>
      </w:r>
      <w:r>
        <w:rPr>
          <w:rFonts w:hint="eastAsia"/>
          <w:lang w:val="en-US" w:eastAsia="zh-CN"/>
        </w:rPr>
        <w:t>Bob</w:t>
      </w:r>
      <w:r>
        <w:rPr>
          <w:lang w:val="en-US" w:eastAsia="zh-CN"/>
        </w:rPr>
        <w:t>’</w:t>
      </w:r>
      <w:r>
        <w:rPr>
          <w:rFonts w:hint="eastAsia"/>
          <w:lang w:val="en-US" w:eastAsia="zh-CN"/>
        </w:rPr>
        <w:t xml:space="preserve">s </w:t>
      </w:r>
      <w:r>
        <w:rPr>
          <w:lang w:val="en-US" w:eastAsia="zh-CN"/>
        </w:rPr>
        <w:t xml:space="preserve">physical location and transmission delay </w:t>
      </w:r>
      <w:r>
        <w:rPr>
          <w:rFonts w:hint="eastAsia"/>
          <w:lang w:val="en-US" w:eastAsia="zh-CN"/>
        </w:rPr>
        <w:t>in</w:t>
      </w:r>
      <w:r>
        <w:rPr>
          <w:lang w:val="en-US" w:eastAsia="zh-CN"/>
        </w:rPr>
        <w:t xml:space="preserve"> 5G network.</w:t>
      </w:r>
    </w:p>
    <w:p w14:paraId="39BAE379" w14:textId="77777777" w:rsidR="007E72A3" w:rsidRDefault="007E72A3" w:rsidP="007E72A3">
      <w:pPr>
        <w:rPr>
          <w:lang w:val="en-US" w:eastAsia="zh-CN"/>
        </w:rPr>
      </w:pPr>
      <w:r>
        <w:rPr>
          <w:lang w:val="en-US" w:eastAsia="zh-CN"/>
        </w:rPr>
        <w:t xml:space="preserve">3. According to the cooperation agreement with application, 5G network will </w:t>
      </w:r>
      <w:r>
        <w:rPr>
          <w:rFonts w:hint="eastAsia"/>
          <w:lang w:val="en-US" w:eastAsia="zh-CN"/>
        </w:rPr>
        <w:t>expose</w:t>
      </w:r>
      <w:r>
        <w:rPr>
          <w:lang w:val="en-US" w:eastAsia="zh-CN"/>
        </w:rPr>
        <w:t xml:space="preserve"> </w:t>
      </w:r>
      <w:r>
        <w:rPr>
          <w:rFonts w:hint="eastAsia"/>
          <w:lang w:val="en-US" w:eastAsia="zh-CN"/>
        </w:rPr>
        <w:t xml:space="preserve">information </w:t>
      </w:r>
      <w:r>
        <w:rPr>
          <w:lang w:val="en-US" w:eastAsia="zh-CN"/>
        </w:rPr>
        <w:t>to service providers</w:t>
      </w:r>
      <w:r>
        <w:rPr>
          <w:rFonts w:hint="eastAsia"/>
          <w:lang w:val="en-US" w:eastAsia="zh-CN"/>
        </w:rPr>
        <w:t>, including</w:t>
      </w:r>
      <w:r>
        <w:rPr>
          <w:lang w:val="en-US" w:eastAsia="zh-CN"/>
        </w:rPr>
        <w:t xml:space="preserve"> the physical location</w:t>
      </w:r>
      <w:r>
        <w:rPr>
          <w:rFonts w:hint="eastAsia"/>
          <w:lang w:val="en-US" w:eastAsia="zh-CN"/>
        </w:rPr>
        <w:t xml:space="preserve"> </w:t>
      </w:r>
      <w:r>
        <w:rPr>
          <w:lang w:val="en-US" w:eastAsia="zh-CN"/>
        </w:rPr>
        <w:t>and network delay of specific terminals or a group of terminals</w:t>
      </w:r>
      <w:r>
        <w:rPr>
          <w:rFonts w:hint="eastAsia"/>
          <w:lang w:val="en-US" w:eastAsia="zh-CN"/>
        </w:rPr>
        <w:t>.</w:t>
      </w:r>
      <w:r>
        <w:rPr>
          <w:lang w:val="en-US" w:eastAsia="zh-CN"/>
        </w:rPr>
        <w:t xml:space="preserve"> </w:t>
      </w:r>
      <w:r>
        <w:rPr>
          <w:rFonts w:hint="eastAsia"/>
          <w:lang w:val="en-US" w:eastAsia="zh-CN"/>
        </w:rPr>
        <w:t>The network delay i</w:t>
      </w:r>
      <w:r>
        <w:rPr>
          <w:lang w:val="en-US" w:eastAsia="zh-CN"/>
        </w:rPr>
        <w:t>nclud</w:t>
      </w:r>
      <w:r>
        <w:rPr>
          <w:rFonts w:hint="eastAsia"/>
          <w:lang w:val="en-US" w:eastAsia="zh-CN"/>
        </w:rPr>
        <w:t>es</w:t>
      </w:r>
      <w:r>
        <w:rPr>
          <w:lang w:val="en-US" w:eastAsia="zh-CN"/>
        </w:rPr>
        <w:t xml:space="preserve"> the delay inside 5G system (UE to PSA UPF) and the latency information between PSA UPF and some potential servers.</w:t>
      </w:r>
    </w:p>
    <w:p w14:paraId="51B57950" w14:textId="77777777" w:rsidR="007E72A3" w:rsidRDefault="007E72A3" w:rsidP="007E72A3">
      <w:pPr>
        <w:rPr>
          <w:lang w:val="en-US" w:eastAsia="zh-CN"/>
        </w:rPr>
      </w:pPr>
      <w:r>
        <w:rPr>
          <w:lang w:val="en-US" w:eastAsia="zh-CN"/>
        </w:rPr>
        <w:t xml:space="preserve">4. The new server </w:t>
      </w:r>
      <w:r>
        <w:rPr>
          <w:rFonts w:hint="eastAsia"/>
          <w:lang w:val="en-US" w:eastAsia="zh-CN"/>
        </w:rPr>
        <w:t xml:space="preserve">is </w:t>
      </w:r>
      <w:r>
        <w:rPr>
          <w:lang w:val="en-US" w:eastAsia="zh-CN"/>
        </w:rPr>
        <w:t xml:space="preserve">selected by the service provider according to the </w:t>
      </w:r>
      <w:r>
        <w:rPr>
          <w:rFonts w:hint="eastAsia"/>
          <w:lang w:val="en-US" w:eastAsia="zh-CN"/>
        </w:rPr>
        <w:t xml:space="preserve">UE </w:t>
      </w:r>
      <w:r>
        <w:rPr>
          <w:lang w:val="en-US" w:eastAsia="zh-CN"/>
        </w:rPr>
        <w:t>location</w:t>
      </w:r>
      <w:r>
        <w:rPr>
          <w:rFonts w:hint="eastAsia"/>
          <w:lang w:val="en-US" w:eastAsia="zh-CN"/>
        </w:rPr>
        <w:t>, network</w:t>
      </w:r>
      <w:r>
        <w:rPr>
          <w:lang w:val="en-US" w:eastAsia="zh-CN"/>
        </w:rPr>
        <w:t xml:space="preserve"> delay, business requirements, </w:t>
      </w:r>
      <w:r>
        <w:rPr>
          <w:rFonts w:hint="eastAsia"/>
          <w:lang w:val="en-US" w:eastAsia="zh-CN"/>
        </w:rPr>
        <w:t xml:space="preserve">computation </w:t>
      </w:r>
      <w:r>
        <w:rPr>
          <w:lang w:val="en-US" w:eastAsia="zh-CN"/>
        </w:rPr>
        <w:t>resource</w:t>
      </w:r>
      <w:r>
        <w:rPr>
          <w:rFonts w:hint="eastAsia"/>
          <w:lang w:val="en-US" w:eastAsia="zh-CN"/>
        </w:rPr>
        <w:t xml:space="preserve"> and </w:t>
      </w:r>
      <w:r>
        <w:rPr>
          <w:lang w:val="en-US" w:eastAsia="zh-CN"/>
        </w:rPr>
        <w:t>storage resource of application servers</w:t>
      </w:r>
      <w:r>
        <w:rPr>
          <w:rFonts w:hint="eastAsia"/>
          <w:lang w:val="en-US" w:eastAsia="zh-CN"/>
        </w:rPr>
        <w:t>. T</w:t>
      </w:r>
      <w:r>
        <w:rPr>
          <w:lang w:val="en-US" w:eastAsia="zh-CN"/>
        </w:rPr>
        <w:t xml:space="preserve">he decision result will be </w:t>
      </w:r>
      <w:r>
        <w:rPr>
          <w:rFonts w:hint="eastAsia"/>
          <w:lang w:val="en-US" w:eastAsia="zh-CN"/>
        </w:rPr>
        <w:t>sent</w:t>
      </w:r>
      <w:r>
        <w:rPr>
          <w:lang w:val="en-US" w:eastAsia="zh-CN"/>
        </w:rPr>
        <w:t xml:space="preserve"> back to</w:t>
      </w:r>
      <w:r>
        <w:rPr>
          <w:rFonts w:hint="eastAsia"/>
          <w:lang w:val="en-US" w:eastAsia="zh-CN"/>
        </w:rPr>
        <w:t xml:space="preserve"> </w:t>
      </w:r>
      <w:r>
        <w:rPr>
          <w:lang w:val="en-US" w:eastAsia="zh-CN"/>
        </w:rPr>
        <w:t>5G network.</w:t>
      </w:r>
      <w:r>
        <w:rPr>
          <w:rFonts w:hint="eastAsia"/>
          <w:lang w:val="en-US" w:eastAsia="zh-CN"/>
        </w:rPr>
        <w:t xml:space="preserve"> Then the</w:t>
      </w:r>
      <w:r>
        <w:rPr>
          <w:lang w:val="en-US" w:eastAsia="zh-CN"/>
        </w:rPr>
        <w:t xml:space="preserve"> 5G network can then formulate corresponding policies for the service flow</w:t>
      </w:r>
      <w:r>
        <w:rPr>
          <w:rFonts w:hint="eastAsia"/>
          <w:lang w:val="en-US" w:eastAsia="zh-CN"/>
        </w:rPr>
        <w:t>s</w:t>
      </w:r>
      <w:r>
        <w:rPr>
          <w:lang w:val="en-US" w:eastAsia="zh-CN"/>
        </w:rPr>
        <w:t>.</w:t>
      </w:r>
    </w:p>
    <w:p w14:paraId="39FBE288" w14:textId="77777777" w:rsidR="007E72A3" w:rsidRDefault="007E72A3" w:rsidP="007E72A3">
      <w:pPr>
        <w:rPr>
          <w:lang w:val="en-US" w:eastAsia="zh-CN"/>
        </w:rPr>
      </w:pPr>
      <w:r>
        <w:rPr>
          <w:lang w:val="en-US" w:eastAsia="zh-CN"/>
        </w:rPr>
        <w:t xml:space="preserve">5. </w:t>
      </w:r>
      <w:r>
        <w:rPr>
          <w:rFonts w:hint="eastAsia"/>
          <w:lang w:val="en-US" w:eastAsia="zh-CN"/>
        </w:rPr>
        <w:t xml:space="preserve">The </w:t>
      </w:r>
      <w:r>
        <w:rPr>
          <w:lang w:val="en-US" w:eastAsia="zh-CN"/>
        </w:rPr>
        <w:t>content information will</w:t>
      </w:r>
      <w:r>
        <w:rPr>
          <w:rFonts w:hint="eastAsia"/>
          <w:lang w:val="en-US" w:eastAsia="zh-CN"/>
        </w:rPr>
        <w:t xml:space="preserve"> be synchronized </w:t>
      </w:r>
      <w:r>
        <w:rPr>
          <w:lang w:val="en-US" w:eastAsia="zh-CN"/>
        </w:rPr>
        <w:t xml:space="preserve">to the new server in real time. 5G network </w:t>
      </w:r>
      <w:r>
        <w:rPr>
          <w:rFonts w:hint="eastAsia"/>
          <w:lang w:val="en-US" w:eastAsia="zh-CN"/>
        </w:rPr>
        <w:t xml:space="preserve">should support the </w:t>
      </w:r>
      <w:r>
        <w:rPr>
          <w:lang w:val="en-US" w:eastAsia="zh-CN"/>
        </w:rPr>
        <w:t>ultra-low latency data transmission, potentially</w:t>
      </w:r>
      <w:r>
        <w:rPr>
          <w:rFonts w:hint="eastAsia"/>
          <w:lang w:val="en-US" w:eastAsia="zh-CN"/>
        </w:rPr>
        <w:t xml:space="preserve"> among multiple operators.</w:t>
      </w:r>
    </w:p>
    <w:p w14:paraId="0F2E4789" w14:textId="77777777" w:rsidR="007E72A3" w:rsidRDefault="007E72A3" w:rsidP="007E72A3">
      <w:pPr>
        <w:pStyle w:val="Heading3"/>
      </w:pPr>
      <w:bookmarkStart w:id="789" w:name="_Toc129348961"/>
      <w:r>
        <w:t>5.23.4</w:t>
      </w:r>
      <w:r>
        <w:tab/>
        <w:t>Post-conditions</w:t>
      </w:r>
      <w:bookmarkEnd w:id="789"/>
    </w:p>
    <w:p w14:paraId="7D7B1B39" w14:textId="77777777" w:rsidR="007E72A3" w:rsidRPr="00953988" w:rsidRDefault="007E72A3" w:rsidP="00953988">
      <w:r w:rsidRPr="00953988">
        <w:t>Bob will have a good experience in this interactive AR game</w:t>
      </w:r>
      <w:r w:rsidRPr="00953988">
        <w:rPr>
          <w:rFonts w:hint="eastAsia"/>
        </w:rPr>
        <w:t>.</w:t>
      </w:r>
    </w:p>
    <w:p w14:paraId="76D04C58" w14:textId="77777777" w:rsidR="007E72A3" w:rsidRDefault="007E72A3" w:rsidP="007E72A3">
      <w:pPr>
        <w:pStyle w:val="Heading3"/>
      </w:pPr>
      <w:bookmarkStart w:id="790" w:name="_Toc129348962"/>
      <w:r>
        <w:t>5.23.5</w:t>
      </w:r>
      <w:r>
        <w:tab/>
        <w:t>Existing features partly or fully covering the use case functionality</w:t>
      </w:r>
      <w:bookmarkEnd w:id="790"/>
    </w:p>
    <w:p w14:paraId="300DC8E0" w14:textId="77777777" w:rsidR="007E72A3" w:rsidRDefault="007E72A3" w:rsidP="007E72A3">
      <w:pPr>
        <w:rPr>
          <w:lang w:val="en-US" w:eastAsia="zh-CN"/>
        </w:rPr>
      </w:pPr>
      <w:r>
        <w:rPr>
          <w:lang w:val="en-US" w:eastAsia="zh-CN"/>
        </w:rPr>
        <w:t xml:space="preserve">3GPP started the work of edge computing from R15 to R18. In R15, AF influence mechanism is </w:t>
      </w:r>
      <w:r>
        <w:rPr>
          <w:rFonts w:hint="eastAsia"/>
          <w:lang w:val="en-US" w:eastAsia="zh-CN"/>
        </w:rPr>
        <w:t>introduced</w:t>
      </w:r>
      <w:r>
        <w:rPr>
          <w:lang w:val="en-US" w:eastAsia="zh-CN"/>
        </w:rPr>
        <w:t xml:space="preserve"> to inform the 5G network of the application deployment </w:t>
      </w:r>
      <w:r>
        <w:rPr>
          <w:rFonts w:hint="eastAsia"/>
          <w:lang w:val="en-US" w:eastAsia="zh-CN"/>
        </w:rPr>
        <w:t>information</w:t>
      </w:r>
      <w:r>
        <w:rPr>
          <w:lang w:val="en-US" w:eastAsia="zh-CN"/>
        </w:rPr>
        <w:t xml:space="preserve"> to assist UPF selection. </w:t>
      </w:r>
      <w:r>
        <w:rPr>
          <w:rFonts w:hint="eastAsia"/>
          <w:lang w:val="en-US" w:eastAsia="zh-CN"/>
        </w:rPr>
        <w:t xml:space="preserve">In </w:t>
      </w:r>
      <w:r>
        <w:rPr>
          <w:lang w:val="en-US" w:eastAsia="zh-CN"/>
        </w:rPr>
        <w:t>R16</w:t>
      </w:r>
      <w:r>
        <w:rPr>
          <w:rFonts w:hint="eastAsia"/>
          <w:lang w:val="en-US" w:eastAsia="zh-CN"/>
        </w:rPr>
        <w:t>,</w:t>
      </w:r>
      <w:r>
        <w:rPr>
          <w:lang w:val="en-US" w:eastAsia="zh-CN"/>
        </w:rPr>
        <w:t xml:space="preserve"> 5G system supports QoS monitoring mechanism for end-to-end delay monitoring </w:t>
      </w:r>
      <w:r>
        <w:rPr>
          <w:rFonts w:hint="eastAsia"/>
          <w:lang w:val="en-US" w:eastAsia="zh-CN"/>
        </w:rPr>
        <w:t>for</w:t>
      </w:r>
      <w:r>
        <w:rPr>
          <w:lang w:val="en-US" w:eastAsia="zh-CN"/>
        </w:rPr>
        <w:t xml:space="preserve"> URLLC services. </w:t>
      </w:r>
      <w:r>
        <w:rPr>
          <w:rFonts w:hint="eastAsia"/>
          <w:lang w:val="en-US" w:eastAsia="zh-CN"/>
        </w:rPr>
        <w:t xml:space="preserve">In </w:t>
      </w:r>
      <w:r>
        <w:rPr>
          <w:lang w:val="en-US" w:eastAsia="zh-CN"/>
        </w:rPr>
        <w:t>R17</w:t>
      </w:r>
      <w:r>
        <w:rPr>
          <w:rFonts w:hint="eastAsia"/>
          <w:lang w:val="en-US" w:eastAsia="zh-CN"/>
        </w:rPr>
        <w:t>, 5GS supports to</w:t>
      </w:r>
      <w:r>
        <w:rPr>
          <w:lang w:val="en-US" w:eastAsia="zh-CN"/>
        </w:rPr>
        <w:t xml:space="preserve"> solv</w:t>
      </w:r>
      <w:r>
        <w:rPr>
          <w:rFonts w:hint="eastAsia"/>
          <w:lang w:val="en-US" w:eastAsia="zh-CN"/>
        </w:rPr>
        <w:t>e</w:t>
      </w:r>
      <w:r>
        <w:rPr>
          <w:lang w:val="en-US" w:eastAsia="zh-CN"/>
        </w:rPr>
        <w:t xml:space="preserve"> the problem of edge DNS selection and service migration </w:t>
      </w:r>
      <w:r>
        <w:rPr>
          <w:rFonts w:hint="eastAsia"/>
          <w:lang w:val="en-US" w:eastAsia="zh-CN"/>
        </w:rPr>
        <w:t xml:space="preserve">between different edge </w:t>
      </w:r>
      <w:r>
        <w:rPr>
          <w:lang w:val="en-US" w:eastAsia="zh-CN"/>
        </w:rPr>
        <w:t>platforms. In R18</w:t>
      </w:r>
      <w:r>
        <w:rPr>
          <w:rFonts w:hint="eastAsia"/>
          <w:lang w:val="en-US" w:eastAsia="zh-CN"/>
        </w:rPr>
        <w:t>,</w:t>
      </w:r>
      <w:r>
        <w:rPr>
          <w:lang w:val="en-US" w:eastAsia="zh-CN"/>
        </w:rPr>
        <w:t xml:space="preserve"> </w:t>
      </w:r>
      <w:r>
        <w:rPr>
          <w:rFonts w:hint="eastAsia"/>
          <w:lang w:val="en-US" w:eastAsia="zh-CN"/>
        </w:rPr>
        <w:t xml:space="preserve">the work </w:t>
      </w:r>
      <w:r>
        <w:rPr>
          <w:lang w:val="en-US" w:eastAsia="zh-CN"/>
        </w:rPr>
        <w:t>focuses on the edge computing platform access</w:t>
      </w:r>
      <w:r>
        <w:rPr>
          <w:rFonts w:hint="eastAsia"/>
          <w:lang w:val="en-US" w:eastAsia="zh-CN"/>
        </w:rPr>
        <w:t xml:space="preserve"> from other operator network,</w:t>
      </w:r>
      <w:r>
        <w:rPr>
          <w:lang w:val="en-US" w:eastAsia="zh-CN"/>
        </w:rPr>
        <w:t xml:space="preserve"> and the distribution of network policies</w:t>
      </w:r>
      <w:r>
        <w:rPr>
          <w:rFonts w:hint="eastAsia"/>
          <w:lang w:val="en-US" w:eastAsia="zh-CN"/>
        </w:rPr>
        <w:t xml:space="preserve"> for a </w:t>
      </w:r>
      <w:r>
        <w:rPr>
          <w:lang w:val="en-US" w:eastAsia="zh-CN"/>
        </w:rPr>
        <w:t>group</w:t>
      </w:r>
      <w:r>
        <w:rPr>
          <w:rFonts w:hint="eastAsia"/>
          <w:lang w:val="en-US" w:eastAsia="zh-CN"/>
        </w:rPr>
        <w:t xml:space="preserve"> of local UEs</w:t>
      </w:r>
      <w:r>
        <w:rPr>
          <w:lang w:val="en-US" w:eastAsia="zh-CN"/>
        </w:rPr>
        <w:t>.</w:t>
      </w:r>
    </w:p>
    <w:p w14:paraId="1BE00B6D" w14:textId="77777777" w:rsidR="007E72A3" w:rsidRDefault="007E72A3" w:rsidP="007E72A3">
      <w:pPr>
        <w:pStyle w:val="Heading3"/>
      </w:pPr>
      <w:bookmarkStart w:id="791" w:name="_Toc129348963"/>
      <w:r>
        <w:t>5.23.6</w:t>
      </w:r>
      <w:r>
        <w:tab/>
        <w:t>Potential New Requirements needed to support the use case</w:t>
      </w:r>
      <w:bookmarkEnd w:id="791"/>
    </w:p>
    <w:p w14:paraId="7D230419" w14:textId="77777777" w:rsidR="007E72A3" w:rsidRDefault="007E72A3" w:rsidP="007E72A3">
      <w:pPr>
        <w:rPr>
          <w:rFonts w:eastAsiaTheme="minorEastAsia"/>
          <w:lang w:eastAsia="zh-CN"/>
        </w:rPr>
      </w:pPr>
      <w:r w:rsidRPr="009607B2">
        <w:t xml:space="preserve">[PR </w:t>
      </w:r>
      <w:r>
        <w:t>5.23</w:t>
      </w:r>
      <w:r w:rsidRPr="009607B2">
        <w:t xml:space="preserve">.6-1] </w:t>
      </w:r>
      <w:r>
        <w:t xml:space="preserve">Subject to operators’ policy, </w:t>
      </w:r>
      <w:r>
        <w:rPr>
          <w:rFonts w:eastAsiaTheme="minorEastAsia"/>
          <w:lang w:eastAsia="zh-CN"/>
        </w:rPr>
        <w:t>upon request from the</w:t>
      </w:r>
      <w:r w:rsidRPr="00B74703">
        <w:t xml:space="preserve"> </w:t>
      </w:r>
      <w:r w:rsidRPr="00B74703">
        <w:rPr>
          <w:rFonts w:eastAsiaTheme="minorEastAsia"/>
          <w:lang w:eastAsia="zh-CN"/>
        </w:rPr>
        <w:t>mobile metaverse service</w:t>
      </w:r>
      <w:r>
        <w:rPr>
          <w:rFonts w:eastAsiaTheme="minorEastAsia"/>
          <w:lang w:eastAsia="zh-CN"/>
        </w:rPr>
        <w:t>, the 5G system shall be able to expose the communication</w:t>
      </w:r>
      <w:r w:rsidRPr="00BA6F53">
        <w:rPr>
          <w:rFonts w:eastAsiaTheme="minorEastAsia"/>
          <w:lang w:eastAsia="zh-CN"/>
        </w:rPr>
        <w:t xml:space="preserve"> latency</w:t>
      </w:r>
      <w:r>
        <w:rPr>
          <w:rFonts w:eastAsiaTheme="minorEastAsia"/>
          <w:lang w:eastAsia="zh-CN"/>
        </w:rPr>
        <w:t xml:space="preserve"> information to the </w:t>
      </w:r>
      <w:r w:rsidRPr="00B74703">
        <w:rPr>
          <w:rFonts w:eastAsiaTheme="minorEastAsia"/>
          <w:lang w:eastAsia="zh-CN"/>
        </w:rPr>
        <w:t>mobile metaverse service</w:t>
      </w:r>
      <w:r>
        <w:rPr>
          <w:rFonts w:eastAsiaTheme="minorEastAsia"/>
          <w:lang w:eastAsia="zh-CN"/>
        </w:rPr>
        <w:t xml:space="preserve">. </w:t>
      </w:r>
    </w:p>
    <w:p w14:paraId="4361396E" w14:textId="6554C3AF" w:rsidR="007E72A3" w:rsidRPr="00E95AB3" w:rsidRDefault="007E72A3" w:rsidP="007E72A3">
      <w:pPr>
        <w:pStyle w:val="NO"/>
        <w:rPr>
          <w:lang w:eastAsia="ja-JP"/>
        </w:rPr>
      </w:pPr>
      <w:r>
        <w:rPr>
          <w:lang w:eastAsia="ja-JP"/>
        </w:rPr>
        <w:t>N</w:t>
      </w:r>
      <w:r w:rsidR="00E60CDF">
        <w:rPr>
          <w:lang w:eastAsia="ja-JP"/>
        </w:rPr>
        <w:t>OTE</w:t>
      </w:r>
      <w:r>
        <w:rPr>
          <w:lang w:eastAsia="ja-JP"/>
        </w:rPr>
        <w:t xml:space="preserve">: </w:t>
      </w:r>
      <w:r>
        <w:rPr>
          <w:lang w:eastAsia="zh-CN"/>
        </w:rPr>
        <w:t>Communication</w:t>
      </w:r>
      <w:r w:rsidRPr="00BA6F53">
        <w:rPr>
          <w:lang w:eastAsia="zh-CN"/>
        </w:rPr>
        <w:t xml:space="preserve"> latency</w:t>
      </w:r>
      <w:r>
        <w:rPr>
          <w:lang w:eastAsia="zh-CN"/>
        </w:rPr>
        <w:t xml:space="preserve"> information refer to the latency 5G system can acquire directly (e.g. end-to-end latency) or latency information 5G system can acquire assisted by other mechanisms (e.g. between UPF and specific server, etc.)</w:t>
      </w:r>
      <w:r w:rsidR="00BB0C4B">
        <w:rPr>
          <w:lang w:eastAsia="zh-CN"/>
        </w:rPr>
        <w:t xml:space="preserve">. </w:t>
      </w:r>
      <w:r>
        <w:rPr>
          <w:lang w:eastAsia="ja-JP"/>
        </w:rPr>
        <w:t>This information might be used by 3rd party, for example to suggest a suitable QoS and server.</w:t>
      </w:r>
    </w:p>
    <w:p w14:paraId="03E4FEAA" w14:textId="7A2BE4EA" w:rsidR="007E72A3" w:rsidRDefault="007E72A3" w:rsidP="007E72A3">
      <w:pPr>
        <w:pStyle w:val="EditorsNote"/>
      </w:pPr>
      <w:r>
        <w:t>Editor's Note: This potential requirement is FFS.</w:t>
      </w:r>
    </w:p>
    <w:p w14:paraId="4AD928CD" w14:textId="69E18C14" w:rsidR="00212321" w:rsidRDefault="00212321" w:rsidP="00212321">
      <w:pPr>
        <w:pStyle w:val="Heading2"/>
        <w:rPr>
          <w:lang w:val="en-US" w:eastAsia="zh-CN"/>
        </w:rPr>
      </w:pPr>
      <w:bookmarkStart w:id="792" w:name="_Toc129348964"/>
      <w:r>
        <w:lastRenderedPageBreak/>
        <w:t>5.24</w:t>
      </w:r>
      <w:r>
        <w:tab/>
      </w:r>
      <w:r>
        <w:rPr>
          <w:lang w:val="en-US"/>
        </w:rPr>
        <w:t>Authorization of A</w:t>
      </w:r>
      <w:r>
        <w:t>vatar</w:t>
      </w:r>
      <w:r>
        <w:rPr>
          <w:lang w:val="en-US"/>
        </w:rPr>
        <w:t xml:space="preserve"> Usage rights</w:t>
      </w:r>
      <w:bookmarkEnd w:id="792"/>
      <w:r>
        <w:rPr>
          <w:lang w:val="en-US"/>
        </w:rPr>
        <w:t xml:space="preserve"> </w:t>
      </w:r>
    </w:p>
    <w:p w14:paraId="07FF15E5" w14:textId="66C7F3CD" w:rsidR="00212321" w:rsidRDefault="00212321" w:rsidP="00212321">
      <w:pPr>
        <w:pStyle w:val="Heading3"/>
      </w:pPr>
      <w:bookmarkStart w:id="793" w:name="_Toc129348965"/>
      <w:r>
        <w:t>5.24.1</w:t>
      </w:r>
      <w:r>
        <w:tab/>
        <w:t>Description</w:t>
      </w:r>
      <w:bookmarkEnd w:id="793"/>
    </w:p>
    <w:p w14:paraId="5FF7A85D" w14:textId="327810DA" w:rsidR="00212321" w:rsidRDefault="00212321" w:rsidP="00212321">
      <w:pPr>
        <w:widowControl w:val="0"/>
        <w:rPr>
          <w:lang w:val="en-US" w:eastAsia="zh-CN"/>
        </w:rPr>
      </w:pPr>
      <w:r>
        <w:rPr>
          <w:rFonts w:hint="eastAsia"/>
          <w:lang w:val="en-US" w:eastAsia="zh-CN"/>
        </w:rPr>
        <w:t>In</w:t>
      </w:r>
      <w:r>
        <w:rPr>
          <w:lang w:val="en-US" w:eastAsia="zh-CN"/>
        </w:rPr>
        <w:t xml:space="preserve"> metaverse</w:t>
      </w:r>
      <w:r>
        <w:rPr>
          <w:rFonts w:hint="eastAsia"/>
          <w:lang w:val="en-US" w:eastAsia="zh-CN"/>
        </w:rPr>
        <w:t xml:space="preserve">, digital </w:t>
      </w:r>
      <w:r>
        <w:rPr>
          <w:lang w:val="en-US" w:eastAsia="zh-CN"/>
        </w:rPr>
        <w:t>humans</w:t>
      </w:r>
      <w:r>
        <w:rPr>
          <w:rFonts w:eastAsia="DengXian" w:hint="eastAsia"/>
          <w:lang w:val="en-US" w:eastAsia="zh-CN"/>
        </w:rPr>
        <w:t xml:space="preserve"> </w:t>
      </w:r>
      <w:r>
        <w:rPr>
          <w:lang w:val="en-US" w:eastAsia="zh-CN"/>
        </w:rPr>
        <w:t>(avatars)</w:t>
      </w:r>
      <w:r>
        <w:rPr>
          <w:rFonts w:hint="eastAsia"/>
          <w:lang w:val="en-US" w:eastAsia="zh-CN"/>
        </w:rPr>
        <w:t xml:space="preserve"> are </w:t>
      </w:r>
      <w:r>
        <w:rPr>
          <w:lang w:val="en-US" w:eastAsia="zh-CN"/>
        </w:rPr>
        <w:t xml:space="preserve">widely </w:t>
      </w:r>
      <w:r>
        <w:rPr>
          <w:rFonts w:hint="eastAsia"/>
          <w:lang w:val="en-US" w:eastAsia="zh-CN"/>
        </w:rPr>
        <w:t>used</w:t>
      </w:r>
      <w:r>
        <w:rPr>
          <w:lang w:val="en-US" w:eastAsia="zh-CN"/>
        </w:rPr>
        <w:t xml:space="preserve"> in business activities</w:t>
      </w:r>
      <w:r>
        <w:rPr>
          <w:rFonts w:hint="eastAsia"/>
          <w:lang w:val="en-US" w:eastAsia="zh-CN"/>
        </w:rPr>
        <w:t xml:space="preserve">, </w:t>
      </w:r>
      <w:r>
        <w:rPr>
          <w:lang w:val="en-US" w:eastAsia="zh-CN"/>
        </w:rPr>
        <w:t xml:space="preserve">such as </w:t>
      </w:r>
      <w:r>
        <w:rPr>
          <w:lang w:val="en-US"/>
        </w:rPr>
        <w:t>advertising</w:t>
      </w:r>
      <w:r>
        <w:rPr>
          <w:rFonts w:hint="eastAsia"/>
          <w:lang w:val="en-US" w:eastAsia="zh-CN"/>
        </w:rPr>
        <w:t>,</w:t>
      </w:r>
      <w:r>
        <w:rPr>
          <w:lang w:val="en-US" w:eastAsia="zh-CN"/>
        </w:rPr>
        <w:t xml:space="preserve"> news reporting</w:t>
      </w:r>
      <w:r>
        <w:rPr>
          <w:rFonts w:hint="eastAsia"/>
          <w:lang w:val="en-US" w:eastAsia="zh-CN"/>
        </w:rPr>
        <w:t xml:space="preserve">, live </w:t>
      </w:r>
      <w:r>
        <w:rPr>
          <w:lang w:val="en-US" w:eastAsia="zh-CN"/>
        </w:rPr>
        <w:t>shows</w:t>
      </w:r>
      <w:r>
        <w:rPr>
          <w:rFonts w:hint="eastAsia"/>
          <w:lang w:val="en-US" w:eastAsia="zh-CN"/>
        </w:rPr>
        <w:t>. With the maturity of digital human technolog</w:t>
      </w:r>
      <w:r>
        <w:rPr>
          <w:lang w:val="en-US" w:eastAsia="zh-CN"/>
        </w:rPr>
        <w:t>ies</w:t>
      </w:r>
      <w:r>
        <w:rPr>
          <w:rFonts w:hint="eastAsia"/>
          <w:lang w:val="en-US" w:eastAsia="zh-CN"/>
        </w:rPr>
        <w:t xml:space="preserve"> and the continuous growth of market demand</w:t>
      </w:r>
      <w:r>
        <w:rPr>
          <w:lang w:val="en-US" w:eastAsia="zh-CN"/>
        </w:rPr>
        <w:t>s</w:t>
      </w:r>
      <w:r>
        <w:rPr>
          <w:rFonts w:hint="eastAsia"/>
          <w:lang w:val="en-US" w:eastAsia="zh-CN"/>
        </w:rPr>
        <w:t xml:space="preserve">, </w:t>
      </w:r>
      <w:r>
        <w:rPr>
          <w:lang w:val="en-US" w:eastAsia="zh-CN"/>
        </w:rPr>
        <w:t>lifelike avatars have become reality in recent years. In the future, more and more people are expected to use their own avatar to participate in business activities</w:t>
      </w:r>
      <w:r>
        <w:rPr>
          <w:rFonts w:hint="eastAsia"/>
          <w:lang w:val="en-US" w:eastAsia="zh-CN"/>
        </w:rPr>
        <w:t xml:space="preserve"> in the virtual world. </w:t>
      </w:r>
      <w:r>
        <w:rPr>
          <w:lang w:val="en-US" w:eastAsia="zh-CN"/>
        </w:rPr>
        <w:t>Especially</w:t>
      </w:r>
      <w:r>
        <w:rPr>
          <w:rFonts w:hint="eastAsia"/>
          <w:lang w:val="en-US" w:eastAsia="zh-CN"/>
        </w:rPr>
        <w:t xml:space="preserve">, </w:t>
      </w:r>
      <w:r>
        <w:rPr>
          <w:lang w:val="en-US" w:eastAsia="zh-CN"/>
        </w:rPr>
        <w:t>celebrities</w:t>
      </w:r>
      <w:r>
        <w:rPr>
          <w:rFonts w:hint="eastAsia"/>
          <w:lang w:val="en-US" w:eastAsia="zh-CN"/>
        </w:rPr>
        <w:t xml:space="preserve">, famous professors and other people with special social </w:t>
      </w:r>
      <w:r>
        <w:rPr>
          <w:lang w:val="en-US" w:eastAsia="zh-CN"/>
        </w:rPr>
        <w:t xml:space="preserve">positions </w:t>
      </w:r>
      <w:r>
        <w:rPr>
          <w:rFonts w:hint="eastAsia"/>
          <w:lang w:val="en-US" w:eastAsia="zh-CN"/>
        </w:rPr>
        <w:t>have influence</w:t>
      </w:r>
      <w:r>
        <w:rPr>
          <w:lang w:val="en-US" w:eastAsia="zh-CN"/>
        </w:rPr>
        <w:t>s</w:t>
      </w:r>
      <w:r>
        <w:rPr>
          <w:rFonts w:hint="eastAsia"/>
          <w:lang w:val="en-US" w:eastAsia="zh-CN"/>
        </w:rPr>
        <w:t xml:space="preserve"> </w:t>
      </w:r>
      <w:r>
        <w:rPr>
          <w:lang w:val="en-US" w:eastAsia="zh-CN"/>
        </w:rPr>
        <w:t xml:space="preserve">also </w:t>
      </w:r>
      <w:r>
        <w:rPr>
          <w:rFonts w:hint="eastAsia"/>
          <w:lang w:val="en-US" w:eastAsia="zh-CN"/>
        </w:rPr>
        <w:t xml:space="preserve">in the virtual world. </w:t>
      </w:r>
      <w:r>
        <w:rPr>
          <w:lang w:val="en-US"/>
        </w:rPr>
        <w:t xml:space="preserve">In some scenarios, </w:t>
      </w:r>
      <w:r>
        <w:t>authorization</w:t>
      </w:r>
      <w:r>
        <w:rPr>
          <w:lang w:val="en-US"/>
        </w:rPr>
        <w:t xml:space="preserve"> of avatar </w:t>
      </w:r>
      <w:r>
        <w:rPr>
          <w:lang w:val="en-US" w:eastAsia="zh-CN"/>
        </w:rPr>
        <w:t>usage</w:t>
      </w:r>
      <w:r>
        <w:rPr>
          <w:lang w:val="en-US"/>
        </w:rPr>
        <w:t xml:space="preserve"> rights is needed for commercial or other purposes</w:t>
      </w:r>
      <w:r>
        <w:t xml:space="preserve">. </w:t>
      </w:r>
      <w:r>
        <w:rPr>
          <w:rFonts w:hint="eastAsia"/>
          <w:lang w:val="en-US" w:eastAsia="zh-CN"/>
        </w:rPr>
        <w:t xml:space="preserve">If </w:t>
      </w:r>
      <w:r>
        <w:rPr>
          <w:lang w:val="en-US" w:eastAsia="zh-CN"/>
        </w:rPr>
        <w:t>there were no proper</w:t>
      </w:r>
      <w:r>
        <w:rPr>
          <w:rFonts w:hint="eastAsia"/>
          <w:lang w:val="en-US" w:eastAsia="zh-CN"/>
        </w:rPr>
        <w:t xml:space="preserve"> management of </w:t>
      </w:r>
      <w:r>
        <w:rPr>
          <w:lang w:val="en-US" w:eastAsia="zh-CN"/>
        </w:rPr>
        <w:t>avatar usage rights</w:t>
      </w:r>
      <w:r>
        <w:rPr>
          <w:rFonts w:hint="eastAsia"/>
          <w:lang w:val="en-US" w:eastAsia="zh-CN"/>
        </w:rPr>
        <w:t xml:space="preserve">, it </w:t>
      </w:r>
      <w:r>
        <w:rPr>
          <w:lang w:val="en-US" w:eastAsia="zh-CN"/>
        </w:rPr>
        <w:t>could</w:t>
      </w:r>
      <w:r>
        <w:rPr>
          <w:rFonts w:hint="eastAsia"/>
          <w:lang w:val="en-US" w:eastAsia="zh-CN"/>
        </w:rPr>
        <w:t xml:space="preserve"> cause the spread of false information, even </w:t>
      </w:r>
      <w:r>
        <w:rPr>
          <w:lang w:val="en-US" w:eastAsia="zh-CN"/>
        </w:rPr>
        <w:t>result in chaos in virtual world.</w:t>
      </w:r>
    </w:p>
    <w:p w14:paraId="3B02DE23" w14:textId="77777777" w:rsidR="00212321" w:rsidRDefault="00212321" w:rsidP="00212321">
      <w:pPr>
        <w:widowControl w:val="0"/>
        <w:rPr>
          <w:rFonts w:eastAsiaTheme="minorEastAsia"/>
          <w:lang w:val="en-US" w:eastAsia="zh-CN"/>
        </w:rPr>
      </w:pP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must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7810C332" w14:textId="73155733" w:rsidR="00212321" w:rsidRDefault="00212321" w:rsidP="00212321">
      <w:pPr>
        <w:pStyle w:val="Heading3"/>
      </w:pPr>
      <w:bookmarkStart w:id="794" w:name="_Toc129348966"/>
      <w:r>
        <w:t>5.24.2</w:t>
      </w:r>
      <w:r>
        <w:tab/>
        <w:t>Pre-conditions</w:t>
      </w:r>
      <w:bookmarkEnd w:id="794"/>
    </w:p>
    <w:p w14:paraId="361D573E" w14:textId="5CFF298F" w:rsidR="00212321" w:rsidRDefault="00212321" w:rsidP="00212321">
      <w:r>
        <w:rPr>
          <w:lang w:val="en-US" w:eastAsia="zh-CN"/>
        </w:rPr>
        <w:t>Singer J has her own lifelike avatar, which is used for her live concerts in metaverse</w:t>
      </w:r>
      <w:r w:rsidR="00BB0C4B">
        <w:rPr>
          <w:lang w:val="en-US" w:eastAsia="zh-CN"/>
        </w:rPr>
        <w:t xml:space="preserve">. </w:t>
      </w:r>
      <w:r>
        <w:rPr>
          <w:lang w:val="en-US"/>
        </w:rPr>
        <w:t>Her</w:t>
      </w:r>
      <w:r>
        <w:rPr>
          <w:rFonts w:hint="eastAsia"/>
        </w:rPr>
        <w:t xml:space="preserve"> touching voice has won hundreds of millions of fans.</w:t>
      </w:r>
      <w:r>
        <w:t xml:space="preserve"> </w:t>
      </w:r>
      <w:r>
        <w:rPr>
          <w:rFonts w:hint="eastAsia"/>
        </w:rPr>
        <w:t xml:space="preserve">Company A is a clothing manufacturer. Seeing the commercial value of </w:t>
      </w:r>
      <w:r>
        <w:rPr>
          <w:lang w:val="en-US"/>
        </w:rPr>
        <w:t>Singer J</w:t>
      </w:r>
      <w:r>
        <w:rPr>
          <w:rFonts w:hint="eastAsia"/>
        </w:rPr>
        <w:t xml:space="preserve">, </w:t>
      </w:r>
      <w:r>
        <w:rPr>
          <w:lang w:val="en-US"/>
        </w:rPr>
        <w:t>the company</w:t>
      </w:r>
      <w:r>
        <w:rPr>
          <w:rFonts w:hint="eastAsia"/>
        </w:rPr>
        <w:t xml:space="preserve"> invited </w:t>
      </w:r>
      <w:r>
        <w:rPr>
          <w:lang w:val="en-US"/>
        </w:rPr>
        <w:t>her</w:t>
      </w:r>
      <w:r>
        <w:rPr>
          <w:rFonts w:hint="eastAsia"/>
        </w:rPr>
        <w:t xml:space="preserve"> to </w:t>
      </w:r>
      <w:r>
        <w:rPr>
          <w:lang w:val="en-US"/>
        </w:rPr>
        <w:t xml:space="preserve">be the company’s </w:t>
      </w:r>
      <w:bookmarkStart w:id="795" w:name="OLE_LINK2"/>
      <w:r>
        <w:rPr>
          <w:lang w:val="en-US"/>
        </w:rPr>
        <w:t>brand ambassador</w:t>
      </w:r>
      <w:bookmarkEnd w:id="795"/>
      <w:r>
        <w:rPr>
          <w:lang w:val="en-US"/>
        </w:rPr>
        <w:t>, who helps to increase brand awareness</w:t>
      </w:r>
      <w:r>
        <w:rPr>
          <w:rFonts w:hint="eastAsia"/>
          <w:lang w:val="en-US"/>
        </w:rPr>
        <w:t xml:space="preserve"> </w:t>
      </w:r>
      <w:r>
        <w:rPr>
          <w:rFonts w:hint="eastAsia"/>
        </w:rPr>
        <w:t>and attend</w:t>
      </w:r>
      <w:r>
        <w:t>s</w:t>
      </w:r>
      <w:r>
        <w:rPr>
          <w:rFonts w:hint="eastAsia"/>
        </w:rPr>
        <w:t xml:space="preserve"> product promotion activities.</w:t>
      </w:r>
      <w:r>
        <w:t xml:space="preserve"> </w:t>
      </w:r>
      <w:r>
        <w:rPr>
          <w:rFonts w:hint="eastAsia"/>
        </w:rPr>
        <w:t xml:space="preserve">Singer J </w:t>
      </w:r>
      <w:r>
        <w:t>has signed one-year business contract with</w:t>
      </w:r>
      <w:r>
        <w:rPr>
          <w:rFonts w:hint="eastAsia"/>
        </w:rPr>
        <w:t xml:space="preserve"> Company A</w:t>
      </w:r>
      <w:r>
        <w:rPr>
          <w:lang w:val="en-US"/>
        </w:rPr>
        <w:t>. S</w:t>
      </w:r>
      <w:r>
        <w:t xml:space="preserve">ubject to </w:t>
      </w:r>
      <w:r>
        <w:rPr>
          <w:lang w:val="en-US"/>
        </w:rPr>
        <w:t>the contract,</w:t>
      </w:r>
      <w:r>
        <w:t xml:space="preserve"> </w:t>
      </w:r>
      <w:r>
        <w:rPr>
          <w:lang w:val="en-US"/>
        </w:rPr>
        <w:t xml:space="preserve">Singer J’s avatar is the brand ambassador for </w:t>
      </w:r>
      <w:r>
        <w:rPr>
          <w:rFonts w:hint="eastAsia"/>
        </w:rPr>
        <w:t>Company</w:t>
      </w:r>
      <w:r>
        <w:rPr>
          <w:lang w:val="en-US"/>
        </w:rPr>
        <w:t xml:space="preserve"> A in metaverse.</w:t>
      </w:r>
      <w:r>
        <w:rPr>
          <w:rFonts w:hint="eastAsia"/>
        </w:rPr>
        <w:t xml:space="preserve"> </w:t>
      </w:r>
    </w:p>
    <w:p w14:paraId="1EA8A597" w14:textId="77777777" w:rsidR="00212321" w:rsidRDefault="00212321" w:rsidP="00212321">
      <w:r>
        <w:rPr>
          <w:lang w:val="en-US"/>
        </w:rPr>
        <w:t>MNO B</w:t>
      </w:r>
      <w:r>
        <w:rPr>
          <w:rFonts w:hint="eastAsia"/>
        </w:rPr>
        <w:t xml:space="preserve"> provides</w:t>
      </w:r>
      <w:r>
        <w:rPr>
          <w:lang w:val="en-US"/>
        </w:rPr>
        <w:t xml:space="preserve"> </w:t>
      </w:r>
      <w:r>
        <w:rPr>
          <w:rFonts w:hint="eastAsia"/>
        </w:rPr>
        <w:t>management</w:t>
      </w:r>
      <w:r>
        <w:rPr>
          <w:lang w:val="en-US"/>
        </w:rPr>
        <w:t xml:space="preserve"> </w:t>
      </w:r>
      <w:r>
        <w:rPr>
          <w:rFonts w:hint="eastAsia"/>
        </w:rPr>
        <w:t>services</w:t>
      </w:r>
      <w:r>
        <w:t xml:space="preserve"> (including authorizing and deauthorizing)</w:t>
      </w:r>
      <w:r>
        <w:rPr>
          <w:rFonts w:hint="eastAsia"/>
        </w:rPr>
        <w:t xml:space="preserve"> </w:t>
      </w:r>
      <w:r>
        <w:t xml:space="preserve">for the use of </w:t>
      </w:r>
      <w:r>
        <w:rPr>
          <w:lang w:val="en-US"/>
        </w:rPr>
        <w:t>avatars in the mobile metaverse services</w:t>
      </w:r>
      <w:r>
        <w:rPr>
          <w:rFonts w:hint="eastAsia"/>
        </w:rPr>
        <w:t xml:space="preserve">. </w:t>
      </w:r>
      <w:r>
        <w:rPr>
          <w:lang w:val="en-US"/>
        </w:rPr>
        <w:t xml:space="preserve">Each avatar </w:t>
      </w:r>
      <w:r>
        <w:rPr>
          <w:rFonts w:hint="eastAsia"/>
        </w:rPr>
        <w:t xml:space="preserve">has </w:t>
      </w:r>
      <w:r>
        <w:t xml:space="preserve">been assigned </w:t>
      </w:r>
      <w:r>
        <w:rPr>
          <w:rFonts w:hint="eastAsia"/>
        </w:rPr>
        <w:t>a unique identification code</w:t>
      </w:r>
      <w:r>
        <w:rPr>
          <w:lang w:val="en-US"/>
        </w:rPr>
        <w:t xml:space="preserve"> in MNO B’s management system. MNO B</w:t>
      </w:r>
      <w:r>
        <w:rPr>
          <w:rFonts w:hint="eastAsia"/>
        </w:rPr>
        <w:t xml:space="preserve"> </w:t>
      </w:r>
      <w:r>
        <w:t>also</w:t>
      </w:r>
      <w:r>
        <w:rPr>
          <w:lang w:val="en-US"/>
        </w:rPr>
        <w:t xml:space="preserve"> provides</w:t>
      </w:r>
      <w:r>
        <w:rPr>
          <w:rFonts w:hint="eastAsia"/>
        </w:rPr>
        <w:t xml:space="preserve"> </w:t>
      </w:r>
      <w:r>
        <w:rPr>
          <w:lang w:val="en-US"/>
        </w:rPr>
        <w:t>avatar</w:t>
      </w:r>
      <w:r>
        <w:rPr>
          <w:rFonts w:hint="eastAsia"/>
        </w:rPr>
        <w:t xml:space="preserve"> storage services.</w:t>
      </w:r>
    </w:p>
    <w:p w14:paraId="46E550F2" w14:textId="77777777" w:rsidR="00212321" w:rsidRDefault="00212321" w:rsidP="00212321">
      <w:pPr>
        <w:rPr>
          <w:lang w:val="en-US"/>
        </w:rPr>
      </w:pPr>
      <w:r>
        <w:rPr>
          <w:lang w:val="en-US"/>
        </w:rPr>
        <w:t xml:space="preserve">Singer J is one of the subscribers of MNO B, and Company A is also served by MNO B. </w:t>
      </w:r>
    </w:p>
    <w:p w14:paraId="665F2B81" w14:textId="375E7E29" w:rsidR="00212321" w:rsidRDefault="00212321" w:rsidP="00212321">
      <w:pPr>
        <w:pStyle w:val="Heading3"/>
        <w:rPr>
          <w:lang w:eastAsia="ja-JP"/>
        </w:rPr>
      </w:pPr>
      <w:bookmarkStart w:id="796" w:name="_Toc129348967"/>
      <w:r>
        <w:rPr>
          <w:lang w:eastAsia="ja-JP"/>
        </w:rPr>
        <w:t>5.24.3</w:t>
      </w:r>
      <w:r>
        <w:rPr>
          <w:lang w:eastAsia="ja-JP"/>
        </w:rPr>
        <w:tab/>
        <w:t>Service Flows</w:t>
      </w:r>
      <w:bookmarkEnd w:id="796"/>
    </w:p>
    <w:p w14:paraId="6C14DAAA" w14:textId="77777777" w:rsidR="00212321" w:rsidRDefault="00212321" w:rsidP="00212321">
      <w:pPr>
        <w:kinsoku w:val="0"/>
        <w:overflowPunct w:val="0"/>
        <w:adjustRightInd w:val="0"/>
        <w:snapToGrid w:val="0"/>
        <w:ind w:left="284" w:hanging="284"/>
        <w:rPr>
          <w:lang w:val="en-US" w:eastAsia="zh-CN"/>
        </w:rPr>
      </w:pPr>
      <w:r>
        <w:rPr>
          <w:lang w:val="en-US"/>
        </w:rPr>
        <w:t>1.   Company A register</w:t>
      </w:r>
      <w:r>
        <w:rPr>
          <w:rFonts w:eastAsia="DengXian" w:hint="eastAsia"/>
          <w:lang w:val="en-US" w:eastAsia="zh-CN"/>
        </w:rPr>
        <w:t>s</w:t>
      </w:r>
      <w:r>
        <w:rPr>
          <w:lang w:val="en-US"/>
        </w:rPr>
        <w:t xml:space="preserve"> with the MNO B as an enterprise customer, while Sin</w:t>
      </w:r>
      <w:r>
        <w:rPr>
          <w:lang w:val="en-US" w:eastAsia="zh-CN"/>
        </w:rPr>
        <w:t>ger J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Singer J respectively.</w:t>
      </w:r>
    </w:p>
    <w:p w14:paraId="77158DB0"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2.   Singer J registers her personal avatar with MNO B. The avatar is lifelike and mapped to Singer J’s ID in real world. So MNO B identifies and stores the avatar and its ID, also associates with the avatar’s owner, Singer J’s ID. </w:t>
      </w:r>
    </w:p>
    <w:p w14:paraId="10E9825D"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3.   </w:t>
      </w:r>
      <w:r>
        <w:rPr>
          <w:rFonts w:hint="eastAsia"/>
          <w:lang w:val="en-US" w:eastAsia="zh-CN"/>
        </w:rPr>
        <w:t xml:space="preserve">Company A </w:t>
      </w:r>
      <w:r>
        <w:rPr>
          <w:lang w:val="en-US" w:eastAsia="zh-CN"/>
        </w:rPr>
        <w:t xml:space="preserve">sends </w:t>
      </w:r>
      <w:r>
        <w:rPr>
          <w:rFonts w:eastAsia="DengXian" w:hint="eastAsia"/>
          <w:lang w:val="en-US" w:eastAsia="zh-CN"/>
        </w:rPr>
        <w:t xml:space="preserve">a </w:t>
      </w:r>
      <w:r>
        <w:rPr>
          <w:lang w:val="en-US" w:eastAsia="zh-CN"/>
        </w:rPr>
        <w:t>request</w:t>
      </w:r>
      <w:r>
        <w:rPr>
          <w:rFonts w:hint="eastAsia"/>
          <w:lang w:val="en-US" w:eastAsia="zh-CN"/>
        </w:rPr>
        <w:t xml:space="preserve"> </w:t>
      </w:r>
      <w:r>
        <w:rPr>
          <w:rFonts w:eastAsia="DengXian"/>
          <w:lang w:val="en-US" w:eastAsia="zh-CN"/>
        </w:rPr>
        <w:t>for</w:t>
      </w:r>
      <w:r>
        <w:rPr>
          <w:rFonts w:hint="eastAsia"/>
          <w:lang w:val="en-US" w:eastAsia="zh-CN"/>
        </w:rPr>
        <w:t xml:space="preserve"> the </w:t>
      </w:r>
      <w:r>
        <w:rPr>
          <w:lang w:val="en-US" w:eastAsia="zh-CN"/>
        </w:rPr>
        <w:t>usage</w:t>
      </w:r>
      <w:r>
        <w:rPr>
          <w:rFonts w:hint="eastAsia"/>
          <w:lang w:val="en-US" w:eastAsia="zh-CN"/>
        </w:rPr>
        <w:t xml:space="preserve"> right</w:t>
      </w:r>
      <w:r>
        <w:rPr>
          <w:lang w:val="en-US" w:eastAsia="zh-CN"/>
        </w:rPr>
        <w:t>s</w:t>
      </w:r>
      <w:r>
        <w:rPr>
          <w:rFonts w:hint="eastAsia"/>
          <w:lang w:val="en-US" w:eastAsia="zh-CN"/>
        </w:rPr>
        <w:t xml:space="preserve"> of </w:t>
      </w:r>
      <w:r>
        <w:rPr>
          <w:rFonts w:eastAsia="DengXian"/>
          <w:lang w:val="en-US" w:eastAsia="zh-CN"/>
        </w:rPr>
        <w:t>S</w:t>
      </w:r>
      <w:r>
        <w:rPr>
          <w:rFonts w:hint="eastAsia"/>
          <w:lang w:val="en-US" w:eastAsia="zh-CN"/>
        </w:rPr>
        <w:t>inger J</w:t>
      </w:r>
      <w:r>
        <w:rPr>
          <w:lang w:val="en-US" w:eastAsia="zh-CN"/>
        </w:rPr>
        <w:t xml:space="preserve">’s avatar </w:t>
      </w:r>
      <w:r>
        <w:rPr>
          <w:rFonts w:eastAsia="DengXian"/>
          <w:lang w:val="en-US" w:eastAsia="zh-CN"/>
        </w:rPr>
        <w:t>that is managed by</w:t>
      </w:r>
      <w:r>
        <w:rPr>
          <w:rFonts w:eastAsia="DengXian" w:hint="eastAsia"/>
          <w:lang w:val="en-US" w:eastAsia="zh-CN"/>
        </w:rPr>
        <w:t xml:space="preserve"> MNO</w:t>
      </w:r>
      <w:r>
        <w:rPr>
          <w:lang w:val="en-US" w:eastAsia="zh-CN"/>
        </w:rPr>
        <w:t xml:space="preserve"> B</w:t>
      </w:r>
      <w:r>
        <w:rPr>
          <w:rFonts w:hint="eastAsia"/>
          <w:lang w:val="en-US" w:eastAsia="zh-CN"/>
        </w:rPr>
        <w:t xml:space="preserve">. </w:t>
      </w:r>
    </w:p>
    <w:p w14:paraId="693AF323" w14:textId="77777777" w:rsidR="00212321" w:rsidRDefault="00212321" w:rsidP="00212321">
      <w:pPr>
        <w:kinsoku w:val="0"/>
        <w:overflowPunct w:val="0"/>
        <w:adjustRightInd w:val="0"/>
        <w:snapToGrid w:val="0"/>
        <w:ind w:left="284" w:hanging="284"/>
        <w:rPr>
          <w:lang w:val="en-US" w:eastAsia="zh-CN"/>
        </w:rPr>
      </w:pPr>
      <w:r>
        <w:rPr>
          <w:rFonts w:eastAsia="DengXian"/>
          <w:lang w:val="en-US" w:eastAsia="zh-CN"/>
        </w:rPr>
        <w:t xml:space="preserve">4.   </w:t>
      </w:r>
      <w:r>
        <w:rPr>
          <w:rFonts w:eastAsia="DengXian" w:hint="eastAsia"/>
          <w:lang w:val="en-US" w:eastAsia="zh-CN"/>
        </w:rPr>
        <w:t>MNO</w:t>
      </w:r>
      <w:r>
        <w:rPr>
          <w:rFonts w:hint="eastAsia"/>
          <w:lang w:val="en-US" w:eastAsia="zh-CN"/>
        </w:rPr>
        <w:t xml:space="preserve"> </w:t>
      </w:r>
      <w:r>
        <w:rPr>
          <w:lang w:val="en-US" w:eastAsia="zh-CN"/>
        </w:rPr>
        <w:t>B</w:t>
      </w:r>
      <w:r>
        <w:rPr>
          <w:rFonts w:hint="eastAsia"/>
          <w:lang w:val="en-US" w:eastAsia="zh-CN"/>
        </w:rPr>
        <w:t xml:space="preserve"> sends a request </w:t>
      </w:r>
      <w:r>
        <w:rPr>
          <w:lang w:val="en-US" w:eastAsia="zh-CN"/>
        </w:rPr>
        <w:t>to Singer J to ask for authorization</w:t>
      </w:r>
      <w:r>
        <w:rPr>
          <w:rFonts w:hint="eastAsia"/>
          <w:lang w:val="en-US" w:eastAsia="zh-CN"/>
        </w:rPr>
        <w:t xml:space="preserve"> </w:t>
      </w:r>
      <w:r>
        <w:rPr>
          <w:lang w:val="en-US" w:eastAsia="zh-CN"/>
        </w:rPr>
        <w:t>of the avatar to be used in the mobile metaverse services</w:t>
      </w:r>
      <w:r>
        <w:rPr>
          <w:rFonts w:hint="eastAsia"/>
          <w:lang w:val="en-US" w:eastAsia="zh-CN"/>
        </w:rPr>
        <w:t xml:space="preserve">. </w:t>
      </w:r>
    </w:p>
    <w:p w14:paraId="158E7F40"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5.   </w:t>
      </w:r>
      <w:r>
        <w:rPr>
          <w:rFonts w:hint="eastAsia"/>
          <w:lang w:val="en-US" w:eastAsia="zh-CN"/>
        </w:rPr>
        <w:t xml:space="preserve">After being confirmed by </w:t>
      </w:r>
      <w:r>
        <w:rPr>
          <w:lang w:val="en-US" w:eastAsia="zh-CN"/>
        </w:rPr>
        <w:t>S</w:t>
      </w:r>
      <w:r>
        <w:rPr>
          <w:rFonts w:hint="eastAsia"/>
          <w:lang w:val="en-US" w:eastAsia="zh-CN"/>
        </w:rPr>
        <w:t>inger</w:t>
      </w:r>
      <w:r>
        <w:rPr>
          <w:rFonts w:eastAsia="DengXian" w:hint="eastAsia"/>
          <w:lang w:val="en-US" w:eastAsia="zh-CN"/>
        </w:rPr>
        <w:t xml:space="preserve"> J</w:t>
      </w:r>
      <w:r>
        <w:rPr>
          <w:rFonts w:hint="eastAsia"/>
          <w:lang w:val="en-US" w:eastAsia="zh-CN"/>
        </w:rPr>
        <w:t xml:space="preserve">, </w:t>
      </w:r>
      <w:r>
        <w:rPr>
          <w:lang w:val="en-US" w:eastAsia="zh-CN"/>
        </w:rPr>
        <w:t xml:space="preserve">Company A’s usage rights of avatar has been authorized. </w:t>
      </w:r>
      <w:r>
        <w:rPr>
          <w:rFonts w:eastAsia="DengXian" w:hint="eastAsia"/>
          <w:lang w:val="en-US" w:eastAsia="zh-CN"/>
        </w:rPr>
        <w:t xml:space="preserve">MNO </w:t>
      </w:r>
      <w:r>
        <w:rPr>
          <w:lang w:val="en-US" w:eastAsia="zh-CN"/>
        </w:rPr>
        <w:t xml:space="preserve">B updates the system with the information that Company A has the usage rights of Sing J’s avatar. </w:t>
      </w:r>
    </w:p>
    <w:p w14:paraId="16B4858E" w14:textId="685F5E10" w:rsidR="00212321" w:rsidRDefault="00212321" w:rsidP="00212321">
      <w:pPr>
        <w:pStyle w:val="Heading3"/>
        <w:rPr>
          <w:lang w:eastAsia="ja-JP"/>
        </w:rPr>
      </w:pPr>
      <w:bookmarkStart w:id="797" w:name="_Toc129348968"/>
      <w:r>
        <w:rPr>
          <w:lang w:eastAsia="ja-JP"/>
        </w:rPr>
        <w:t>5.24.4</w:t>
      </w:r>
      <w:r>
        <w:rPr>
          <w:lang w:eastAsia="ja-JP"/>
        </w:rPr>
        <w:tab/>
        <w:t>Post-conditions</w:t>
      </w:r>
      <w:bookmarkEnd w:id="797"/>
    </w:p>
    <w:p w14:paraId="2674611E" w14:textId="77777777" w:rsidR="00212321" w:rsidRDefault="00212321" w:rsidP="00212321">
      <w:pPr>
        <w:adjustRightInd w:val="0"/>
        <w:snapToGrid w:val="0"/>
        <w:spacing w:line="288" w:lineRule="auto"/>
        <w:rPr>
          <w:lang w:val="en-US"/>
        </w:rPr>
      </w:pPr>
      <w:r>
        <w:t xml:space="preserve">Upon authorization, </w:t>
      </w:r>
      <w:r>
        <w:rPr>
          <w:lang w:val="en-US" w:eastAsia="zh-CN"/>
        </w:rPr>
        <w:t xml:space="preserve">Singer J has granted the usage rights of her avatar to Company A for one year to be used </w:t>
      </w:r>
      <w:r>
        <w:rPr>
          <w:lang w:val="en-US"/>
        </w:rPr>
        <w:t>in mobile metaverse services.</w:t>
      </w:r>
      <w:r>
        <w:rPr>
          <w:lang w:val="en-US" w:eastAsia="zh-CN"/>
        </w:rPr>
        <w:t xml:space="preserve"> During this year, Company A is authorized to use Singer J’s avatar for business purposes. When Company A wants to use </w:t>
      </w:r>
      <w:r>
        <w:rPr>
          <w:rFonts w:eastAsia="DengXian"/>
          <w:lang w:val="en-US" w:eastAsia="zh-CN"/>
        </w:rPr>
        <w:t>S</w:t>
      </w:r>
      <w:r>
        <w:rPr>
          <w:rFonts w:eastAsia="DengXian" w:hint="eastAsia"/>
          <w:lang w:val="en-US" w:eastAsia="zh-CN"/>
        </w:rPr>
        <w:t xml:space="preserve">inger </w:t>
      </w:r>
      <w:r>
        <w:rPr>
          <w:lang w:val="en-US" w:eastAsia="zh-CN"/>
        </w:rPr>
        <w:t xml:space="preserve">J’s avatar in a mobile metaverse service, the 5GS searches the avatar by its ID, and pushes the requested avatar to company A. </w:t>
      </w:r>
      <w:r>
        <w:t xml:space="preserve">At the end of </w:t>
      </w:r>
      <w:r>
        <w:rPr>
          <w:lang w:val="en-US"/>
        </w:rPr>
        <w:t>the year</w:t>
      </w:r>
      <w:r>
        <w:rPr>
          <w:rFonts w:hint="eastAsia"/>
        </w:rPr>
        <w:t>, Company A</w:t>
      </w:r>
      <w:r>
        <w:t>’s usage rights of</w:t>
      </w:r>
      <w:r>
        <w:rPr>
          <w:lang w:val="en-US"/>
        </w:rPr>
        <w:t xml:space="preserve"> Singer</w:t>
      </w:r>
      <w:r>
        <w:rPr>
          <w:rFonts w:eastAsia="DengXian" w:hint="eastAsia"/>
          <w:lang w:val="en-US" w:eastAsia="zh-CN"/>
        </w:rPr>
        <w:t xml:space="preserve"> J</w:t>
      </w:r>
      <w:r>
        <w:rPr>
          <w:lang w:val="en-US"/>
        </w:rPr>
        <w:t>’s avatar will be duly terminated</w:t>
      </w:r>
      <w:r>
        <w:rPr>
          <w:rFonts w:hint="eastAsia"/>
        </w:rPr>
        <w:t>.</w:t>
      </w:r>
    </w:p>
    <w:p w14:paraId="59BE8F24" w14:textId="23B983BA" w:rsidR="00212321" w:rsidRDefault="00212321" w:rsidP="00212321">
      <w:pPr>
        <w:pStyle w:val="Heading3"/>
      </w:pPr>
      <w:bookmarkStart w:id="798" w:name="_Toc129348969"/>
      <w:r>
        <w:t>5.</w:t>
      </w:r>
      <w:r w:rsidR="00DC6AA1">
        <w:t>24</w:t>
      </w:r>
      <w:r>
        <w:t>.5</w:t>
      </w:r>
      <w:r>
        <w:tab/>
        <w:t>Existing features partly or fully covering the use case functionality</w:t>
      </w:r>
      <w:bookmarkEnd w:id="798"/>
    </w:p>
    <w:p w14:paraId="7E8650B6" w14:textId="77777777" w:rsidR="00212321" w:rsidRDefault="00212321" w:rsidP="00212321">
      <w:pPr>
        <w:rPr>
          <w:lang w:eastAsia="ja-JP"/>
        </w:rPr>
      </w:pPr>
      <w:r>
        <w:rPr>
          <w:lang w:val="en-US" w:eastAsia="ja-JP"/>
        </w:rPr>
        <w:t>None</w:t>
      </w:r>
      <w:r>
        <w:rPr>
          <w:lang w:eastAsia="ja-JP"/>
        </w:rPr>
        <w:t>.</w:t>
      </w:r>
    </w:p>
    <w:p w14:paraId="01D340E5" w14:textId="2BE9D028" w:rsidR="00212321" w:rsidRDefault="00212321" w:rsidP="00212321">
      <w:pPr>
        <w:pStyle w:val="Heading3"/>
      </w:pPr>
      <w:bookmarkStart w:id="799" w:name="_Toc129348970"/>
      <w:r>
        <w:lastRenderedPageBreak/>
        <w:t>5.24.6</w:t>
      </w:r>
      <w:r>
        <w:tab/>
        <w:t>Potential New Requirements needed to support the use case</w:t>
      </w:r>
      <w:bookmarkEnd w:id="799"/>
    </w:p>
    <w:p w14:paraId="206D3E86" w14:textId="29C1640E" w:rsidR="00212321" w:rsidRDefault="00212321" w:rsidP="00212321">
      <w:pPr>
        <w:rPr>
          <w:lang w:val="en-US"/>
        </w:rPr>
      </w:pPr>
      <w:r>
        <w:t xml:space="preserve">[PR 5.24.6-1]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the 5G system shall support mechanisms to </w:t>
      </w:r>
      <w:r w:rsidRPr="00C9039D">
        <w:t>identify</w:t>
      </w:r>
      <w:r>
        <w:t xml:space="preserve"> an </w:t>
      </w:r>
      <w:r w:rsidRPr="00B325C0">
        <w:t>avatar</w:t>
      </w:r>
      <w:r>
        <w:rPr>
          <w:lang w:val="en-US"/>
        </w:rPr>
        <w:t xml:space="preserve"> and associate the </w:t>
      </w:r>
      <w:r w:rsidRPr="00B325C0">
        <w:rPr>
          <w:lang w:val="en-US"/>
        </w:rPr>
        <w:t>avatar</w:t>
      </w:r>
      <w:r>
        <w:rPr>
          <w:lang w:val="en-US"/>
        </w:rPr>
        <w:t xml:space="preserve"> with a</w:t>
      </w:r>
      <w:r>
        <w:t xml:space="preserve"> </w:t>
      </w:r>
      <w:r>
        <w:rPr>
          <w:lang w:val="en-US"/>
        </w:rPr>
        <w:t>subscriber (i.e. the owner of the avatar)</w:t>
      </w:r>
      <w:r>
        <w:t>.</w:t>
      </w:r>
      <w:r>
        <w:rPr>
          <w:lang w:val="en-US"/>
        </w:rPr>
        <w:t xml:space="preserve"> </w:t>
      </w:r>
    </w:p>
    <w:p w14:paraId="1A047067" w14:textId="56DA5014" w:rsidR="00212321" w:rsidRDefault="00212321" w:rsidP="00212321">
      <w:pPr>
        <w:rPr>
          <w:lang w:val="en-US"/>
        </w:rPr>
      </w:pPr>
      <w:r>
        <w:t>[PR 5.24.6-</w:t>
      </w:r>
      <w:r>
        <w:rPr>
          <w:lang w:val="en-US"/>
        </w:rPr>
        <w:t>2</w:t>
      </w:r>
      <w:r>
        <w:t xml:space="preserve">] </w:t>
      </w:r>
      <w:r>
        <w:rPr>
          <w:lang w:val="en-US"/>
        </w:rPr>
        <w:t xml:space="preserve">Subject to </w:t>
      </w:r>
      <w:r w:rsidRPr="004A6831">
        <w:t>regulatory requirements</w:t>
      </w:r>
      <w:r w:rsidRPr="00E03A1E">
        <w:t>,</w:t>
      </w:r>
      <w:r w:rsidRPr="004A6831">
        <w:t xml:space="preserve"> user’s consent and operator’s policy</w:t>
      </w:r>
      <w:r>
        <w:t>,</w:t>
      </w:r>
      <w:r>
        <w:rPr>
          <w:lang w:val="en-US"/>
        </w:rPr>
        <w:t xml:space="preserve"> the 5G system shall be able to authorize the </w:t>
      </w:r>
      <w:r w:rsidRPr="00947849">
        <w:rPr>
          <w:lang w:val="en-US"/>
        </w:rPr>
        <w:t>avatar</w:t>
      </w:r>
      <w:r w:rsidRPr="00D43F5A">
        <w:rPr>
          <w:lang w:val="en-US"/>
        </w:rPr>
        <w:t xml:space="preserve"> </w:t>
      </w:r>
      <w:r>
        <w:rPr>
          <w:lang w:val="en-US"/>
        </w:rPr>
        <w:t xml:space="preserve">to be used in mobile metaverse services. </w:t>
      </w:r>
    </w:p>
    <w:p w14:paraId="3758E21B" w14:textId="1C9B9083" w:rsidR="00212321" w:rsidRDefault="00212321" w:rsidP="00212321">
      <w:pPr>
        <w:rPr>
          <w:lang w:val="en-US"/>
        </w:rPr>
      </w:pPr>
      <w:r>
        <w:t>[PR 5.24.6-</w:t>
      </w:r>
      <w:r>
        <w:rPr>
          <w:lang w:val="en-US"/>
        </w:rPr>
        <w:t>3</w:t>
      </w:r>
      <w:r>
        <w:t xml:space="preserve">]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w:t>
      </w:r>
      <w:r>
        <w:rPr>
          <w:lang w:val="en-US"/>
        </w:rPr>
        <w:t xml:space="preserve">the 5G system shall provide </w:t>
      </w:r>
      <w:r w:rsidRPr="004A6831">
        <w:rPr>
          <w:lang w:val="en-US"/>
        </w:rPr>
        <w:t>time</w:t>
      </w:r>
      <w:r w:rsidRPr="00E03A1E">
        <w:rPr>
          <w:lang w:val="en-US"/>
        </w:rPr>
        <w:t>-</w:t>
      </w:r>
      <w:r w:rsidRPr="004A6831">
        <w:rPr>
          <w:lang w:val="en-US"/>
        </w:rPr>
        <w:t>bound</w:t>
      </w:r>
      <w:r>
        <w:rPr>
          <w:lang w:val="en-US"/>
        </w:rPr>
        <w:t xml:space="preserve"> authorization services for </w:t>
      </w:r>
      <w:r w:rsidRPr="00947849">
        <w:rPr>
          <w:lang w:val="en-US"/>
        </w:rPr>
        <w:t>an avatar</w:t>
      </w:r>
      <w:r>
        <w:rPr>
          <w:lang w:val="en-US"/>
        </w:rPr>
        <w:t xml:space="preserve"> to be used in mobile metaverse services. </w:t>
      </w:r>
    </w:p>
    <w:p w14:paraId="67E6F29C" w14:textId="0CD7C160" w:rsidR="00212321" w:rsidRDefault="00212321" w:rsidP="00212321">
      <w:pPr>
        <w:rPr>
          <w:lang w:val="en-US"/>
        </w:rPr>
      </w:pPr>
      <w:r>
        <w:t>[PR 5.</w:t>
      </w:r>
      <w:r w:rsidR="00DC6AA1">
        <w:t>24</w:t>
      </w:r>
      <w:r>
        <w:t>.6-</w:t>
      </w:r>
      <w:r>
        <w:rPr>
          <w:lang w:val="en-US"/>
        </w:rPr>
        <w:t>4</w:t>
      </w:r>
      <w:r>
        <w:t xml:space="preserve">] </w:t>
      </w:r>
      <w:r>
        <w:rPr>
          <w:lang w:val="en-US"/>
        </w:rPr>
        <w:t xml:space="preserve">Subject to </w:t>
      </w:r>
      <w:r w:rsidRPr="00E03A1E">
        <w:t>regulatory requirements, user’s consent and operator’s policy</w:t>
      </w:r>
      <w:r>
        <w:t>,</w:t>
      </w:r>
      <w:r>
        <w:rPr>
          <w:lang w:val="en-US"/>
        </w:rPr>
        <w:t xml:space="preserve"> </w:t>
      </w:r>
      <w:r>
        <w:t xml:space="preserve">the </w:t>
      </w:r>
      <w:r>
        <w:rPr>
          <w:lang w:val="en-US"/>
        </w:rPr>
        <w:t xml:space="preserve">5G system shall be able to </w:t>
      </w:r>
      <w:r>
        <w:t>support mechanisms to</w:t>
      </w:r>
      <w:r>
        <w:rPr>
          <w:lang w:val="en-US"/>
        </w:rPr>
        <w:t xml:space="preserve"> </w:t>
      </w:r>
      <w:r w:rsidRPr="004A6831">
        <w:rPr>
          <w:lang w:val="en-US"/>
        </w:rPr>
        <w:t>register</w:t>
      </w:r>
      <w:r>
        <w:rPr>
          <w:lang w:val="en-US"/>
        </w:rPr>
        <w:t xml:space="preserve"> and update </w:t>
      </w:r>
      <w:r w:rsidRPr="004A6831">
        <w:rPr>
          <w:lang w:val="en-US"/>
        </w:rPr>
        <w:t xml:space="preserve">the information of </w:t>
      </w:r>
      <w:r w:rsidRPr="00E03A1E">
        <w:rPr>
          <w:lang w:val="en-US"/>
        </w:rPr>
        <w:t>an avatar</w:t>
      </w:r>
      <w:r w:rsidRPr="004A6831">
        <w:rPr>
          <w:lang w:val="en-US"/>
        </w:rPr>
        <w:t xml:space="preserve"> including the information about the subscriber who is the owner of this </w:t>
      </w:r>
      <w:r w:rsidRPr="00E03A1E">
        <w:rPr>
          <w:lang w:val="en-US"/>
        </w:rPr>
        <w:t>avatar</w:t>
      </w:r>
      <w:r w:rsidRPr="004A6831">
        <w:rPr>
          <w:lang w:val="en-US"/>
        </w:rPr>
        <w:t xml:space="preserve"> and the subscriber who is authorized to use this </w:t>
      </w:r>
      <w:r w:rsidRPr="00E03A1E">
        <w:rPr>
          <w:lang w:val="en-US"/>
        </w:rPr>
        <w:t>avatar</w:t>
      </w:r>
      <w:r>
        <w:t>.</w:t>
      </w:r>
    </w:p>
    <w:p w14:paraId="21F62B7B" w14:textId="52C2033A" w:rsidR="00212321" w:rsidRDefault="00212321" w:rsidP="00212321">
      <w:pPr>
        <w:rPr>
          <w:lang w:val="en-US" w:eastAsia="zh-CN"/>
        </w:rPr>
      </w:pPr>
      <w:r>
        <w:t>[PR 5.24.6-</w:t>
      </w:r>
      <w:r>
        <w:rPr>
          <w:lang w:val="en-US"/>
        </w:rPr>
        <w:t>5</w:t>
      </w:r>
      <w:r>
        <w:t xml:space="preserve">] </w:t>
      </w:r>
      <w:r>
        <w:rPr>
          <w:lang w:val="en-US"/>
        </w:rPr>
        <w:t xml:space="preserve">Subject to </w:t>
      </w:r>
      <w:r w:rsidRPr="00E03A1E">
        <w:t xml:space="preserve">regulatory requirements, </w:t>
      </w:r>
      <w:r>
        <w:rPr>
          <w:lang w:val="en-US"/>
        </w:rPr>
        <w:t>user</w:t>
      </w:r>
      <w:r>
        <w:rPr>
          <w:rFonts w:eastAsia="DengXian"/>
          <w:lang w:val="en-US" w:eastAsia="zh-CN"/>
        </w:rPr>
        <w:t>’</w:t>
      </w:r>
      <w:r>
        <w:rPr>
          <w:rFonts w:eastAsia="DengXian" w:hint="eastAsia"/>
          <w:lang w:val="en-US" w:eastAsia="zh-CN"/>
        </w:rPr>
        <w:t>s</w:t>
      </w:r>
      <w:r>
        <w:rPr>
          <w:lang w:val="en-US"/>
        </w:rPr>
        <w:t xml:space="preserve"> consent and operator</w:t>
      </w:r>
      <w:r>
        <w:rPr>
          <w:rFonts w:eastAsia="DengXian"/>
          <w:lang w:val="en-US" w:eastAsia="zh-CN"/>
        </w:rPr>
        <w:t>’</w:t>
      </w:r>
      <w:r>
        <w:rPr>
          <w:rFonts w:eastAsia="DengXian" w:hint="eastAsia"/>
          <w:lang w:val="en-US" w:eastAsia="zh-CN"/>
        </w:rPr>
        <w:t>s</w:t>
      </w:r>
      <w:r>
        <w:rPr>
          <w:lang w:val="en-US"/>
        </w:rPr>
        <w:t xml:space="preserve"> policy, the 5G system shall be able to uniquely identify </w:t>
      </w:r>
      <w:r w:rsidRPr="00654CD9">
        <w:rPr>
          <w:lang w:val="en-US"/>
        </w:rPr>
        <w:t xml:space="preserve">the </w:t>
      </w:r>
      <w:r>
        <w:rPr>
          <w:lang w:val="en-US"/>
        </w:rPr>
        <w:t>subscriber</w:t>
      </w:r>
      <w:r w:rsidRPr="00654CD9">
        <w:rPr>
          <w:lang w:val="en-US"/>
        </w:rPr>
        <w:t xml:space="preserve"> who is the owner of a</w:t>
      </w:r>
      <w:r>
        <w:rPr>
          <w:lang w:val="en-US"/>
        </w:rPr>
        <w:t>n</w:t>
      </w:r>
      <w:r w:rsidRPr="00654CD9">
        <w:rPr>
          <w:lang w:val="en-US"/>
        </w:rPr>
        <w:t xml:space="preserve"> </w:t>
      </w:r>
      <w:r>
        <w:rPr>
          <w:lang w:val="en-US"/>
        </w:rPr>
        <w:t>avatar</w:t>
      </w:r>
      <w:r w:rsidRPr="00654CD9">
        <w:rPr>
          <w:lang w:val="en-US"/>
        </w:rPr>
        <w:t xml:space="preserve"> being used in mobile metaverse </w:t>
      </w:r>
      <w:r w:rsidRPr="00397A1F">
        <w:rPr>
          <w:lang w:val="en-US"/>
        </w:rPr>
        <w:t>services</w:t>
      </w:r>
      <w:r>
        <w:rPr>
          <w:lang w:val="en-US" w:eastAsia="zh-CN"/>
        </w:rPr>
        <w:t xml:space="preserve">. </w:t>
      </w:r>
    </w:p>
    <w:p w14:paraId="7BEEDB3B" w14:textId="57D517B1" w:rsidR="00212321" w:rsidRDefault="00212321" w:rsidP="00212321">
      <w:pPr>
        <w:rPr>
          <w:lang w:val="en-US"/>
        </w:rPr>
      </w:pPr>
      <w:r w:rsidRPr="005F76A9">
        <w:rPr>
          <w:lang w:val="en-US"/>
        </w:rPr>
        <w:t>[PR 5.</w:t>
      </w:r>
      <w:r>
        <w:rPr>
          <w:lang w:val="en-US"/>
        </w:rPr>
        <w:t>24</w:t>
      </w:r>
      <w:r w:rsidRPr="005F76A9">
        <w:rPr>
          <w:lang w:val="en-US"/>
        </w:rPr>
        <w:t>.6-6]</w:t>
      </w:r>
      <w:r>
        <w:rPr>
          <w:lang w:val="en-US"/>
        </w:rPr>
        <w:t xml:space="preserve"> </w:t>
      </w:r>
      <w:r w:rsidRPr="005F76A9">
        <w:rPr>
          <w:lang w:val="en-US"/>
        </w:rPr>
        <w:t xml:space="preserve">Subject to </w:t>
      </w:r>
      <w:r w:rsidRPr="00E03A1E">
        <w:t xml:space="preserve">regulatory requirements, </w:t>
      </w:r>
      <w:r w:rsidRPr="005F76A9">
        <w:rPr>
          <w:lang w:val="en-US"/>
        </w:rPr>
        <w:t>user’s consent and operator’s policy, the 5G system shall be able to uniquely identify the subscriber who is using a</w:t>
      </w:r>
      <w:r w:rsidRPr="004A6831">
        <w:rPr>
          <w:lang w:val="en-US"/>
        </w:rPr>
        <w:t>n</w:t>
      </w:r>
      <w:r w:rsidRPr="005F76A9">
        <w:rPr>
          <w:lang w:val="en-US"/>
        </w:rPr>
        <w:t xml:space="preserve"> </w:t>
      </w:r>
      <w:r w:rsidRPr="004A6831">
        <w:rPr>
          <w:lang w:val="en-US"/>
        </w:rPr>
        <w:t>avatar</w:t>
      </w:r>
      <w:r w:rsidRPr="005F76A9">
        <w:rPr>
          <w:lang w:val="en-US"/>
        </w:rPr>
        <w:t xml:space="preserve"> in mobile metaverse services.</w:t>
      </w:r>
    </w:p>
    <w:p w14:paraId="155D6690" w14:textId="77777777" w:rsidR="00212321" w:rsidRDefault="00212321" w:rsidP="00212321">
      <w:pPr>
        <w:pStyle w:val="EditorsNote"/>
        <w:rPr>
          <w:lang w:val="en-US" w:eastAsia="zh-CN"/>
        </w:rPr>
      </w:pPr>
      <w:r>
        <w:t>Editor’s Note: PRs 4, 5 and 6 are FFS</w:t>
      </w:r>
    </w:p>
    <w:p w14:paraId="743C4466" w14:textId="3947FCFF" w:rsidR="0036139C" w:rsidRPr="00E54BD7" w:rsidRDefault="0036139C" w:rsidP="0036139C">
      <w:pPr>
        <w:pStyle w:val="Heading2"/>
        <w:rPr>
          <w:lang w:val="en-US"/>
        </w:rPr>
      </w:pPr>
      <w:bookmarkStart w:id="800" w:name="_Toc129348971"/>
      <w:r w:rsidRPr="00E54BD7">
        <w:t>5.</w:t>
      </w:r>
      <w:r>
        <w:t>25</w:t>
      </w:r>
      <w:r w:rsidRPr="00E54BD7">
        <w:tab/>
        <w:t>Use case</w:t>
      </w:r>
      <w:r w:rsidRPr="00E54BD7">
        <w:rPr>
          <w:lang w:val="en-US"/>
        </w:rPr>
        <w:t xml:space="preserve"> on</w:t>
      </w:r>
      <w:r w:rsidRPr="00E54BD7">
        <w:t xml:space="preserve"> </w:t>
      </w:r>
      <w:r w:rsidRPr="00E54BD7">
        <w:rPr>
          <w:lang w:val="en-US"/>
        </w:rPr>
        <w:t>Enabling Metaverse services to users via multiple access connections</w:t>
      </w:r>
      <w:bookmarkEnd w:id="800"/>
    </w:p>
    <w:p w14:paraId="4718EF65" w14:textId="7F5E5021" w:rsidR="0036139C" w:rsidRPr="00E54BD7" w:rsidRDefault="0036139C" w:rsidP="0036139C">
      <w:pPr>
        <w:pStyle w:val="Heading3"/>
      </w:pPr>
      <w:bookmarkStart w:id="801" w:name="_Toc129348972"/>
      <w:r w:rsidRPr="00E54BD7">
        <w:t>5.</w:t>
      </w:r>
      <w:r>
        <w:t>25</w:t>
      </w:r>
      <w:r w:rsidRPr="00E54BD7">
        <w:t>.1</w:t>
      </w:r>
      <w:r w:rsidRPr="00E54BD7">
        <w:tab/>
        <w:t>Description</w:t>
      </w:r>
      <w:bookmarkEnd w:id="801"/>
    </w:p>
    <w:p w14:paraId="22A4D6BA" w14:textId="77777777" w:rsidR="0036139C" w:rsidRPr="00E54BD7" w:rsidRDefault="0036139C" w:rsidP="0036139C">
      <w:r w:rsidRPr="00E54BD7">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w:t>
      </w:r>
      <w:r>
        <w:t>may</w:t>
      </w:r>
      <w:r w:rsidRPr="00E54BD7">
        <w:t xml:space="preserve"> prefer non-3GPP (trusted, untrusted or wireline) access. </w:t>
      </w:r>
    </w:p>
    <w:p w14:paraId="28CE59AA" w14:textId="77777777" w:rsidR="0036139C" w:rsidRPr="00E54BD7" w:rsidRDefault="0036139C" w:rsidP="0036139C">
      <w:r w:rsidRPr="00E54BD7">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p>
    <w:p w14:paraId="0F529C29" w14:textId="4CD78A0B" w:rsidR="0036139C" w:rsidRPr="0036139C" w:rsidRDefault="0036139C" w:rsidP="0036139C">
      <w:pPr>
        <w:pStyle w:val="B1"/>
      </w:pPr>
      <w:r>
        <w:t>-</w:t>
      </w:r>
      <w:r>
        <w:tab/>
      </w:r>
      <w:r w:rsidRPr="0036139C">
        <w:t>incorporation of 1200 MHz of new spectrum in the 6 GHz band with Wi-Fi 6E enabling bigger channel sizes up to 160 MHz</w:t>
      </w:r>
    </w:p>
    <w:p w14:paraId="6F3D9CB8" w14:textId="3452D497" w:rsidR="0036139C" w:rsidRPr="0036139C" w:rsidRDefault="0036139C" w:rsidP="0036139C">
      <w:pPr>
        <w:pStyle w:val="B1"/>
      </w:pPr>
      <w:r>
        <w:t>-</w:t>
      </w:r>
      <w:r>
        <w:tab/>
      </w:r>
      <w:r w:rsidRPr="0036139C">
        <w:t>support up to 1024 QAM with Wi-Fi 6 and 6E and Wi-Fi 7 aiming to support up to 4096 QAM</w:t>
      </w:r>
    </w:p>
    <w:p w14:paraId="29B23828" w14:textId="54D296D1" w:rsidR="0036139C" w:rsidRPr="0036139C" w:rsidRDefault="0036139C" w:rsidP="0036139C">
      <w:pPr>
        <w:pStyle w:val="B1"/>
      </w:pPr>
      <w:r>
        <w:t>-</w:t>
      </w:r>
      <w:r>
        <w:tab/>
      </w:r>
      <w:r w:rsidRPr="0036139C">
        <w:t>doubling maximum channel bandwidth available to each device to 320MHz in the 6GHz band with Wi-Fi 7</w:t>
      </w:r>
    </w:p>
    <w:p w14:paraId="35210D01" w14:textId="1F1A2F8B" w:rsidR="0036139C" w:rsidRPr="0036139C" w:rsidRDefault="0036139C" w:rsidP="0036139C">
      <w:pPr>
        <w:pStyle w:val="B1"/>
      </w:pPr>
      <w:r>
        <w:t>-</w:t>
      </w:r>
      <w:r>
        <w:tab/>
      </w:r>
      <w:r w:rsidRPr="0036139C">
        <w:t>incorporation of High Band Simultaneous (HBS) Multi-Link Operation (MLO) in 802.11be that aggregates two simultaneous 160 MHz channels (four streams) in 5 GHz and 6 GHz bands reducing latency to &lt; 2msec</w:t>
      </w:r>
    </w:p>
    <w:p w14:paraId="4FFCBB3A" w14:textId="77777777" w:rsidR="0036139C" w:rsidRPr="00E54BD7" w:rsidRDefault="0036139C" w:rsidP="0036139C">
      <w:r w:rsidRPr="00E54BD7">
        <w:t xml:space="preserve">In case of converged or hybrid network architecture, a single mobile metaverse user can access mobile metaverse services via 5GS using both 3GPP and non-3GPP accesses simultaneously. </w:t>
      </w:r>
      <w:r>
        <w:t xml:space="preserve">In such scenario, the metaverse traffic would need to be synchronized as it may be subject to varying latencies when routed over both 3GPP and non-3GPP access. </w:t>
      </w:r>
      <w:r w:rsidRPr="00E54BD7">
        <w:t xml:space="preserve">Alternatively, a single mobile metaverse service can be accessed by multiple users across multiple access networks from a </w:t>
      </w:r>
      <w:r>
        <w:t>network operator</w:t>
      </w:r>
      <w:r w:rsidRPr="00E54BD7">
        <w:t>.</w:t>
      </w:r>
    </w:p>
    <w:p w14:paraId="2DA76E12" w14:textId="442F7AB6" w:rsidR="0036139C" w:rsidRPr="00E54BD7" w:rsidRDefault="0036139C" w:rsidP="0036139C">
      <w:pPr>
        <w:pStyle w:val="Heading3"/>
        <w:rPr>
          <w:noProof/>
          <w:lang w:val="en-US"/>
        </w:rPr>
      </w:pPr>
      <w:bookmarkStart w:id="802" w:name="_Toc113265357"/>
      <w:bookmarkStart w:id="803" w:name="_Toc129348973"/>
      <w:r w:rsidRPr="00E54BD7">
        <w:rPr>
          <w:noProof/>
          <w:lang w:val="en-US"/>
        </w:rPr>
        <w:lastRenderedPageBreak/>
        <w:t>5.</w:t>
      </w:r>
      <w:r>
        <w:rPr>
          <w:noProof/>
          <w:lang w:val="en-US"/>
        </w:rPr>
        <w:t>25</w:t>
      </w:r>
      <w:r w:rsidRPr="00E54BD7">
        <w:rPr>
          <w:noProof/>
          <w:lang w:val="en-US"/>
        </w:rPr>
        <w:t>.2</w:t>
      </w:r>
      <w:r w:rsidRPr="00E54BD7">
        <w:rPr>
          <w:noProof/>
          <w:lang w:val="en-US"/>
        </w:rPr>
        <w:tab/>
        <w:t>Pre-conditions</w:t>
      </w:r>
      <w:bookmarkEnd w:id="802"/>
      <w:bookmarkEnd w:id="803"/>
    </w:p>
    <w:p w14:paraId="0B3685C1" w14:textId="77777777" w:rsidR="0036139C" w:rsidRPr="00E54BD7" w:rsidRDefault="0036139C" w:rsidP="0036139C">
      <w:pPr>
        <w:rPr>
          <w:noProof/>
        </w:rPr>
      </w:pPr>
      <w:r w:rsidRPr="00E54BD7">
        <w:t xml:space="preserve">Two friends and neighbors Mark and Bob want to enjoy their weekend using a Metaverse application for immersive gaming. Mark is using his home residential broadband (non-3GPP) while Bob is using the 3GPP access network from the same </w:t>
      </w:r>
      <w:r>
        <w:t>network operator</w:t>
      </w:r>
      <w:r w:rsidRPr="00E54BD7">
        <w:t xml:space="preserve">. Both the 3GPP and non-3GPP access network are connected to the </w:t>
      </w:r>
      <w:r>
        <w:t>network operators</w:t>
      </w:r>
      <w:r w:rsidRPr="00E54BD7">
        <w:t xml:space="preserve"> 5GC. </w:t>
      </w:r>
    </w:p>
    <w:p w14:paraId="45B5EF17" w14:textId="09AF80D6" w:rsidR="0036139C" w:rsidRPr="00E54BD7" w:rsidRDefault="0036139C" w:rsidP="0036139C">
      <w:pPr>
        <w:pStyle w:val="Heading3"/>
        <w:rPr>
          <w:noProof/>
          <w:lang w:val="en-US"/>
        </w:rPr>
      </w:pPr>
      <w:bookmarkStart w:id="804" w:name="_Toc113265358"/>
      <w:bookmarkStart w:id="805" w:name="_Toc129348974"/>
      <w:r w:rsidRPr="00E54BD7">
        <w:rPr>
          <w:noProof/>
          <w:lang w:val="en-US"/>
        </w:rPr>
        <w:t>5.</w:t>
      </w:r>
      <w:r>
        <w:rPr>
          <w:noProof/>
          <w:lang w:val="en-US"/>
        </w:rPr>
        <w:t>25</w:t>
      </w:r>
      <w:r w:rsidRPr="00E54BD7">
        <w:rPr>
          <w:noProof/>
          <w:lang w:val="en-US"/>
        </w:rPr>
        <w:t>.3</w:t>
      </w:r>
      <w:r w:rsidRPr="00E54BD7">
        <w:rPr>
          <w:noProof/>
          <w:lang w:val="en-US"/>
        </w:rPr>
        <w:tab/>
        <w:t>Service Flows</w:t>
      </w:r>
      <w:bookmarkEnd w:id="804"/>
      <w:bookmarkEnd w:id="805"/>
    </w:p>
    <w:p w14:paraId="6FA2251C" w14:textId="77777777" w:rsidR="0036139C" w:rsidRPr="00E54BD7" w:rsidRDefault="0036139C" w:rsidP="0036139C">
      <w:r w:rsidRPr="00E54BD7">
        <w:t>1. Mark starts the immersive gaming via an authorized 3</w:t>
      </w:r>
      <w:r w:rsidRPr="00E54BD7">
        <w:rPr>
          <w:vertAlign w:val="superscript"/>
        </w:rPr>
        <w:t>rd</w:t>
      </w:r>
      <w:r w:rsidRPr="00E54BD7">
        <w:t xml:space="preserve"> party metaverse application using the </w:t>
      </w:r>
      <w:r>
        <w:t>network operators</w:t>
      </w:r>
      <w:r w:rsidRPr="00E54BD7">
        <w:t xml:space="preserve"> broadband access network (non-3GPP access).</w:t>
      </w:r>
    </w:p>
    <w:p w14:paraId="3A76A89F" w14:textId="77777777" w:rsidR="0036139C" w:rsidRPr="00E54BD7" w:rsidRDefault="0036139C" w:rsidP="0036139C">
      <w:r w:rsidRPr="00E54BD7">
        <w:t>2. Bob joins the immersive gaming to play along with Mark via the same authorized 3</w:t>
      </w:r>
      <w:r w:rsidRPr="00E54BD7">
        <w:rPr>
          <w:vertAlign w:val="superscript"/>
        </w:rPr>
        <w:t>rd</w:t>
      </w:r>
      <w:r w:rsidRPr="00E54BD7">
        <w:t xml:space="preserve"> party mobile metaverse services </w:t>
      </w:r>
      <w:bookmarkStart w:id="806" w:name="_Hlk126731180"/>
      <w:r w:rsidRPr="00E54BD7">
        <w:t xml:space="preserve">using the same </w:t>
      </w:r>
      <w:r>
        <w:t>network operator</w:t>
      </w:r>
      <w:r w:rsidRPr="00E54BD7">
        <w:t xml:space="preserve"> </w:t>
      </w:r>
      <w:bookmarkEnd w:id="806"/>
      <w:r w:rsidRPr="00E54BD7">
        <w:t xml:space="preserve">but connecting to the 3GPP access network. </w:t>
      </w:r>
    </w:p>
    <w:p w14:paraId="752FA291" w14:textId="77777777" w:rsidR="0036139C" w:rsidRPr="00E54BD7" w:rsidRDefault="0036139C" w:rsidP="0036139C">
      <w:r w:rsidRPr="00E54BD7">
        <w:t xml:space="preserve">3. Both Mark and Bob experience different network conditions, e.g., bitrate, reliability, latency across the access networks. </w:t>
      </w:r>
    </w:p>
    <w:p w14:paraId="3F7C8777" w14:textId="77777777" w:rsidR="0036139C" w:rsidRPr="00E54BD7" w:rsidRDefault="0036139C" w:rsidP="0036139C">
      <w:r w:rsidRPr="00E54BD7">
        <w:t>4. 5GS exposes varying network condition changes across the two access networks to an authorized 3</w:t>
      </w:r>
      <w:r w:rsidRPr="00E54BD7">
        <w:rPr>
          <w:vertAlign w:val="superscript"/>
        </w:rPr>
        <w:t>rd</w:t>
      </w:r>
      <w:r w:rsidRPr="00E54BD7">
        <w:t xml:space="preserve"> party mobile metaverse service. </w:t>
      </w:r>
    </w:p>
    <w:p w14:paraId="2765C490" w14:textId="77777777" w:rsidR="0036139C" w:rsidRPr="00E54BD7" w:rsidRDefault="0036139C" w:rsidP="0036139C">
      <w:r w:rsidRPr="00E54BD7">
        <w:t xml:space="preserve">5. Based on the real-time network condition information shared by 5GS, </w:t>
      </w:r>
      <w:bookmarkStart w:id="807" w:name="_Hlk126731365"/>
      <w:r w:rsidRPr="00E54BD7">
        <w:t xml:space="preserve">the </w:t>
      </w:r>
      <w:bookmarkStart w:id="808" w:name="_Hlk126731306"/>
      <w:r w:rsidRPr="00E54BD7">
        <w:t>authorized 3</w:t>
      </w:r>
      <w:r w:rsidRPr="00E54BD7">
        <w:rPr>
          <w:vertAlign w:val="superscript"/>
        </w:rPr>
        <w:t>rd</w:t>
      </w:r>
      <w:r w:rsidRPr="00E54BD7">
        <w:t xml:space="preserve"> party mobile metaverse service</w:t>
      </w:r>
      <w:bookmarkEnd w:id="808"/>
      <w:r w:rsidRPr="00E54BD7">
        <w:t xml:space="preserve"> adjusts the requested QoS for both users for coordinated user experience</w:t>
      </w:r>
      <w:bookmarkEnd w:id="807"/>
      <w:r w:rsidRPr="00E54BD7">
        <w:t xml:space="preserve">. </w:t>
      </w:r>
    </w:p>
    <w:p w14:paraId="0632841C" w14:textId="77777777" w:rsidR="0036139C" w:rsidRPr="00E54BD7" w:rsidRDefault="0036139C" w:rsidP="0036139C">
      <w:r w:rsidRPr="00E54BD7">
        <w:t>6. Based on the requested QoS from the authorized 3</w:t>
      </w:r>
      <w:r w:rsidRPr="00E54BD7">
        <w:rPr>
          <w:vertAlign w:val="superscript"/>
        </w:rPr>
        <w:t>rd</w:t>
      </w:r>
      <w:r w:rsidRPr="00E54BD7">
        <w:t xml:space="preserve"> party mobile metaverse service, the 5GS performs dynamic policy updates for the users to meet the desired QoS levels for the metaverse traffic and synchronizes the metaverse application data streams for both users using different access networks.</w:t>
      </w:r>
    </w:p>
    <w:p w14:paraId="5B02D7B3" w14:textId="1AF1BB9F" w:rsidR="0036139C" w:rsidRPr="00E54BD7" w:rsidRDefault="0036139C" w:rsidP="0036139C">
      <w:pPr>
        <w:pStyle w:val="Heading3"/>
        <w:rPr>
          <w:noProof/>
          <w:lang w:val="en-US"/>
        </w:rPr>
      </w:pPr>
      <w:bookmarkStart w:id="809" w:name="_Toc113265359"/>
      <w:bookmarkStart w:id="810" w:name="_Toc129348975"/>
      <w:r w:rsidRPr="00E54BD7">
        <w:rPr>
          <w:noProof/>
          <w:lang w:val="en-US"/>
        </w:rPr>
        <w:t>5.</w:t>
      </w:r>
      <w:r>
        <w:rPr>
          <w:noProof/>
          <w:lang w:val="en-US"/>
        </w:rPr>
        <w:t>25</w:t>
      </w:r>
      <w:r w:rsidRPr="00E54BD7">
        <w:rPr>
          <w:noProof/>
          <w:lang w:val="en-US"/>
        </w:rPr>
        <w:t>.4</w:t>
      </w:r>
      <w:r w:rsidRPr="00E54BD7">
        <w:rPr>
          <w:noProof/>
          <w:lang w:val="en-US"/>
        </w:rPr>
        <w:tab/>
        <w:t>Post-conditions</w:t>
      </w:r>
      <w:bookmarkEnd w:id="809"/>
      <w:bookmarkEnd w:id="810"/>
    </w:p>
    <w:p w14:paraId="1719CA58" w14:textId="77777777" w:rsidR="0036139C" w:rsidRPr="00E54BD7" w:rsidRDefault="0036139C" w:rsidP="0036139C">
      <w:r w:rsidRPr="00E54BD7">
        <w:t xml:space="preserve">Both Mark and Bob accessing the same mobile metaverse service across different access networks from the same operator </w:t>
      </w:r>
      <w:r w:rsidRPr="00E54BD7">
        <w:tab/>
        <w:t>can get the same coordinated user experience even when experiencing different network conditions.</w:t>
      </w:r>
    </w:p>
    <w:p w14:paraId="53743D0D" w14:textId="5589ED2C" w:rsidR="0036139C" w:rsidRPr="00E54BD7" w:rsidRDefault="0036139C" w:rsidP="0036139C">
      <w:pPr>
        <w:pStyle w:val="Heading3"/>
      </w:pPr>
      <w:bookmarkStart w:id="811" w:name="_Toc113265361"/>
      <w:bookmarkStart w:id="812" w:name="_Toc129348976"/>
      <w:r w:rsidRPr="00E54BD7">
        <w:rPr>
          <w:noProof/>
          <w:lang w:val="en-US"/>
        </w:rPr>
        <w:t>5.</w:t>
      </w:r>
      <w:r>
        <w:rPr>
          <w:noProof/>
          <w:lang w:val="en-US"/>
        </w:rPr>
        <w:t>25</w:t>
      </w:r>
      <w:r w:rsidRPr="00E54BD7">
        <w:rPr>
          <w:noProof/>
          <w:lang w:val="en-US"/>
        </w:rPr>
        <w:t>.5</w:t>
      </w:r>
      <w:r w:rsidRPr="00E54BD7">
        <w:rPr>
          <w:noProof/>
          <w:lang w:val="en-US"/>
        </w:rPr>
        <w:tab/>
        <w:t xml:space="preserve">Existing </w:t>
      </w:r>
      <w:r w:rsidRPr="00E54BD7">
        <w:t>features partly or fully covering the use case functionality</w:t>
      </w:r>
      <w:bookmarkEnd w:id="812"/>
    </w:p>
    <w:p w14:paraId="2D570692" w14:textId="77777777" w:rsidR="0036139C" w:rsidRPr="00E54BD7" w:rsidRDefault="0036139C" w:rsidP="0036139C">
      <w:r w:rsidRPr="00E54BD7">
        <w:t>The 5G system supports non-3GPP access concurrent with 3GPP access and traffic steering already. The traffic steering aspects are covered in TS 24.193.</w:t>
      </w:r>
    </w:p>
    <w:p w14:paraId="7EA3E9A0" w14:textId="77777777" w:rsidR="0036139C" w:rsidRPr="00E54BD7" w:rsidRDefault="0036139C" w:rsidP="0036139C">
      <w:r w:rsidRPr="00E54BD7">
        <w:t>It is already possible to expose QoS monitoring information to third parties, when using 3GPP access.</w:t>
      </w:r>
    </w:p>
    <w:p w14:paraId="7146901D" w14:textId="77777777" w:rsidR="0036139C" w:rsidRPr="00E54BD7" w:rsidRDefault="0036139C" w:rsidP="0036139C">
      <w:r w:rsidRPr="00E54BD7">
        <w:t>Dynamic QoS policy updates are also possible in the 5GS in the HPLMN and VPLMN.</w:t>
      </w:r>
    </w:p>
    <w:p w14:paraId="3B13A571" w14:textId="77777777" w:rsidR="0036139C" w:rsidRPr="00E54BD7" w:rsidRDefault="0036139C" w:rsidP="0036139C">
      <w:pPr>
        <w:jc w:val="both"/>
      </w:pPr>
      <w:r w:rsidRPr="00E54BD7">
        <w:t>In clause 6.43.2 of 3GPP TS 22.261, there are the following requirements:</w:t>
      </w:r>
    </w:p>
    <w:p w14:paraId="7BBEB218" w14:textId="77777777" w:rsidR="0036139C" w:rsidRPr="00E54BD7" w:rsidRDefault="0036139C" w:rsidP="0036139C">
      <w:pPr>
        <w:pStyle w:val="ListParagraph"/>
        <w:ind w:left="0"/>
        <w:jc w:val="both"/>
      </w:pPr>
      <w:r w:rsidRPr="00E54BD7">
        <w:t>The 5G system shall enable an authorized 3</w:t>
      </w:r>
      <w:r w:rsidRPr="00E54BD7">
        <w:rPr>
          <w:vertAlign w:val="superscript"/>
        </w:rPr>
        <w:t>rd</w:t>
      </w:r>
      <w:r w:rsidRPr="00E54BD7">
        <w:t xml:space="preserve"> party to provide policy(ies) for flows associated with an application.</w:t>
      </w:r>
    </w:p>
    <w:p w14:paraId="5DC33EF3" w14:textId="77777777" w:rsidR="0036139C" w:rsidRPr="00E54BD7" w:rsidRDefault="0036139C" w:rsidP="0036139C">
      <w:pPr>
        <w:pStyle w:val="ListParagraph"/>
        <w:ind w:left="0"/>
        <w:jc w:val="both"/>
      </w:pPr>
      <w:r w:rsidRPr="00E54BD7">
        <w:t>The policy may contain e.g., the set of UEs and data flows, the expected QoS handling and associated triggering events, and other coordination information.</w:t>
      </w:r>
    </w:p>
    <w:p w14:paraId="2652D06A" w14:textId="77777777" w:rsidR="0036139C" w:rsidRPr="00E54BD7" w:rsidRDefault="0036139C" w:rsidP="0036139C">
      <w:pPr>
        <w:pStyle w:val="ListParagraph"/>
        <w:ind w:left="0"/>
        <w:jc w:val="both"/>
      </w:pPr>
    </w:p>
    <w:p w14:paraId="521227B5" w14:textId="77777777" w:rsidR="0036139C" w:rsidRPr="00E54BD7" w:rsidRDefault="0036139C" w:rsidP="0036139C">
      <w:pPr>
        <w:pStyle w:val="ListParagraph"/>
        <w:ind w:left="0"/>
        <w:jc w:val="both"/>
      </w:pPr>
      <w:r w:rsidRPr="00E54BD7">
        <w:t>The 5G system shall support means to apply 3</w:t>
      </w:r>
      <w:r w:rsidRPr="00E54BD7">
        <w:rPr>
          <w:vertAlign w:val="superscript"/>
        </w:rPr>
        <w:t>rd</w:t>
      </w:r>
      <w:r w:rsidRPr="00E54BD7">
        <w:t xml:space="preserve"> party provided policy(ies) for flows associated with an application. The policy may contain e.g., the set of UEs and data flows, the expected QoS handling and associated triggering events, and other coordination information.</w:t>
      </w:r>
    </w:p>
    <w:p w14:paraId="1D8A233F" w14:textId="77777777" w:rsidR="0036139C" w:rsidRPr="00E54BD7" w:rsidRDefault="0036139C" w:rsidP="0036139C">
      <w:pPr>
        <w:pStyle w:val="NO"/>
        <w:rPr>
          <w:lang w:val="en-US"/>
        </w:rPr>
      </w:pPr>
      <w:r w:rsidRPr="00E54BD7">
        <w:rPr>
          <w:lang w:val="en-US"/>
        </w:rPr>
        <w:t>NOTE:</w:t>
      </w:r>
      <w:r w:rsidRPr="00E54BD7">
        <w:rPr>
          <w:lang w:val="en-US"/>
        </w:rPr>
        <w:tab/>
        <w:t>The policy can be used by a 3</w:t>
      </w:r>
      <w:r w:rsidRPr="00E54BD7">
        <w:rPr>
          <w:vertAlign w:val="superscript"/>
          <w:lang w:val="en-US"/>
        </w:rPr>
        <w:t>rd</w:t>
      </w:r>
      <w:r w:rsidRPr="00E54BD7">
        <w:rPr>
          <w:lang w:val="en-US"/>
        </w:rPr>
        <w:t xml:space="preserve"> party application for the coordination of the transmission of multiple UEs’ flows (e.g., haptic, audio, and video) of a multi-modal communication session.</w:t>
      </w:r>
    </w:p>
    <w:p w14:paraId="5776EF38" w14:textId="13A50FDC" w:rsidR="0036139C" w:rsidRPr="00E54BD7" w:rsidRDefault="0036139C" w:rsidP="0036139C">
      <w:pPr>
        <w:pStyle w:val="Heading3"/>
        <w:rPr>
          <w:noProof/>
          <w:lang w:val="en-US"/>
        </w:rPr>
      </w:pPr>
      <w:bookmarkStart w:id="813" w:name="_Toc129348977"/>
      <w:r w:rsidRPr="00E54BD7">
        <w:rPr>
          <w:noProof/>
          <w:lang w:val="en-US"/>
        </w:rPr>
        <w:t>5.</w:t>
      </w:r>
      <w:r>
        <w:rPr>
          <w:noProof/>
          <w:lang w:val="en-US"/>
        </w:rPr>
        <w:t>25</w:t>
      </w:r>
      <w:r w:rsidRPr="00E54BD7">
        <w:rPr>
          <w:noProof/>
          <w:lang w:val="en-US"/>
        </w:rPr>
        <w:t>.6</w:t>
      </w:r>
      <w:r w:rsidRPr="00E54BD7">
        <w:rPr>
          <w:noProof/>
          <w:lang w:val="en-US"/>
        </w:rPr>
        <w:tab/>
        <w:t>Potential New Requirements</w:t>
      </w:r>
      <w:bookmarkEnd w:id="811"/>
      <w:bookmarkEnd w:id="813"/>
    </w:p>
    <w:p w14:paraId="08C40E30" w14:textId="600C6D02" w:rsidR="0036139C" w:rsidRDefault="0036139C" w:rsidP="0036139C">
      <w:pPr>
        <w:spacing w:after="0"/>
      </w:pPr>
      <w:bookmarkStart w:id="814" w:name="_Hlk126731017"/>
      <w:bookmarkStart w:id="815" w:name="_Hlk126912132"/>
      <w:r>
        <w:t>[P.R.-5.25.6-1] Subject to operator policy and user consent, 5G system shall be able to provide means to expose network performance information (e.g., bitrate,  latency)  to an authorized 3rd party metaverse application.</w:t>
      </w:r>
    </w:p>
    <w:p w14:paraId="64610EEB" w14:textId="77777777" w:rsidR="0036139C" w:rsidRDefault="0036139C" w:rsidP="0036139C">
      <w:pPr>
        <w:spacing w:after="0"/>
      </w:pPr>
    </w:p>
    <w:p w14:paraId="7A863225" w14:textId="7C84CEB8" w:rsidR="0036139C" w:rsidRDefault="0036139C" w:rsidP="0036139C">
      <w:pPr>
        <w:pStyle w:val="NO"/>
      </w:pPr>
      <w:r>
        <w:t>NOTE:</w:t>
      </w:r>
      <w:r>
        <w:tab/>
        <w:t>The network performance information can be per UE and take into account all available 5G access network types with the aim of improving user experience.</w:t>
      </w:r>
    </w:p>
    <w:p w14:paraId="093EC169" w14:textId="77777777" w:rsidR="0036139C" w:rsidRDefault="0036139C" w:rsidP="0036139C">
      <w:pPr>
        <w:spacing w:after="0"/>
      </w:pPr>
    </w:p>
    <w:p w14:paraId="478E984F" w14:textId="2B40B5FC" w:rsidR="0036139C" w:rsidRDefault="0036139C" w:rsidP="0036139C">
      <w:pPr>
        <w:shd w:val="clear" w:color="auto" w:fill="FFFFFF"/>
        <w:spacing w:line="235" w:lineRule="atLeast"/>
      </w:pPr>
      <w:r>
        <w:t xml:space="preserve">[P.R.-5.25.6-2] </w:t>
      </w:r>
      <w:bookmarkEnd w:id="814"/>
      <w:r>
        <w:t>5G system shall be able to provide means to enable authorized 3rd party to synchronize the metaverse traffic which is routed or steered over available 5G access networks. </w:t>
      </w:r>
    </w:p>
    <w:p w14:paraId="6A9FE324" w14:textId="21E9ACD9" w:rsidR="0036139C" w:rsidRDefault="0036139C" w:rsidP="0036139C">
      <w:pPr>
        <w:pStyle w:val="Heading2"/>
        <w:rPr>
          <w:noProof/>
          <w:lang w:val="en-US"/>
        </w:rPr>
      </w:pPr>
      <w:bookmarkStart w:id="816" w:name="_Toc129348978"/>
      <w:bookmarkEnd w:id="815"/>
      <w:r>
        <w:rPr>
          <w:noProof/>
          <w:lang w:val="en-US"/>
        </w:rPr>
        <w:t>5.26</w:t>
      </w:r>
      <w:r>
        <w:rPr>
          <w:noProof/>
          <w:lang w:val="en-US"/>
        </w:rPr>
        <w:tab/>
        <w:t xml:space="preserve">IMS-based </w:t>
      </w:r>
      <w:r w:rsidRPr="00364C4A">
        <w:rPr>
          <w:noProof/>
          <w:lang w:val="en-US"/>
        </w:rPr>
        <w:t>3D Avatar Call Support for Accessibility</w:t>
      </w:r>
      <w:r>
        <w:rPr>
          <w:noProof/>
          <w:lang w:val="en-US"/>
        </w:rPr>
        <w:t xml:space="preserve"> Use Case</w:t>
      </w:r>
      <w:bookmarkEnd w:id="816"/>
    </w:p>
    <w:p w14:paraId="12D9D83D" w14:textId="7DBEC040" w:rsidR="0036139C" w:rsidRDefault="0036139C" w:rsidP="0036139C">
      <w:pPr>
        <w:pStyle w:val="Heading3"/>
        <w:rPr>
          <w:noProof/>
          <w:lang w:val="en-US"/>
        </w:rPr>
      </w:pPr>
      <w:bookmarkStart w:id="817" w:name="_Toc129348979"/>
      <w:r>
        <w:rPr>
          <w:noProof/>
          <w:lang w:val="en-US"/>
        </w:rPr>
        <w:t>5.26.1</w:t>
      </w:r>
      <w:r>
        <w:rPr>
          <w:noProof/>
          <w:lang w:val="en-US"/>
        </w:rPr>
        <w:tab/>
        <w:t>Description</w:t>
      </w:r>
      <w:bookmarkEnd w:id="817"/>
    </w:p>
    <w:p w14:paraId="4A494ED0" w14:textId="21440139" w:rsidR="0036139C" w:rsidRDefault="0036139C" w:rsidP="0036139C">
      <w:pPr>
        <w:rPr>
          <w:lang w:val="en-US"/>
        </w:rPr>
      </w:pPr>
      <w:r>
        <w:rPr>
          <w:lang w:val="en-US"/>
        </w:rPr>
        <w:t>3GPP has long standardized functionality to support availability of communication for users with disabilities. Global Text Telephony [56] provides a character by character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w:t>
      </w:r>
      <w:r w:rsidRPr="000121B9">
        <w:rPr>
          <w:lang w:val="en-US"/>
        </w:rPr>
        <w:t>Total Conversation is an ITU-T defined concept that encompasses voice telephony, video telephony and text telephony. The idea is that it gives everyone the chance to communicate with one another regardless of whether they are hearing, hearing impaired or deaf." [</w:t>
      </w:r>
      <w:r>
        <w:rPr>
          <w:lang w:val="en-US"/>
        </w:rPr>
        <w:t>57</w:t>
      </w:r>
      <w:r w:rsidRPr="000121B9">
        <w:rPr>
          <w:lang w:val="en-US"/>
        </w:rPr>
        <w:t>]</w:t>
      </w:r>
    </w:p>
    <w:p w14:paraId="7961534E" w14:textId="77777777" w:rsidR="0036139C" w:rsidRDefault="0036139C" w:rsidP="0036139C">
      <w:r>
        <w:rPr>
          <w:lang w:val="en-US"/>
        </w:rPr>
        <w:t>There are a number of additional valuable scenarios that could be enabled through the use of IMS 3D Avatar Call, as described in 5.11.</w:t>
      </w:r>
      <w:r w:rsidRPr="008A7ADE">
        <w:t xml:space="preserve"> </w:t>
      </w:r>
    </w:p>
    <w:p w14:paraId="25C5DE0F" w14:textId="77777777" w:rsidR="0036139C" w:rsidRDefault="0036139C" w:rsidP="0036139C">
      <w:pPr>
        <w:jc w:val="center"/>
        <w:rPr>
          <w:lang w:val="en-US"/>
        </w:rPr>
      </w:pPr>
      <w:r>
        <w:rPr>
          <w:noProof/>
          <w:lang w:val="en-US" w:eastAsia="ko-KR"/>
        </w:rPr>
        <w:drawing>
          <wp:inline distT="0" distB="0" distL="0" distR="0" wp14:anchorId="2F887B15" wp14:editId="2A28C779">
            <wp:extent cx="4265739" cy="3023588"/>
            <wp:effectExtent l="0" t="0" r="1905" b="5715"/>
            <wp:docPr id="67" name="Picture 67" descr="cid:cafe_image_2@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cafe_image_2@s-core.co.kr"/>
                    <pic:cNvPicPr>
                      <a:picLocks noChangeAspect="1" noChangeArrowheads="1"/>
                    </pic:cNvPicPr>
                  </pic:nvPicPr>
                  <pic:blipFill>
                    <a:blip r:link="rId56">
                      <a:extLst>
                        <a:ext uri="{28A0092B-C50C-407E-A947-70E740481C1C}">
                          <a14:useLocalDpi xmlns:a14="http://schemas.microsoft.com/office/drawing/2010/main" val="0"/>
                        </a:ext>
                      </a:extLst>
                    </a:blip>
                    <a:srcRect/>
                    <a:stretch>
                      <a:fillRect/>
                    </a:stretch>
                  </pic:blipFill>
                  <pic:spPr bwMode="auto">
                    <a:xfrm>
                      <a:off x="0" y="0"/>
                      <a:ext cx="4277731" cy="3032088"/>
                    </a:xfrm>
                    <a:prstGeom prst="rect">
                      <a:avLst/>
                    </a:prstGeom>
                    <a:noFill/>
                    <a:ln>
                      <a:noFill/>
                    </a:ln>
                  </pic:spPr>
                </pic:pic>
              </a:graphicData>
            </a:graphic>
          </wp:inline>
        </w:drawing>
      </w:r>
    </w:p>
    <w:p w14:paraId="32E4AFB4" w14:textId="1A5EA2B7" w:rsidR="0036139C" w:rsidRDefault="0036139C" w:rsidP="0036139C">
      <w:pPr>
        <w:pStyle w:val="TF"/>
        <w:rPr>
          <w:lang w:val="en-US"/>
        </w:rPr>
      </w:pPr>
      <w:r>
        <w:rPr>
          <w:lang w:val="en-US"/>
        </w:rPr>
        <w:t>Figure 5.26.1-1: Accessibility Scenarios for IMS 3D Avatar Call</w:t>
      </w:r>
    </w:p>
    <w:p w14:paraId="0A356675" w14:textId="77777777" w:rsidR="0036139C" w:rsidRDefault="0036139C" w:rsidP="0036139C">
      <w:pPr>
        <w:rPr>
          <w:lang w:val="en-US"/>
        </w:rPr>
      </w:pPr>
      <w:r>
        <w:rPr>
          <w:lang w:val="en-US"/>
        </w:rPr>
        <w:t xml:space="preserve">In scenario 1, above, a hearing impaired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p>
    <w:p w14:paraId="3DA856B8" w14:textId="56BB6406" w:rsidR="0036139C" w:rsidRDefault="0036139C" w:rsidP="0036139C">
      <w:pPr>
        <w:rPr>
          <w:lang w:val="en-US"/>
        </w:rPr>
      </w:pPr>
      <w:r>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[57] It is clear that text to speech is possible. Thus for the user on the left, they can see the person on the right signing and receive an audio rendering of the text they generate.</w:t>
      </w:r>
    </w:p>
    <w:p w14:paraId="7E139DDE" w14:textId="6B386A81" w:rsidR="0036139C" w:rsidRDefault="0036139C" w:rsidP="0036139C">
      <w:pPr>
        <w:rPr>
          <w:lang w:val="en-US"/>
        </w:rPr>
      </w:pPr>
      <w:r>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user on the right to both see the user on the left speaking, as well as an avatar providing signage, or even an avatar rendering of the user on the left </w:t>
      </w:r>
      <w:r>
        <w:rPr>
          <w:i/>
          <w:lang w:val="en-US"/>
        </w:rPr>
        <w:t xml:space="preserve">performing </w:t>
      </w:r>
      <w:r>
        <w:rPr>
          <w:lang w:val="en-US"/>
        </w:rPr>
        <w:t>signage.</w:t>
      </w:r>
    </w:p>
    <w:p w14:paraId="519C435C" w14:textId="77777777" w:rsidR="0036139C" w:rsidRDefault="0036139C" w:rsidP="0036139C">
      <w:pPr>
        <w:rPr>
          <w:lang w:val="en-US"/>
        </w:rPr>
      </w:pPr>
      <w:r>
        <w:rPr>
          <w:lang w:val="en-US"/>
        </w:rPr>
        <w:lastRenderedPageBreak/>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p>
    <w:p w14:paraId="72D1080C" w14:textId="77777777" w:rsidR="0036139C" w:rsidRDefault="0036139C" w:rsidP="0036139C">
      <w:pPr>
        <w:rPr>
          <w:lang w:val="en-US"/>
        </w:rPr>
      </w:pPr>
      <w:r>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p>
    <w:p w14:paraId="582E9637" w14:textId="77777777" w:rsidR="0036139C" w:rsidRDefault="0036139C" w:rsidP="0036139C">
      <w:pPr>
        <w:rPr>
          <w:lang w:val="en-US"/>
        </w:rPr>
      </w:pPr>
      <w:r>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p>
    <w:p w14:paraId="0E459E84" w14:textId="77777777" w:rsidR="0036139C" w:rsidRPr="00175318" w:rsidRDefault="0036139C" w:rsidP="0036139C">
      <w:r>
        <w:rPr>
          <w:lang w:val="en-US"/>
        </w:rPr>
        <w:t>Finally, the possibility to support a communicating user that is 'software generated' is supported well by this use case. In this case, a variant of scenario 2 could be used where the user on the left is in fact an automated customer support centre representative. The computer generated speech is rendered as signage to the user on the right, and the signage of the user on the right is rendered as speech to the software-based customer service party.</w:t>
      </w:r>
    </w:p>
    <w:p w14:paraId="1FDEDBF6" w14:textId="767F22A2" w:rsidR="0036139C" w:rsidRDefault="0036139C" w:rsidP="0036139C">
      <w:pPr>
        <w:pStyle w:val="Heading3"/>
        <w:rPr>
          <w:noProof/>
          <w:lang w:val="en-US"/>
        </w:rPr>
      </w:pPr>
      <w:bookmarkStart w:id="818" w:name="_Toc129348980"/>
      <w:r>
        <w:rPr>
          <w:noProof/>
          <w:lang w:val="en-US"/>
        </w:rPr>
        <w:t>5.26.2</w:t>
      </w:r>
      <w:r>
        <w:rPr>
          <w:noProof/>
          <w:lang w:val="en-US"/>
        </w:rPr>
        <w:tab/>
        <w:t>Pre-conditions</w:t>
      </w:r>
      <w:bookmarkEnd w:id="818"/>
    </w:p>
    <w:p w14:paraId="43A93413" w14:textId="77777777" w:rsidR="0036139C" w:rsidRDefault="0036139C" w:rsidP="0036139C">
      <w:pPr>
        <w:rPr>
          <w:lang w:val="en-US"/>
        </w:rPr>
      </w:pPr>
      <w:r>
        <w:rPr>
          <w:lang w:val="en-US"/>
        </w:rPr>
        <w:t>Both communicating parties AeCha, Bharathi and Carlos have a mobile subscription with PLMNs Absolute Telecom (PLMN A) and Benefit Wireless (PLMN B) and Celestial Cellular (PLMN C).</w:t>
      </w:r>
    </w:p>
    <w:p w14:paraId="4D3F9039" w14:textId="77777777" w:rsidR="0036139C" w:rsidRDefault="0036139C" w:rsidP="0036139C">
      <w:pPr>
        <w:rPr>
          <w:lang w:val="en-US"/>
        </w:rPr>
      </w:pPr>
      <w:r>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p>
    <w:p w14:paraId="1A8CB3F3" w14:textId="46F5E4C0" w:rsidR="0036139C" w:rsidRDefault="0036139C" w:rsidP="0036139C">
      <w:pPr>
        <w:pStyle w:val="Heading3"/>
        <w:rPr>
          <w:noProof/>
          <w:lang w:val="en-US"/>
        </w:rPr>
      </w:pPr>
      <w:bookmarkStart w:id="819" w:name="_Toc129348981"/>
      <w:r>
        <w:rPr>
          <w:noProof/>
          <w:lang w:val="en-US"/>
        </w:rPr>
        <w:t>5.26.3</w:t>
      </w:r>
      <w:r>
        <w:rPr>
          <w:noProof/>
          <w:lang w:val="en-US"/>
        </w:rPr>
        <w:tab/>
        <w:t>Service Flows</w:t>
      </w:r>
      <w:bookmarkEnd w:id="819"/>
    </w:p>
    <w:p w14:paraId="22E03191" w14:textId="77777777" w:rsidR="0036139C" w:rsidRPr="00FD02BA" w:rsidRDefault="0036139C" w:rsidP="0036139C">
      <w:pPr>
        <w:rPr>
          <w:b/>
        </w:rPr>
      </w:pPr>
      <w:r w:rsidRPr="00FD02BA">
        <w:rPr>
          <w:b/>
        </w:rPr>
        <w:t>Scenario 1: IMS 3D Avatar Call between two callers employing accessibility features</w:t>
      </w:r>
      <w:r>
        <w:rPr>
          <w:b/>
        </w:rPr>
        <w:t xml:space="preserve"> and translation</w:t>
      </w:r>
    </w:p>
    <w:p w14:paraId="0DDA5BAC" w14:textId="77777777" w:rsidR="0036139C" w:rsidRDefault="0036139C" w:rsidP="0036139C">
      <w:r>
        <w:t>AeCha calls Bharati. AeCha and Bharati use IMS 3D Avatar Call to communicate through sign language.</w:t>
      </w:r>
    </w:p>
    <w:p w14:paraId="0CFBA0B7" w14:textId="77777777" w:rsidR="0036139C" w:rsidRDefault="0036139C" w:rsidP="0036139C">
      <w:r>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p>
    <w:p w14:paraId="2C514E0B" w14:textId="77777777" w:rsidR="0036139C" w:rsidRDefault="0036139C" w:rsidP="0036139C">
      <w:r>
        <w:t>There are a set of services available in the communication channel between AeCha and Bharathi that enable the two of them can communicate.</w:t>
      </w:r>
    </w:p>
    <w:p w14:paraId="462BD35D" w14:textId="77777777" w:rsidR="0036139C" w:rsidRDefault="0036139C" w:rsidP="0036139C">
      <w:r>
        <w:rPr>
          <w:noProof/>
          <w:lang w:val="en-US" w:eastAsia="ko-KR"/>
        </w:rPr>
        <w:drawing>
          <wp:inline distT="0" distB="0" distL="0" distR="0" wp14:anchorId="26506AD7" wp14:editId="761F8E8C">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p>
    <w:p w14:paraId="1A5868AF" w14:textId="4EBEA566" w:rsidR="0036139C" w:rsidRDefault="0036139C" w:rsidP="0036139C">
      <w:pPr>
        <w:pStyle w:val="TF"/>
      </w:pPr>
      <w:r>
        <w:t>Figure 5.26.3-1: IMS Avatar Call with Services for Signage to Text and Text Translation</w:t>
      </w:r>
    </w:p>
    <w:p w14:paraId="4CB4C981" w14:textId="77777777" w:rsidR="0036139C" w:rsidRDefault="0036139C" w:rsidP="0036139C">
      <w:r>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p>
    <w:p w14:paraId="4EA34217" w14:textId="77777777" w:rsidR="0036139C" w:rsidRDefault="0036139C" w:rsidP="0036139C">
      <w:r>
        <w:t>It is acknowledged that the translation services included in this use case are not exact, however the possibility to communicate directly using signage, and even with the avatar of the corresponding party could be quite valuable.</w:t>
      </w:r>
    </w:p>
    <w:p w14:paraId="682B393B" w14:textId="77777777" w:rsidR="0036139C" w:rsidRDefault="0036139C" w:rsidP="0036139C">
      <w:r>
        <w:t>The avatars seen by AeCha and Bharathi are a representation of the other party, as sufficient information is exchanged by the 5G system to enable the transcoders that produce the avatar codec in PLMN A and PLMN B to do so.</w:t>
      </w:r>
    </w:p>
    <w:p w14:paraId="5D3F7435" w14:textId="77777777" w:rsidR="0036139C" w:rsidRDefault="0036139C" w:rsidP="0036139C">
      <w:pPr>
        <w:rPr>
          <w:b/>
        </w:rPr>
      </w:pPr>
      <w:r w:rsidRPr="00FD02BA">
        <w:rPr>
          <w:b/>
        </w:rPr>
        <w:t xml:space="preserve">Scenario 2: IMS 3D Avatar Call </w:t>
      </w:r>
      <w:r>
        <w:rPr>
          <w:b/>
        </w:rPr>
        <w:t>and Audio between</w:t>
      </w:r>
      <w:r w:rsidRPr="00FD02BA">
        <w:rPr>
          <w:b/>
        </w:rPr>
        <w:t xml:space="preserve"> two callers</w:t>
      </w:r>
      <w:r>
        <w:rPr>
          <w:b/>
        </w:rPr>
        <w:t>, with accessibility enhancements</w:t>
      </w:r>
    </w:p>
    <w:p w14:paraId="665A050B" w14:textId="77777777" w:rsidR="0036139C" w:rsidRDefault="0036139C" w:rsidP="0036139C">
      <w:pPr>
        <w:rPr>
          <w:b/>
        </w:rPr>
      </w:pPr>
      <w:r>
        <w:rPr>
          <w:b/>
          <w:noProof/>
          <w:lang w:val="en-US" w:eastAsia="ko-KR"/>
        </w:rPr>
        <w:lastRenderedPageBreak/>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p>
    <w:p w14:paraId="26807780" w14:textId="7BC8DBFC" w:rsidR="0036139C" w:rsidRDefault="0036139C" w:rsidP="0036139C">
      <w:pPr>
        <w:pStyle w:val="TF"/>
      </w:pPr>
      <w:r>
        <w:t>Figure 5.26.3-2: IMS Avatar Call with Services for Signage to Text and Text to Voice</w:t>
      </w:r>
    </w:p>
    <w:p w14:paraId="297530AF" w14:textId="77777777" w:rsidR="0036139C" w:rsidRDefault="0036139C" w:rsidP="0036139C">
      <w:r>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p>
    <w:p w14:paraId="0FD9727C" w14:textId="77777777" w:rsidR="0036139C" w:rsidRPr="00156356" w:rsidRDefault="0036139C" w:rsidP="0036139C">
      <w:r>
        <w:t xml:space="preserve">Bharathi signs, and this is captured in an Avatar codec that identifies her gestures, facial expression and movements. This is converted to English text in a transcoder function in PLMN B. The English text is sent as media to PLMN C, where a transcoder converts the text to speech. This speech is transported as audio media to Carlos, who hears a synthesized voice expressing the communication that Bharathi signed. </w:t>
      </w:r>
    </w:p>
    <w:p w14:paraId="2409A869" w14:textId="77777777" w:rsidR="0036139C" w:rsidRDefault="0036139C" w:rsidP="0036139C">
      <w:pPr>
        <w:rPr>
          <w:b/>
        </w:rPr>
      </w:pPr>
      <w:r w:rsidRPr="00FD02BA">
        <w:rPr>
          <w:b/>
        </w:rPr>
        <w:t xml:space="preserve">Scenario </w:t>
      </w:r>
      <w:r>
        <w:rPr>
          <w:b/>
        </w:rPr>
        <w:t>3</w:t>
      </w:r>
      <w:r w:rsidRPr="00FD02BA">
        <w:rPr>
          <w:b/>
        </w:rPr>
        <w:t xml:space="preserve">: IMS 3D Avatar Call </w:t>
      </w:r>
      <w:r>
        <w:rPr>
          <w:b/>
        </w:rPr>
        <w:t xml:space="preserve">and GTT </w:t>
      </w:r>
      <w:r w:rsidRPr="00FD02BA">
        <w:rPr>
          <w:b/>
        </w:rPr>
        <w:t>between two callers</w:t>
      </w:r>
      <w:r>
        <w:rPr>
          <w:b/>
        </w:rPr>
        <w:t>, with accessibility enhancements</w:t>
      </w:r>
    </w:p>
    <w:p w14:paraId="218E81D0" w14:textId="77777777" w:rsidR="0036139C" w:rsidRDefault="0036139C" w:rsidP="0036139C">
      <w:pPr>
        <w:rPr>
          <w:b/>
        </w:rPr>
      </w:pPr>
    </w:p>
    <w:p w14:paraId="7316CED8" w14:textId="77777777" w:rsidR="0036139C" w:rsidRDefault="0036139C" w:rsidP="0036139C">
      <w:pPr>
        <w:rPr>
          <w:b/>
        </w:rPr>
      </w:pPr>
      <w:r>
        <w:rPr>
          <w:b/>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p>
    <w:p w14:paraId="4D0A1CD8" w14:textId="75264298" w:rsidR="0036139C" w:rsidRDefault="0036139C" w:rsidP="0036139C">
      <w:pPr>
        <w:pStyle w:val="TF"/>
      </w:pPr>
      <w:r>
        <w:t>Figure 5.26.3-3: IMS Avatar Call with Services for Signage to Text and Text to Voice</w:t>
      </w:r>
    </w:p>
    <w:p w14:paraId="1801655C" w14:textId="77777777" w:rsidR="0036139C" w:rsidRDefault="0036139C" w:rsidP="0036139C">
      <w:r>
        <w:t>In this scenario, Carlos uses a GTT terminal to supply GTT media uplink. This media is converted in a transcoder to avatar codec representing signing in Indian sign language to Bharathi.</w:t>
      </w:r>
      <w:r w:rsidRPr="0019700B">
        <w:t xml:space="preserve"> </w:t>
      </w:r>
      <w:r>
        <w:t>The avatar is not a representation of Carlos as there are no sensors capturing Carlos, unless there is a means to configure the transcoder in PLMN B with the avatar information corresponding to Carlos' appearance. This is out of scope of this use case.</w:t>
      </w:r>
    </w:p>
    <w:p w14:paraId="089A3A90" w14:textId="77777777" w:rsidR="0036139C" w:rsidRPr="0019700B" w:rsidRDefault="0036139C" w:rsidP="0036139C">
      <w:r>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p>
    <w:p w14:paraId="1FC56C5F" w14:textId="58DE8A8C" w:rsidR="0036139C" w:rsidRDefault="0036139C" w:rsidP="0036139C">
      <w:pPr>
        <w:pStyle w:val="Heading3"/>
        <w:rPr>
          <w:noProof/>
          <w:lang w:val="en-US"/>
        </w:rPr>
      </w:pPr>
      <w:bookmarkStart w:id="820" w:name="_Toc129348982"/>
      <w:r>
        <w:rPr>
          <w:noProof/>
          <w:lang w:val="en-US"/>
        </w:rPr>
        <w:t>5.26.4</w:t>
      </w:r>
      <w:r>
        <w:rPr>
          <w:noProof/>
          <w:lang w:val="en-US"/>
        </w:rPr>
        <w:tab/>
        <w:t>Post-conditions</w:t>
      </w:r>
      <w:bookmarkEnd w:id="820"/>
    </w:p>
    <w:p w14:paraId="73DB4BFB" w14:textId="77777777" w:rsidR="0036139C" w:rsidRPr="00B44A81" w:rsidRDefault="0036139C" w:rsidP="0036139C">
      <w:r>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p>
    <w:p w14:paraId="3EFEC35C" w14:textId="74F9113A" w:rsidR="0036139C" w:rsidRDefault="0036139C" w:rsidP="0036139C">
      <w:pPr>
        <w:pStyle w:val="Heading3"/>
        <w:rPr>
          <w:noProof/>
          <w:lang w:val="en-US"/>
        </w:rPr>
      </w:pPr>
      <w:bookmarkStart w:id="821" w:name="_Toc129348983"/>
      <w:r>
        <w:rPr>
          <w:noProof/>
          <w:lang w:val="en-US"/>
        </w:rPr>
        <w:t>5.26.5</w:t>
      </w:r>
      <w:r>
        <w:rPr>
          <w:noProof/>
          <w:lang w:val="en-US"/>
        </w:rPr>
        <w:tab/>
        <w:t>Existing feature partially or fully covering use case functionality</w:t>
      </w:r>
      <w:bookmarkEnd w:id="821"/>
    </w:p>
    <w:p w14:paraId="4E997EE8" w14:textId="77777777" w:rsidR="0036139C" w:rsidRDefault="0036139C" w:rsidP="0036139C">
      <w:pPr>
        <w:rPr>
          <w:lang w:val="en-US"/>
        </w:rPr>
      </w:pPr>
      <w:r>
        <w:rPr>
          <w:lang w:val="en-US"/>
        </w:rPr>
        <w:t xml:space="preserve">The 5G system supports IMS which is able to handle diverse media, establish calls and support media codec transcoding services. </w:t>
      </w:r>
    </w:p>
    <w:p w14:paraId="71A665FE" w14:textId="77777777" w:rsidR="0036139C" w:rsidRPr="00B44A81" w:rsidRDefault="0036139C" w:rsidP="0036139C">
      <w:r>
        <w:rPr>
          <w:lang w:val="en-US"/>
        </w:rPr>
        <w:t>The 5G system supports GTT.</w:t>
      </w:r>
    </w:p>
    <w:p w14:paraId="17A3A7B4" w14:textId="471100FF" w:rsidR="0036139C" w:rsidRDefault="0036139C" w:rsidP="0036139C">
      <w:pPr>
        <w:pStyle w:val="Heading3"/>
        <w:rPr>
          <w:noProof/>
          <w:lang w:val="en-US"/>
        </w:rPr>
      </w:pPr>
      <w:bookmarkStart w:id="822" w:name="_Toc129348984"/>
      <w:r>
        <w:rPr>
          <w:noProof/>
          <w:lang w:val="en-US"/>
        </w:rPr>
        <w:t>5.26.6</w:t>
      </w:r>
      <w:r>
        <w:rPr>
          <w:noProof/>
          <w:lang w:val="en-US"/>
        </w:rPr>
        <w:tab/>
        <w:t>Potential New Requirements</w:t>
      </w:r>
      <w:bookmarkEnd w:id="822"/>
    </w:p>
    <w:p w14:paraId="7C65638D" w14:textId="336B563B" w:rsidR="0036139C" w:rsidRDefault="0036139C" w:rsidP="0036139C">
      <w:pPr>
        <w:rPr>
          <w:lang w:val="en-US"/>
        </w:rPr>
      </w:pPr>
      <w:r>
        <w:rPr>
          <w:lang w:val="en-US"/>
        </w:rPr>
        <w:t>[P.R.-5.26.6-1] The 5G system shall support the encoding of sensor data capturing the facial expression and movement and gestures of a person, in a standard form, such that as part of the avatar encoding.</w:t>
      </w:r>
    </w:p>
    <w:p w14:paraId="58A91D25" w14:textId="72CBB03A" w:rsidR="0036139C" w:rsidRDefault="0036139C" w:rsidP="0036139C">
      <w:pPr>
        <w:rPr>
          <w:lang w:val="en-US"/>
        </w:rPr>
      </w:pPr>
      <w:r>
        <w:rPr>
          <w:lang w:val="en-US"/>
        </w:rPr>
        <w:lastRenderedPageBreak/>
        <w:t>[P.R.-5.26.6-2] The 5G system shall support a set of transcoders from and to avatar representations e.g. between text, speech and avatar encoding.</w:t>
      </w:r>
    </w:p>
    <w:p w14:paraId="6ACFF745" w14:textId="57B8AAF0" w:rsidR="0036139C" w:rsidRDefault="0036139C" w:rsidP="0036139C">
      <w:pPr>
        <w:rPr>
          <w:lang w:val="en-US"/>
        </w:rPr>
      </w:pPr>
      <w:r>
        <w:rPr>
          <w:lang w:val="en-US"/>
        </w:rPr>
        <w:t>[P.R-5.26.6-3] The 5G system shall support the avatar transcoding functionality to control the appearance of the avatar based on the preferences of its associated user</w:t>
      </w:r>
      <w:r w:rsidR="00BB0C4B">
        <w:rPr>
          <w:lang w:val="en-US"/>
        </w:rPr>
        <w:t xml:space="preserve">. </w:t>
      </w:r>
      <w:r>
        <w:rPr>
          <w:lang w:val="en-US"/>
        </w:rPr>
        <w:t>Examples of the controlled appearance could be for the avatar to express behavior, movement, affect, emotions, etc.</w:t>
      </w:r>
    </w:p>
    <w:p w14:paraId="474E024F" w14:textId="504F94D3" w:rsidR="0036139C" w:rsidRDefault="0036139C" w:rsidP="0036139C">
      <w:pPr>
        <w:rPr>
          <w:lang w:val="en-US"/>
        </w:rPr>
      </w:pPr>
      <w:r>
        <w:rPr>
          <w:lang w:val="en-US"/>
        </w:rPr>
        <w:t xml:space="preserve">[P.R.-5.26.6-4] The 5G system shall support a set of transcoders to facilitate accessibility of avatar representation from and to GTT to control the appearance of the encoded avatar. </w:t>
      </w:r>
    </w:p>
    <w:p w14:paraId="16BB6E70" w14:textId="6A9E66E4" w:rsidR="0036139C" w:rsidRPr="00014AD0" w:rsidRDefault="0036139C" w:rsidP="0036139C">
      <w:r w:rsidRPr="00014AD0">
        <w:t>[P.R.-5.</w:t>
      </w:r>
      <w:r>
        <w:t>26</w:t>
      </w:r>
      <w:r w:rsidRPr="00014AD0">
        <w:t>.6-</w:t>
      </w:r>
      <w:r>
        <w:t>5</w:t>
      </w:r>
      <w:r w:rsidRPr="00014AD0">
        <w:t>] The 5G system shall be able to collect charging information for transcoding services associated with IMS-based avatar call.</w:t>
      </w:r>
    </w:p>
    <w:p w14:paraId="46361C13" w14:textId="1DE2DE43" w:rsidR="009E2700" w:rsidRDefault="009E2700" w:rsidP="009E2700">
      <w:pPr>
        <w:keepNext/>
        <w:keepLines/>
        <w:overflowPunct w:val="0"/>
        <w:autoSpaceDE w:val="0"/>
        <w:autoSpaceDN w:val="0"/>
        <w:adjustRightInd w:val="0"/>
        <w:spacing w:before="180"/>
        <w:ind w:left="1134" w:hanging="1134"/>
        <w:textAlignment w:val="baseline"/>
        <w:outlineLvl w:val="1"/>
        <w:rPr>
          <w:rFonts w:ascii="Arial" w:eastAsia="DengXian" w:hAnsi="Arial"/>
          <w:sz w:val="32"/>
        </w:rPr>
      </w:pPr>
      <w:r>
        <w:rPr>
          <w:rFonts w:ascii="Arial" w:eastAsia="DengXian" w:hAnsi="Arial"/>
          <w:sz w:val="32"/>
        </w:rPr>
        <w:t>5.27</w:t>
      </w:r>
      <w:r>
        <w:rPr>
          <w:rFonts w:ascii="Arial" w:eastAsia="DengXian" w:hAnsi="Arial"/>
          <w:sz w:val="32"/>
        </w:rPr>
        <w:tab/>
        <w:t>Use case of Localized Mobile Metaverse Overload</w:t>
      </w:r>
    </w:p>
    <w:p w14:paraId="24DFCEB5" w14:textId="1B650E13" w:rsidR="009E270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zh-CN"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.1</w:t>
      </w:r>
      <w:r>
        <w:rPr>
          <w:rFonts w:ascii="Arial" w:hAnsi="Arial"/>
          <w:sz w:val="28"/>
          <w:lang w:val="zh-CN" w:eastAsia="zh-CN"/>
        </w:rPr>
        <w:tab/>
        <w:t>Description</w:t>
      </w:r>
    </w:p>
    <w:p w14:paraId="3909CC5F" w14:textId="77777777" w:rsidR="009E2700" w:rsidRDefault="009E2700" w:rsidP="009E2700">
      <w:r>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p>
    <w:p w14:paraId="47F23174" w14:textId="77777777" w:rsidR="009E2700" w:rsidRDefault="009E2700" w:rsidP="009E2700">
      <w:pPr>
        <w:rPr>
          <w:lang w:val="en-US" w:eastAsia="zh-CN"/>
        </w:rPr>
      </w:pPr>
      <w:r>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p>
    <w:p w14:paraId="315FF9EC" w14:textId="77777777" w:rsidR="009E2700" w:rsidRDefault="009E2700" w:rsidP="009E2700">
      <w:pPr>
        <w:jc w:val="center"/>
      </w:pPr>
      <w:r>
        <w:rPr>
          <w:noProof/>
          <w:lang w:val="en-US" w:eastAsia="ko-KR"/>
        </w:rPr>
        <w:drawing>
          <wp:inline distT="0" distB="0" distL="0" distR="0" wp14:anchorId="260B9724" wp14:editId="25B204F0">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p>
    <w:p w14:paraId="4A0390DA" w14:textId="35EA31E5" w:rsidR="009E2700" w:rsidRPr="00F00C60" w:rsidRDefault="009E2700" w:rsidP="009E2700">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5.27.1-1: A theme park that offers localized metaverse services</w:t>
      </w:r>
    </w:p>
    <w:p w14:paraId="05D8C4EE" w14:textId="77777777" w:rsidR="009E2700" w:rsidRDefault="009E2700" w:rsidP="009E2700">
      <w:pPr>
        <w:rPr>
          <w:lang w:val="en-US" w:eastAsia="zh-CN"/>
        </w:rPr>
      </w:pPr>
      <w:r>
        <w:rPr>
          <w:lang w:val="en-US" w:eastAsia="zh-CN"/>
        </w:rPr>
        <w:t xml:space="preserve">Visitors can select the type of experience they wish. If they do not buy the </w:t>
      </w:r>
      <w:r>
        <w:rPr>
          <w:b/>
          <w:lang w:val="en-US" w:eastAsia="zh-CN"/>
        </w:rPr>
        <w:t>premium</w:t>
      </w:r>
      <w:r>
        <w:rPr>
          <w:lang w:val="en-US" w:eastAsia="zh-CN"/>
        </w:rPr>
        <w:t xml:space="preserve"> </w:t>
      </w:r>
      <w:r w:rsidRPr="0056493E">
        <w:rPr>
          <w:b/>
          <w:lang w:val="en-US" w:eastAsia="zh-CN"/>
        </w:rPr>
        <w:t>content</w:t>
      </w:r>
      <w:r>
        <w:rPr>
          <w:lang w:val="en-US" w:eastAsia="zh-CN"/>
        </w:rPr>
        <w:t xml:space="preserve"> they can still enjoy the 'brick and mortar' rides, and </w:t>
      </w:r>
      <w:r w:rsidRPr="00DD7FE7">
        <w:rPr>
          <w:i/>
          <w:lang w:val="en-US" w:eastAsia="zh-CN"/>
        </w:rPr>
        <w:t>conditionally</w:t>
      </w:r>
      <w:r>
        <w:rPr>
          <w:lang w:val="en-US" w:eastAsia="zh-CN"/>
        </w:rPr>
        <w:t xml:space="preserve"> (that is, if there is no congestion,) also the premium content. Paid premium users (i.e. users who have purchased tickets to experience special augmented content) can enjoy the premium content </w:t>
      </w:r>
      <w:r w:rsidRPr="00DD7FE7">
        <w:rPr>
          <w:i/>
          <w:lang w:val="en-US" w:eastAsia="zh-CN"/>
        </w:rPr>
        <w:t>at any time</w:t>
      </w:r>
      <w:r>
        <w:rPr>
          <w:lang w:val="en-US" w:eastAsia="zh-CN"/>
        </w:rPr>
        <w:t xml:space="preserve">, even if there is congestion. </w:t>
      </w:r>
    </w:p>
    <w:p w14:paraId="680787BF" w14:textId="77777777" w:rsidR="009E2700" w:rsidRDefault="009E2700" w:rsidP="009E2700">
      <w:pPr>
        <w:pStyle w:val="NO"/>
        <w:rPr>
          <w:lang w:val="en-US" w:eastAsia="zh-CN"/>
        </w:rPr>
      </w:pPr>
      <w:r>
        <w:rPr>
          <w:lang w:val="en-US" w:eastAsia="zh-CN"/>
        </w:rPr>
        <w:t xml:space="preserve">NOTE: </w:t>
      </w:r>
      <w:r>
        <w:rPr>
          <w:lang w:val="en-US" w:eastAsia="zh-CN"/>
        </w:rPr>
        <w:tab/>
        <w:t>This aspect of the use case is not further developed. It is assumed that the support of premium content can be supported in different ways using existing mechanisms.</w:t>
      </w:r>
    </w:p>
    <w:p w14:paraId="03EF8774" w14:textId="77777777" w:rsidR="009E2700" w:rsidRDefault="009E2700" w:rsidP="009E2700">
      <w:pPr>
        <w:rPr>
          <w:lang w:val="en-US" w:eastAsia="zh-CN"/>
        </w:rPr>
      </w:pPr>
      <w:r>
        <w:rPr>
          <w:lang w:val="en-US" w:eastAsia="zh-CN"/>
        </w:rPr>
        <w:t xml:space="preserve">There is </w:t>
      </w:r>
      <w:r w:rsidRPr="00F00C60">
        <w:rPr>
          <w:b/>
          <w:lang w:val="en-US" w:eastAsia="zh-CN"/>
        </w:rPr>
        <w:t>general content</w:t>
      </w:r>
      <w:r>
        <w:rPr>
          <w:lang w:val="en-US" w:eastAsia="zh-CN"/>
        </w:rPr>
        <w:t xml:space="preserve"> that is provided to all visitors, for example, AR public safety messages and announcements. This class of content needs to be delivered very efficiently so it does not produce congestion, but it is not highly interactive or personalized for the specific viewer. This content still perfectly fits the context in which it is displayed, e.g. at the entrance to buildings or along a pathway.</w:t>
      </w:r>
    </w:p>
    <w:p w14:paraId="172C112F" w14:textId="77777777" w:rsidR="009E2700" w:rsidRDefault="009E2700" w:rsidP="009E2700">
      <w:r>
        <w:t>In a major amusement park in 2019, there were an average of 119,000 visitors a day. The park has 2.023 km</w:t>
      </w:r>
      <w:r w:rsidRPr="009C0DB0">
        <w:rPr>
          <w:vertAlign w:val="superscript"/>
        </w:rPr>
        <w:t>2</w:t>
      </w:r>
      <w:r>
        <w:rPr>
          <w:vertAlign w:val="superscript"/>
        </w:rPr>
        <w:t xml:space="preserve"> </w:t>
      </w:r>
      <w:r>
        <w:t>surface area. The resulting user density is 58,824 visitors per km</w:t>
      </w:r>
      <w:r w:rsidRPr="009C0DB0">
        <w:rPr>
          <w:vertAlign w:val="superscript"/>
        </w:rPr>
        <w:t>2</w:t>
      </w:r>
      <w:r>
        <w:t xml:space="preserve">. </w:t>
      </w:r>
    </w:p>
    <w:p w14:paraId="109BF9B7" w14:textId="77777777" w:rsidR="009E2700" w:rsidRDefault="009E2700" w:rsidP="009E2700">
      <w:r>
        <w:lastRenderedPageBreak/>
        <w:t>This use case considers how the 5GS can reasonably provide localized mobile metaverse services (AR that fits the location) even in high user density conditions. We will consider three aspects.</w:t>
      </w:r>
    </w:p>
    <w:p w14:paraId="4AC79974" w14:textId="77777777" w:rsidR="009E2700" w:rsidRPr="009C0DB0" w:rsidRDefault="009E2700" w:rsidP="009E2700">
      <w:pPr>
        <w:pStyle w:val="B1"/>
      </w:pPr>
      <w:r>
        <w:t>-</w:t>
      </w:r>
      <w:r>
        <w:tab/>
        <w:t>Support for AR content communicated by mass distribution</w:t>
      </w:r>
    </w:p>
    <w:p w14:paraId="6656C4EA" w14:textId="77777777" w:rsidR="009E2700" w:rsidRDefault="009E2700" w:rsidP="009E2700">
      <w:r>
        <w:t>Attributions for Figure 5.X.1-1.</w:t>
      </w:r>
    </w:p>
    <w:tbl>
      <w:tblPr>
        <w:tblStyle w:val="TableGrid"/>
        <w:tblW w:w="0" w:type="auto"/>
        <w:tblLook w:val="04A0" w:firstRow="1" w:lastRow="0" w:firstColumn="1" w:lastColumn="0" w:noHBand="0" w:noVBand="1"/>
      </w:tblPr>
      <w:tblGrid>
        <w:gridCol w:w="9631"/>
      </w:tblGrid>
      <w:tr w:rsidR="009E2700" w14:paraId="1A7DAD71" w14:textId="77777777" w:rsidTr="00847881">
        <w:tc>
          <w:tcPr>
            <w:tcW w:w="9631" w:type="dxa"/>
          </w:tcPr>
          <w:p w14:paraId="29CD33AE" w14:textId="77777777" w:rsidR="009E2700" w:rsidRDefault="009E2700" w:rsidP="00847881">
            <w:r>
              <w:t>The amusement park icon is available given creative commons license from thenounproject.com:</w:t>
            </w:r>
          </w:p>
          <w:p w14:paraId="4044588D" w14:textId="77777777" w:rsidR="009E2700" w:rsidRDefault="009E2700" w:rsidP="00847881">
            <w:pPr>
              <w:pStyle w:val="B1"/>
            </w:pPr>
            <w:r>
              <w:tab/>
              <w:t>Amusement park - Created by Lars Meiertoberens from Noun Project</w:t>
            </w:r>
            <w:r>
              <w:br/>
              <w:t>AR User, per creative commons.</w:t>
            </w:r>
          </w:p>
          <w:p w14:paraId="1905F7DC" w14:textId="77777777" w:rsidR="009E2700" w:rsidRDefault="009E2700" w:rsidP="00847881">
            <w:r>
              <w:t>The amusement park image is available at:</w:t>
            </w:r>
          </w:p>
          <w:p w14:paraId="15027636" w14:textId="1DF0F491" w:rsidR="009E2700" w:rsidRDefault="009E2700" w:rsidP="00847881">
            <w:pPr>
              <w:pStyle w:val="B1"/>
            </w:pPr>
            <w:r>
              <w:tab/>
              <w:t xml:space="preserve">Amusement park image - </w:t>
            </w:r>
            <w:hyperlink r:id="rId61" w:anchor="/media/File:Parque_Salitre.JPG" w:history="1">
              <w:r>
                <w:rPr>
                  <w:rStyle w:val="Hyperlink"/>
                </w:rPr>
                <w:t>Parque Salitre - Amusement park - Wikipedia</w:t>
              </w:r>
            </w:hyperlink>
            <w:r>
              <w:t xml:space="preserve">: </w:t>
            </w:r>
            <w:r w:rsidRPr="00C95FA0">
              <w:t>https://en.wikipedia.org/wiki/Amusement_park#/media/File:Parque_Salitre.JPG</w:t>
            </w:r>
            <w:r>
              <w:t xml:space="preserve"> as per creative commons license.</w:t>
            </w:r>
          </w:p>
        </w:tc>
      </w:tr>
    </w:tbl>
    <w:p w14:paraId="05310661" w14:textId="5A39BE27" w:rsidR="009E2700" w:rsidRPr="00F00C6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en-US"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.2</w:t>
      </w:r>
      <w:r>
        <w:rPr>
          <w:rFonts w:ascii="Arial" w:hAnsi="Arial"/>
          <w:sz w:val="28"/>
          <w:lang w:val="zh-CN" w:eastAsia="zh-CN"/>
        </w:rPr>
        <w:tab/>
        <w:t>Pre-conditions</w:t>
      </w:r>
    </w:p>
    <w:p w14:paraId="44CE74D4" w14:textId="77777777" w:rsidR="009E2700" w:rsidRDefault="009E2700" w:rsidP="009E2700">
      <w:pPr>
        <w:rPr>
          <w:lang w:val="en-US" w:eastAsia="zh-CN"/>
        </w:rPr>
      </w:pPr>
      <w:r>
        <w:rPr>
          <w:lang w:val="en-US" w:eastAsia="zh-CN"/>
        </w:rPr>
        <w:t xml:space="preserve">Ajay and Vijay also have subscriptions with the operator to receive XR multimedia communication service. They both have a mobile subscription to the local operator, Salvo Net. </w:t>
      </w:r>
    </w:p>
    <w:p w14:paraId="3F64CEB2" w14:textId="77777777" w:rsidR="009E2700" w:rsidRDefault="009E2700" w:rsidP="009E2700">
      <w:pPr>
        <w:rPr>
          <w:lang w:val="en-US" w:eastAsia="zh-CN"/>
        </w:rPr>
      </w:pPr>
      <w:r>
        <w:rPr>
          <w:lang w:val="en-US" w:eastAsia="zh-CN"/>
        </w:rPr>
        <w:t>Ajay has a premium ticket to the amusement park. Vijay has a normal ticket.</w:t>
      </w:r>
    </w:p>
    <w:p w14:paraId="195A48CD" w14:textId="77777777" w:rsidR="009E2700" w:rsidRDefault="009E2700" w:rsidP="009E2700">
      <w:pPr>
        <w:rPr>
          <w:lang w:val="en-US" w:eastAsia="zh-CN"/>
        </w:rPr>
      </w:pPr>
      <w:r>
        <w:rPr>
          <w:lang w:val="en-US" w:eastAsia="zh-CN"/>
        </w:rPr>
        <w:t xml:space="preserve">Dream Park offers mobile metaverse services to the park visitors by means of communication services from Salvo Net. They have arranged a specific network slice to suit their localized mobile metaverse services. </w:t>
      </w:r>
    </w:p>
    <w:p w14:paraId="37A7948C" w14:textId="77777777" w:rsidR="009E2700" w:rsidRDefault="009E2700" w:rsidP="009E2700">
      <w:pPr>
        <w:rPr>
          <w:lang w:val="en-US" w:eastAsia="zh-CN"/>
        </w:rPr>
      </w:pPr>
      <w:r>
        <w:rPr>
          <w:lang w:val="en-US" w:eastAsia="zh-CN"/>
        </w:rPr>
        <w:t xml:space="preserve">In this use case we do not assume that all content is 'all or nothing', that is, either one buys a premium ticket and gets the content, or one does not get any premium content at all. If there is </w:t>
      </w:r>
      <w:r w:rsidRPr="006E713F">
        <w:rPr>
          <w:i/>
          <w:lang w:val="en-US" w:eastAsia="zh-CN"/>
        </w:rPr>
        <w:t>sufficient</w:t>
      </w:r>
      <w:r>
        <w:rPr>
          <w:lang w:val="en-US" w:eastAsia="zh-CN"/>
        </w:rPr>
        <w:t xml:space="preserve"> </w:t>
      </w:r>
      <w:r>
        <w:rPr>
          <w:i/>
          <w:lang w:val="en-US" w:eastAsia="zh-CN"/>
        </w:rPr>
        <w:t>capacity</w:t>
      </w:r>
      <w:r>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p>
    <w:p w14:paraId="32FAA1EA" w14:textId="245003A7" w:rsidR="009E270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zh-CN"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.3</w:t>
      </w:r>
      <w:r>
        <w:rPr>
          <w:rFonts w:ascii="Arial" w:hAnsi="Arial"/>
          <w:sz w:val="28"/>
          <w:lang w:val="zh-CN" w:eastAsia="zh-CN"/>
        </w:rPr>
        <w:tab/>
        <w:t>Service Flows</w:t>
      </w:r>
      <w:r>
        <w:rPr>
          <w:rFonts w:ascii="Arial" w:hAnsi="Arial" w:hint="eastAsia"/>
          <w:sz w:val="28"/>
          <w:lang w:val="zh-CN" w:eastAsia="zh-CN"/>
        </w:rPr>
        <w:t xml:space="preserve"> </w:t>
      </w:r>
    </w:p>
    <w:p w14:paraId="54226CCB" w14:textId="77777777" w:rsidR="009E2700" w:rsidRPr="00673934" w:rsidRDefault="009E2700" w:rsidP="009E2700">
      <w:pPr>
        <w:rPr>
          <w:b/>
        </w:rPr>
      </w:pPr>
      <w:r w:rsidRPr="00673934">
        <w:rPr>
          <w:b/>
        </w:rPr>
        <w:t>Support for mass distribution of AR content</w:t>
      </w:r>
    </w:p>
    <w:p w14:paraId="47B478F8" w14:textId="77777777" w:rsidR="009E2700" w:rsidRDefault="009E2700" w:rsidP="009E2700">
      <w:pPr>
        <w:pStyle w:val="B1"/>
      </w:pPr>
      <w:r>
        <w:t>3.1</w:t>
      </w:r>
      <w:r>
        <w:tab/>
        <w:t>The amusement park network slice is 'congested'</w:t>
      </w:r>
      <w:r w:rsidRPr="00673934">
        <w:t xml:space="preserve"> </w:t>
      </w:r>
      <w:r>
        <w:t>and there is limited access to premium content. Still, in any case there is 'general content' that must be delivered to all visitors. This includes public safety announcement, so Dream Park considers the delivery of general content to park visitors crucial to support at all times.</w:t>
      </w:r>
    </w:p>
    <w:p w14:paraId="71919809" w14:textId="77777777" w:rsidR="009E2700" w:rsidRDefault="009E2700" w:rsidP="009E2700">
      <w:pPr>
        <w:pStyle w:val="B1"/>
      </w:pPr>
      <w:r>
        <w:t>3.2</w:t>
      </w:r>
      <w:r>
        <w:tab/>
        <w:t>The amusement park's mobile metaverse service requests exposed functionality of Salvo Net to deliver AR content to all visitors by means of efficient multicast or broadcast transmission, even though the density of visitors is very high (e.g. 60,000 per km</w:t>
      </w:r>
      <w:r w:rsidRPr="002E32C1">
        <w:rPr>
          <w:vertAlign w:val="superscript"/>
        </w:rPr>
        <w:t>2</w:t>
      </w:r>
      <w:r>
        <w:t>).</w:t>
      </w:r>
    </w:p>
    <w:p w14:paraId="79827838" w14:textId="77777777" w:rsidR="009E2700" w:rsidRPr="00673934" w:rsidRDefault="009E2700" w:rsidP="009E2700">
      <w:pPr>
        <w:pStyle w:val="B1"/>
      </w:pPr>
      <w:r>
        <w:t>3.3</w:t>
      </w:r>
      <w:r>
        <w:tab/>
        <w:t>Salvo Net distributes the AR content as requested efficiently and avoiding as much as possible further congestion of the amusement park network slice.</w:t>
      </w:r>
    </w:p>
    <w:p w14:paraId="1D4AEC5D" w14:textId="1671C84F" w:rsidR="009E2700" w:rsidRDefault="009E2700" w:rsidP="009E2700">
      <w:pPr>
        <w:adjustRightInd w:val="0"/>
        <w:snapToGrid w:val="0"/>
        <w:ind w:left="426" w:hanging="426"/>
        <w:rPr>
          <w:rFonts w:ascii="Arial" w:hAnsi="Arial"/>
          <w:sz w:val="28"/>
          <w:lang w:val="zh-CN" w:eastAsia="zh-CN"/>
        </w:rPr>
      </w:pPr>
      <w:r>
        <w:rPr>
          <w:lang w:val="en-US" w:eastAsia="zh-CN"/>
        </w:rPr>
        <w:t xml:space="preserve"> </w:t>
      </w:r>
      <w:r>
        <w:rPr>
          <w:rFonts w:ascii="Arial" w:hAnsi="Arial"/>
          <w:sz w:val="28"/>
          <w:lang w:val="zh-CN" w:eastAsia="zh-CN"/>
        </w:rPr>
        <w:t>5.</w:t>
      </w:r>
      <w:r>
        <w:rPr>
          <w:rFonts w:ascii="Arial" w:hAnsi="Arial"/>
          <w:sz w:val="28"/>
          <w:lang w:eastAsia="zh-CN"/>
        </w:rPr>
        <w:t>27</w:t>
      </w:r>
      <w:r>
        <w:rPr>
          <w:rFonts w:ascii="Arial" w:hAnsi="Arial"/>
          <w:sz w:val="28"/>
          <w:lang w:val="zh-CN" w:eastAsia="zh-CN"/>
        </w:rPr>
        <w:t>.4</w:t>
      </w:r>
      <w:r>
        <w:rPr>
          <w:rFonts w:ascii="Arial" w:hAnsi="Arial"/>
          <w:sz w:val="28"/>
          <w:lang w:val="zh-CN" w:eastAsia="zh-CN"/>
        </w:rPr>
        <w:tab/>
        <w:t>Post-conditions</w:t>
      </w:r>
    </w:p>
    <w:p w14:paraId="5E5A748A" w14:textId="77777777" w:rsidR="009E2700" w:rsidRDefault="009E2700" w:rsidP="009E2700">
      <w:r>
        <w:t>As a result of support for mass distribution of AR content is delivered to all users in the park efficiently, even though there is very high user density.</w:t>
      </w:r>
    </w:p>
    <w:p w14:paraId="4F35BA48" w14:textId="77777777" w:rsidR="009E2700" w:rsidRPr="00673934" w:rsidRDefault="009E2700" w:rsidP="009E2700">
      <w:r>
        <w:t>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must be delivered to one or more users.</w:t>
      </w:r>
    </w:p>
    <w:p w14:paraId="5B38486D" w14:textId="7C7E23B9" w:rsidR="009E270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r>
        <w:rPr>
          <w:rFonts w:ascii="Arial" w:hAnsi="Arial"/>
          <w:sz w:val="28"/>
          <w:lang w:eastAsia="zh-CN"/>
        </w:rPr>
        <w:t>5.27.5</w:t>
      </w:r>
      <w:r>
        <w:rPr>
          <w:rFonts w:ascii="Arial" w:hAnsi="Arial"/>
          <w:sz w:val="28"/>
          <w:lang w:eastAsia="zh-CN"/>
        </w:rPr>
        <w:tab/>
        <w:t>Existing features partly or fully covering the use case functionality</w:t>
      </w:r>
    </w:p>
    <w:p w14:paraId="193F697F" w14:textId="77777777" w:rsidR="009E2700" w:rsidRDefault="009E2700" w:rsidP="009E2700">
      <w:pPr>
        <w:rPr>
          <w:lang w:val="en-US" w:eastAsia="zh-CN"/>
        </w:rPr>
      </w:pPr>
      <w:r>
        <w:rPr>
          <w:lang w:val="en-US" w:eastAsia="zh-CN"/>
        </w:rPr>
        <w:t>The 5G system provides extensive support for mobile broadband communication and multicast and broadcast services.</w:t>
      </w:r>
    </w:p>
    <w:p w14:paraId="30BEF631" w14:textId="77777777" w:rsidR="009E2700" w:rsidRDefault="009E2700" w:rsidP="009E2700">
      <w:pPr>
        <w:rPr>
          <w:lang w:val="en-US" w:eastAsia="zh-CN"/>
        </w:rPr>
      </w:pPr>
      <w:r>
        <w:rPr>
          <w:lang w:val="en-US" w:eastAsia="zh-CN"/>
        </w:rPr>
        <w:lastRenderedPageBreak/>
        <w:t>The 5G system provides a means by which resources can be dedicated to multicast and broadcast services, so that these resources are dedicated, and do not diminish when the network is congested.</w:t>
      </w:r>
    </w:p>
    <w:p w14:paraId="28F79376" w14:textId="77777777" w:rsidR="009E2700" w:rsidRDefault="009E2700" w:rsidP="009E2700">
      <w:pPr>
        <w:rPr>
          <w:lang w:val="en-US" w:eastAsia="zh-CN"/>
        </w:rPr>
      </w:pPr>
      <w:r>
        <w:rPr>
          <w:lang w:val="en-US" w:eastAsia="zh-CN"/>
        </w:rPr>
        <w:t>The 5G system supports network slices to provide services according to the requirements of customers who deliver services to mobile users.</w:t>
      </w:r>
    </w:p>
    <w:p w14:paraId="3CE0F1A8" w14:textId="287A9D97" w:rsidR="009E2700" w:rsidRPr="00F23B7B"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zh-CN"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.6</w:t>
      </w:r>
      <w:r>
        <w:rPr>
          <w:rFonts w:ascii="Arial" w:hAnsi="Arial"/>
          <w:sz w:val="28"/>
          <w:lang w:val="zh-CN" w:eastAsia="zh-CN"/>
        </w:rPr>
        <w:tab/>
        <w:t>Potential New Requirements needed to support the use case</w:t>
      </w:r>
    </w:p>
    <w:p w14:paraId="1CA38111" w14:textId="2A778299" w:rsidR="009E2700" w:rsidRPr="00893CDA" w:rsidRDefault="009E2700" w:rsidP="009E2700">
      <w:r>
        <w:t>[PR 5.27.6-1] Subject to operator policy, the 5G system shall support mechanisms to expose functionality to a trusted third party to be able to select subscribers to whom mobile metaverse media can be distributed in a resource efficient manner.</w:t>
      </w:r>
    </w:p>
    <w:p w14:paraId="479B2425" w14:textId="0BD75223" w:rsidR="009E2700" w:rsidRDefault="009E2700" w:rsidP="009E2700">
      <w:pPr>
        <w:rPr>
          <w:lang w:eastAsia="zh-CN"/>
        </w:rPr>
      </w:pPr>
      <w:r>
        <w:rPr>
          <w:lang w:eastAsia="zh-CN"/>
        </w:rPr>
        <w:t xml:space="preserve">[PR 5.27.6-2] Subject to operator policy, subject to user consent, the 5G system </w:t>
      </w:r>
      <w:r w:rsidRPr="00893CDA">
        <w:rPr>
          <w:lang w:eastAsia="zh-CN"/>
        </w:rPr>
        <w:t>shall support e</w:t>
      </w:r>
      <w:r>
        <w:rPr>
          <w:lang w:eastAsia="zh-CN"/>
        </w:rPr>
        <w:t>fficient mechanisms to provide resource efficient</w:t>
      </w:r>
      <w:r w:rsidRPr="00893CDA">
        <w:rPr>
          <w:lang w:eastAsia="zh-CN"/>
        </w:rPr>
        <w:t xml:space="preserve"> communication</w:t>
      </w:r>
      <w:r>
        <w:rPr>
          <w:lang w:eastAsia="zh-CN"/>
        </w:rPr>
        <w:t xml:space="preserve"> of third party mobile metaverse media to one or more subscribers.</w:t>
      </w:r>
    </w:p>
    <w:p w14:paraId="25C67769" w14:textId="58E0B376" w:rsidR="009E2700" w:rsidRDefault="009E2700" w:rsidP="009E2700">
      <w:pPr>
        <w:rPr>
          <w:lang w:eastAsia="zh-CN"/>
        </w:rPr>
      </w:pPr>
      <w:r>
        <w:rPr>
          <w:lang w:eastAsia="zh-CN"/>
        </w:rPr>
        <w:t>[PR 5.27.6-3] Subject to operator policy, the 5G system shall support a mechanism to enable multiple authorized third parties to synchronize media communications from multiple service data flows delivered to one or more UEs.</w:t>
      </w:r>
    </w:p>
    <w:p w14:paraId="00F9D27B" w14:textId="19E31CD7" w:rsidR="00212321" w:rsidRDefault="009E2700" w:rsidP="009E2700">
      <w:pPr>
        <w:rPr>
          <w:lang w:eastAsia="zh-CN"/>
        </w:rPr>
      </w:pPr>
      <w:r>
        <w:rPr>
          <w:lang w:eastAsia="zh-CN"/>
        </w:rPr>
        <w:t>[PR 5.27.6.4] The 5G system shall be able to collect charging information associated with distribution of third party mobile metaverse media to one or more subscribers.</w:t>
      </w:r>
    </w:p>
    <w:p w14:paraId="1F04A2EA" w14:textId="4A86B352" w:rsidR="00DC6AA1" w:rsidRPr="001E4455" w:rsidRDefault="00DC6AA1" w:rsidP="00DC6AA1">
      <w:pPr>
        <w:pStyle w:val="Heading2"/>
      </w:pPr>
      <w:bookmarkStart w:id="823" w:name="_Toc129348985"/>
      <w:r>
        <w:t>5.28</w:t>
      </w:r>
      <w:r w:rsidRPr="000D6532">
        <w:tab/>
      </w:r>
      <w:r>
        <w:t>U</w:t>
      </w:r>
      <w:r w:rsidRPr="005C0EE1">
        <w:t>ser identities in a digital asset container</w:t>
      </w:r>
      <w:bookmarkEnd w:id="823"/>
    </w:p>
    <w:p w14:paraId="0FEAADFF" w14:textId="31D6ED4E" w:rsidR="00DC6AA1" w:rsidRDefault="00DC6AA1" w:rsidP="00DC6AA1">
      <w:pPr>
        <w:pStyle w:val="Heading3"/>
      </w:pPr>
      <w:bookmarkStart w:id="824" w:name="_Toc129348986"/>
      <w:r w:rsidRPr="001E4455">
        <w:t>5.</w:t>
      </w:r>
      <w:r>
        <w:t>28</w:t>
      </w:r>
      <w:r w:rsidRPr="001E4455">
        <w:t>.1</w:t>
      </w:r>
      <w:r w:rsidRPr="001E4455">
        <w:tab/>
        <w:t>Description</w:t>
      </w:r>
      <w:bookmarkEnd w:id="824"/>
      <w:r>
        <w:t xml:space="preserve"> </w:t>
      </w:r>
    </w:p>
    <w:p w14:paraId="3921D1F3" w14:textId="77777777" w:rsidR="00DC6AA1" w:rsidRDefault="00DC6AA1" w:rsidP="00DC6AA1">
      <w:r w:rsidRPr="00A0393A">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r>
        <w:t>.</w:t>
      </w:r>
    </w:p>
    <w:p w14:paraId="61802799" w14:textId="5258F815" w:rsidR="00DC6AA1" w:rsidRDefault="00DC6AA1" w:rsidP="00DC6AA1">
      <w:pPr>
        <w:pStyle w:val="Heading3"/>
      </w:pPr>
      <w:bookmarkStart w:id="825" w:name="_Toc129348987"/>
      <w:r w:rsidRPr="001E4455">
        <w:t>5.</w:t>
      </w:r>
      <w:r>
        <w:t>28</w:t>
      </w:r>
      <w:r w:rsidRPr="001E4455">
        <w:t>.2</w:t>
      </w:r>
      <w:r w:rsidRPr="001E4455">
        <w:tab/>
        <w:t>Pre-conditions</w:t>
      </w:r>
      <w:bookmarkEnd w:id="825"/>
      <w:r>
        <w:t xml:space="preserve"> </w:t>
      </w:r>
    </w:p>
    <w:p w14:paraId="0C7C0E00" w14:textId="77777777" w:rsidR="00DC6AA1" w:rsidRDefault="00DC6AA1" w:rsidP="00DC6AA1">
      <w:r>
        <w:t xml:space="preserve">Bank B offers virtual financial services, e.g. avatar-based calls with financial managers, and the deposit and withdrawal of digital money through its virtual banks. </w:t>
      </w:r>
    </w:p>
    <w:p w14:paraId="0E31BB51" w14:textId="77777777" w:rsidR="00DC6AA1" w:rsidRDefault="00DC6AA1" w:rsidP="00DC6AA1">
      <w:r>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p>
    <w:p w14:paraId="24EBD770" w14:textId="77777777" w:rsidR="00DC6AA1" w:rsidRDefault="00DC6AA1" w:rsidP="00DC6AA1">
      <w:r>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w:t>
      </w:r>
      <w:r w:rsidRPr="00192E4C">
        <w:t xml:space="preserve"> Recognizing the importance of data security, </w:t>
      </w:r>
      <w:r>
        <w:t>Shaun</w:t>
      </w:r>
      <w:r w:rsidRPr="00192E4C">
        <w:t xml:space="preserve"> restricts </w:t>
      </w:r>
      <w:r>
        <w:t xml:space="preserve">his </w:t>
      </w:r>
      <w:r w:rsidRPr="00192E4C">
        <w:t xml:space="preserve">access to work-related information in selected </w:t>
      </w:r>
      <w:r>
        <w:t>locations, such as when he is</w:t>
      </w:r>
      <w:r w:rsidRPr="00192E4C">
        <w:t xml:space="preserve"> physically in the office.</w:t>
      </w:r>
    </w:p>
    <w:p w14:paraId="06B4A255" w14:textId="7E2BCF5C" w:rsidR="00DC6AA1" w:rsidRPr="001E4455" w:rsidRDefault="00DC6AA1" w:rsidP="00DC6AA1">
      <w:pPr>
        <w:pStyle w:val="Heading3"/>
        <w:rPr>
          <w:lang w:eastAsia="ja-JP"/>
        </w:rPr>
      </w:pPr>
      <w:bookmarkStart w:id="826" w:name="_Toc129348988"/>
      <w:r w:rsidRPr="001E4455">
        <w:rPr>
          <w:lang w:eastAsia="ja-JP"/>
        </w:rPr>
        <w:t>5.</w:t>
      </w:r>
      <w:r>
        <w:rPr>
          <w:lang w:eastAsia="ja-JP"/>
        </w:rPr>
        <w:t>28</w:t>
      </w:r>
      <w:r w:rsidRPr="001E4455">
        <w:rPr>
          <w:lang w:eastAsia="ja-JP"/>
        </w:rPr>
        <w:t>.3</w:t>
      </w:r>
      <w:r w:rsidRPr="001E4455">
        <w:rPr>
          <w:lang w:eastAsia="ja-JP"/>
        </w:rPr>
        <w:tab/>
        <w:t>Service Flows</w:t>
      </w:r>
      <w:bookmarkEnd w:id="826"/>
    </w:p>
    <w:p w14:paraId="5AC444A9" w14:textId="59291705" w:rsidR="00DC6AA1" w:rsidRPr="00DC6AA1" w:rsidRDefault="00DC6AA1" w:rsidP="00DC6AA1">
      <w:pPr>
        <w:pStyle w:val="B1"/>
      </w:pPr>
      <w:r>
        <w:t>1)</w:t>
      </w:r>
      <w:r>
        <w:tab/>
      </w:r>
      <w:r w:rsidRPr="00DC6AA1">
        <w:t xml:space="preserve">Shaun registers with T by a UE that has a subscription with T. During his commute, he buys some digital clothes for his avatars in a virtual shop, which are then stored in his digital asset container.    </w:t>
      </w:r>
    </w:p>
    <w:p w14:paraId="368AE08F" w14:textId="42E15F82" w:rsidR="00DC6AA1" w:rsidRPr="00DC6AA1" w:rsidRDefault="00DC6AA1" w:rsidP="00DC6AA1">
      <w:pPr>
        <w:pStyle w:val="B1"/>
      </w:pPr>
      <w:r>
        <w:t>2)</w:t>
      </w:r>
      <w:r>
        <w:tab/>
      </w:r>
      <w:r w:rsidRPr="00DC6AA1">
        <w:t xml:space="preserve">Shaun arrives at his office. Having been authenticated by T and bank B, he initials a multimedia session with a customer. During the session, he uses his work ID to access the customer’s digital safe deposit box managed by B. </w:t>
      </w:r>
    </w:p>
    <w:p w14:paraId="08D5ADA3" w14:textId="287BA718" w:rsidR="00DC6AA1" w:rsidRPr="00DC6AA1" w:rsidRDefault="00DC6AA1" w:rsidP="00DC6AA1">
      <w:pPr>
        <w:pStyle w:val="B1"/>
      </w:pPr>
      <w:r>
        <w:t>3)</w:t>
      </w:r>
      <w:r>
        <w:tab/>
      </w:r>
      <w:r w:rsidRPr="00DC6AA1">
        <w:t>B assigns Shaun a new work ID as he obtains permission to highly sensitive business information of B.</w:t>
      </w:r>
    </w:p>
    <w:p w14:paraId="0872F7F9" w14:textId="5525B62F" w:rsidR="00DC6AA1" w:rsidRPr="00DC6AA1" w:rsidRDefault="00DC6AA1" w:rsidP="00DC6AA1">
      <w:pPr>
        <w:pStyle w:val="B1"/>
      </w:pPr>
      <w:r>
        <w:lastRenderedPageBreak/>
        <w:t>4)</w:t>
      </w:r>
      <w:r>
        <w:tab/>
      </w:r>
      <w:r w:rsidRPr="00DC6AA1">
        <w:t xml:space="preserve">Shaun requests to update his work ID in the digital asset container. </w:t>
      </w:r>
    </w:p>
    <w:p w14:paraId="3D9FAFF3" w14:textId="23AF842B" w:rsidR="00DC6AA1" w:rsidRDefault="00DC6AA1" w:rsidP="00DC6AA1">
      <w:pPr>
        <w:pStyle w:val="B1"/>
      </w:pPr>
      <w:r>
        <w:t>5)</w:t>
      </w:r>
      <w:r>
        <w:tab/>
      </w:r>
      <w:r w:rsidRPr="00DC6AA1">
        <w:t>With</w:t>
      </w:r>
      <w:r>
        <w:t xml:space="preserve"> T confirming his presence in the office building, Shaun is able to successfully update his work ID.</w:t>
      </w:r>
    </w:p>
    <w:p w14:paraId="322DC25D" w14:textId="523124C2" w:rsidR="00DC6AA1" w:rsidRPr="0012477B" w:rsidRDefault="00DC6AA1" w:rsidP="00DC6AA1">
      <w:pPr>
        <w:pStyle w:val="Heading3"/>
        <w:rPr>
          <w:lang w:eastAsia="ja-JP"/>
        </w:rPr>
      </w:pPr>
      <w:bookmarkStart w:id="827" w:name="_Toc129348989"/>
      <w:r w:rsidRPr="001E4455">
        <w:rPr>
          <w:lang w:eastAsia="ja-JP"/>
        </w:rPr>
        <w:t>5.</w:t>
      </w:r>
      <w:r>
        <w:rPr>
          <w:lang w:eastAsia="ja-JP"/>
        </w:rPr>
        <w:t>28</w:t>
      </w:r>
      <w:r w:rsidRPr="001E4455">
        <w:rPr>
          <w:lang w:eastAsia="ja-JP"/>
        </w:rPr>
        <w:t>.4</w:t>
      </w:r>
      <w:r w:rsidRPr="001E4455">
        <w:rPr>
          <w:lang w:eastAsia="ja-JP"/>
        </w:rPr>
        <w:tab/>
        <w:t>Post-conditions</w:t>
      </w:r>
      <w:bookmarkEnd w:id="827"/>
    </w:p>
    <w:p w14:paraId="20862F65" w14:textId="77777777" w:rsidR="00DC6AA1" w:rsidRPr="001336CD" w:rsidRDefault="00DC6AA1" w:rsidP="00DC6AA1">
      <w:r w:rsidRPr="001336CD">
        <w:t>Shaun is able to access highly confidential information using his updated work ID when he is in the office.</w:t>
      </w:r>
    </w:p>
    <w:p w14:paraId="56D505B7" w14:textId="102DCEBC" w:rsidR="00DC6AA1" w:rsidRPr="001E4455" w:rsidRDefault="00DC6AA1" w:rsidP="00DC6AA1">
      <w:pPr>
        <w:pStyle w:val="Heading3"/>
      </w:pPr>
      <w:bookmarkStart w:id="828" w:name="_Toc129348990"/>
      <w:r w:rsidRPr="001E4455">
        <w:t>5.</w:t>
      </w:r>
      <w:r>
        <w:t>28</w:t>
      </w:r>
      <w:r w:rsidRPr="001E4455">
        <w:t>.5</w:t>
      </w:r>
      <w:r w:rsidRPr="001E4455">
        <w:tab/>
        <w:t>Existing features partly or fully covering the use case functionality</w:t>
      </w:r>
      <w:bookmarkEnd w:id="828"/>
    </w:p>
    <w:p w14:paraId="45491705" w14:textId="77777777" w:rsidR="00DC6AA1" w:rsidRDefault="00DC6AA1" w:rsidP="00DC6AA1">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2004F6FB" w14:textId="038D6554" w:rsidR="00DC6AA1" w:rsidRDefault="00DC6AA1" w:rsidP="00DC6AA1">
      <w:pPr>
        <w:pStyle w:val="Heading3"/>
      </w:pPr>
      <w:bookmarkStart w:id="829" w:name="_Toc129348991"/>
      <w:r w:rsidRPr="0051160D">
        <w:t>5.</w:t>
      </w:r>
      <w:r>
        <w:t>28</w:t>
      </w:r>
      <w:r w:rsidRPr="0051160D">
        <w:t>.6</w:t>
      </w:r>
      <w:r w:rsidRPr="0051160D">
        <w:tab/>
        <w:t>Potential New Requirements needed to support the use case</w:t>
      </w:r>
      <w:bookmarkEnd w:id="829"/>
      <w:r w:rsidRPr="0051160D" w:rsidDel="00970945">
        <w:t xml:space="preserve"> </w:t>
      </w:r>
    </w:p>
    <w:p w14:paraId="7983BEB1" w14:textId="60FF2762" w:rsidR="00DC6AA1" w:rsidRDefault="00DC6AA1" w:rsidP="00DC6AA1">
      <w:r>
        <w:t xml:space="preserve">[PR 5.28.6-1] </w:t>
      </w:r>
      <w:r w:rsidRPr="000E17F0">
        <w:t>The 5G system shall be able to store and differentiate information associated with user identities in the digital asset container for a user.</w:t>
      </w:r>
    </w:p>
    <w:p w14:paraId="4E377F64" w14:textId="4202A383" w:rsidR="00DC6AA1" w:rsidRDefault="00DC6AA1" w:rsidP="00DC6AA1">
      <w:pPr>
        <w:rPr>
          <w:noProof/>
        </w:rPr>
      </w:pPr>
      <w:r w:rsidRPr="001E4455">
        <w:rPr>
          <w:noProof/>
        </w:rPr>
        <w:t>[PR 5.</w:t>
      </w:r>
      <w:r>
        <w:rPr>
          <w:noProof/>
        </w:rPr>
        <w:t>28</w:t>
      </w:r>
      <w:r w:rsidRPr="001E4455">
        <w:rPr>
          <w:noProof/>
        </w:rPr>
        <w:t>.6-</w:t>
      </w:r>
      <w:r>
        <w:rPr>
          <w:noProof/>
        </w:rPr>
        <w:t>2</w:t>
      </w:r>
      <w:r w:rsidRPr="001E4455">
        <w:rPr>
          <w:noProof/>
        </w:rPr>
        <w:t>]</w:t>
      </w:r>
      <w:r>
        <w:rPr>
          <w:noProof/>
        </w:rPr>
        <w:t xml:space="preserve"> </w:t>
      </w:r>
      <w:r w:rsidRPr="000E17F0">
        <w:rPr>
          <w:noProof/>
        </w:rPr>
        <w:t>The 5G system shall be able to support users to define conditions (e.g. based on user location information) for the use and management of information associated with user identities in their digital asset containers.</w:t>
      </w:r>
    </w:p>
    <w:p w14:paraId="421EF92B" w14:textId="77777777" w:rsidR="00DC6AA1" w:rsidRPr="00275B7F" w:rsidRDefault="00DC6AA1" w:rsidP="00DC6AA1">
      <w:pPr>
        <w:pStyle w:val="EditorsNote"/>
      </w:pPr>
      <w:r w:rsidRPr="00275B7F">
        <w:rPr>
          <w:lang w:val="en-US"/>
        </w:rPr>
        <w:t>Editor’s Note: Both requirements are FFS.</w:t>
      </w:r>
    </w:p>
    <w:p w14:paraId="38D626F1" w14:textId="77777777" w:rsidR="00DC6AA1" w:rsidRPr="0036139C" w:rsidRDefault="00DC6AA1" w:rsidP="009E2700">
      <w:pPr>
        <w:rPr>
          <w:lang w:eastAsia="zh-CN"/>
        </w:rPr>
      </w:pPr>
    </w:p>
    <w:p w14:paraId="5A8A25E0" w14:textId="0983CF91" w:rsidR="00785A5D" w:rsidRDefault="003D1B17" w:rsidP="00785A5D">
      <w:pPr>
        <w:pStyle w:val="Heading1"/>
      </w:pPr>
      <w:bookmarkStart w:id="830" w:name="_Toc120013098"/>
      <w:bookmarkStart w:id="831" w:name="_Toc120025216"/>
      <w:bookmarkStart w:id="832" w:name="_Toc120025371"/>
      <w:bookmarkStart w:id="833" w:name="_Toc120091449"/>
      <w:bookmarkStart w:id="834" w:name="_Toc129348992"/>
      <w:bookmarkEnd w:id="763"/>
      <w:bookmarkEnd w:id="764"/>
      <w:bookmarkEnd w:id="765"/>
      <w:bookmarkEnd w:id="766"/>
      <w:r>
        <w:t>6</w:t>
      </w:r>
      <w:r w:rsidR="00785A5D">
        <w:tab/>
        <w:t>Considerations</w:t>
      </w:r>
      <w:bookmarkEnd w:id="830"/>
      <w:bookmarkEnd w:id="831"/>
      <w:bookmarkEnd w:id="832"/>
      <w:bookmarkEnd w:id="833"/>
      <w:bookmarkEnd w:id="834"/>
    </w:p>
    <w:p w14:paraId="05B922AF" w14:textId="77777777" w:rsidR="003D1B17" w:rsidRPr="009D18FB" w:rsidRDefault="003D1B17" w:rsidP="003D1B17">
      <w:r>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p>
    <w:p w14:paraId="63E536AB" w14:textId="6B1C9CC1" w:rsidR="00785A5D" w:rsidRDefault="003D1B17" w:rsidP="00785A5D">
      <w:pPr>
        <w:pStyle w:val="Heading1"/>
      </w:pPr>
      <w:bookmarkStart w:id="835" w:name="_Toc120013099"/>
      <w:bookmarkStart w:id="836" w:name="_Toc120025217"/>
      <w:bookmarkStart w:id="837" w:name="_Toc120025372"/>
      <w:bookmarkStart w:id="838" w:name="_Toc120091450"/>
      <w:bookmarkStart w:id="839" w:name="_Toc129348993"/>
      <w:r>
        <w:t>7</w:t>
      </w:r>
      <w:r w:rsidR="00785A5D">
        <w:tab/>
        <w:t>Consolidated potential requirements and KPIs</w:t>
      </w:r>
      <w:bookmarkEnd w:id="835"/>
      <w:bookmarkEnd w:id="836"/>
      <w:bookmarkEnd w:id="837"/>
      <w:bookmarkEnd w:id="838"/>
      <w:bookmarkEnd w:id="839"/>
    </w:p>
    <w:p w14:paraId="0FE31FAA" w14:textId="5D9F6203" w:rsidR="00785A5D" w:rsidRDefault="003D1B17" w:rsidP="00785A5D">
      <w:pPr>
        <w:pStyle w:val="Heading2"/>
      </w:pPr>
      <w:bookmarkStart w:id="840" w:name="_Toc120013100"/>
      <w:bookmarkStart w:id="841" w:name="_Toc120025218"/>
      <w:bookmarkStart w:id="842" w:name="_Toc120025373"/>
      <w:bookmarkStart w:id="843" w:name="_Toc120091451"/>
      <w:bookmarkStart w:id="844" w:name="_Toc129348994"/>
      <w:r>
        <w:t>7</w:t>
      </w:r>
      <w:r w:rsidR="00785A5D">
        <w:t>.1</w:t>
      </w:r>
      <w:r w:rsidR="00785A5D">
        <w:tab/>
        <w:t>Consolidated potential requirements</w:t>
      </w:r>
      <w:bookmarkEnd w:id="840"/>
      <w:bookmarkEnd w:id="841"/>
      <w:bookmarkEnd w:id="842"/>
      <w:bookmarkEnd w:id="843"/>
      <w:bookmarkEnd w:id="844"/>
    </w:p>
    <w:p w14:paraId="08F2BE62" w14:textId="10BEA55D" w:rsidR="00785A5D" w:rsidRPr="00785A5D" w:rsidRDefault="003D1B17" w:rsidP="00785A5D">
      <w:pPr>
        <w:pStyle w:val="Heading2"/>
      </w:pPr>
      <w:bookmarkStart w:id="845" w:name="_Toc120013101"/>
      <w:bookmarkStart w:id="846" w:name="_Toc120025219"/>
      <w:bookmarkStart w:id="847" w:name="_Toc120025374"/>
      <w:bookmarkStart w:id="848" w:name="_Toc120091452"/>
      <w:bookmarkStart w:id="849" w:name="_Toc129348995"/>
      <w:r>
        <w:t>7</w:t>
      </w:r>
      <w:r w:rsidR="00785A5D">
        <w:t>.2</w:t>
      </w:r>
      <w:r w:rsidR="00785A5D">
        <w:tab/>
        <w:t>Consolidated potential KPIs</w:t>
      </w:r>
      <w:bookmarkEnd w:id="845"/>
      <w:bookmarkEnd w:id="846"/>
      <w:bookmarkEnd w:id="847"/>
      <w:bookmarkEnd w:id="848"/>
      <w:bookmarkEnd w:id="849"/>
    </w:p>
    <w:p w14:paraId="6765B678" w14:textId="7E16D1B5" w:rsidR="00785A5D" w:rsidRPr="00785A5D" w:rsidRDefault="003D1B17" w:rsidP="00785A5D">
      <w:pPr>
        <w:pStyle w:val="Heading1"/>
      </w:pPr>
      <w:bookmarkStart w:id="850" w:name="_Toc120013102"/>
      <w:bookmarkStart w:id="851" w:name="_Toc120025220"/>
      <w:bookmarkStart w:id="852" w:name="_Toc120025375"/>
      <w:bookmarkStart w:id="853" w:name="_Toc120091453"/>
      <w:bookmarkStart w:id="854" w:name="_Toc129348996"/>
      <w:r>
        <w:t>8</w:t>
      </w:r>
      <w:r w:rsidR="00785A5D">
        <w:tab/>
        <w:t>Conclusion and recommendations</w:t>
      </w:r>
      <w:bookmarkEnd w:id="850"/>
      <w:bookmarkEnd w:id="851"/>
      <w:bookmarkEnd w:id="852"/>
      <w:bookmarkEnd w:id="853"/>
      <w:bookmarkEnd w:id="854"/>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855" w:name="startOfAnnexes"/>
      <w:bookmarkEnd w:id="855"/>
      <w:r>
        <w:br w:type="page"/>
      </w:r>
      <w:bookmarkStart w:id="856" w:name="_Toc120013103"/>
      <w:bookmarkStart w:id="857" w:name="_Toc120025221"/>
      <w:bookmarkStart w:id="858" w:name="_Toc120025376"/>
      <w:bookmarkStart w:id="859" w:name="_Toc120091454"/>
      <w:bookmarkStart w:id="860" w:name="_Toc129348997"/>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856"/>
      <w:bookmarkEnd w:id="857"/>
      <w:bookmarkEnd w:id="858"/>
      <w:bookmarkEnd w:id="859"/>
      <w:bookmarkEnd w:id="860"/>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2">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5">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Pr="00681F20" w:rsidRDefault="001F5FDF" w:rsidP="001F5FDF">
      <w:pPr>
        <w:rPr>
          <w:lang w:val="es-ES"/>
        </w:rPr>
      </w:pPr>
      <w:r w:rsidRPr="00681F20">
        <w:rPr>
          <w:lang w:val="es-ES"/>
        </w:rPr>
        <w:lastRenderedPageBreak/>
        <w:t>References</w:t>
      </w:r>
    </w:p>
    <w:p w14:paraId="79DCDA09" w14:textId="050B560B" w:rsidR="001F5FDF" w:rsidRPr="00681F20" w:rsidRDefault="001F5FDF" w:rsidP="001F5FDF">
      <w:pPr>
        <w:rPr>
          <w:lang w:val="es-ES"/>
        </w:rPr>
      </w:pPr>
      <w:r w:rsidRPr="00681F20">
        <w:rPr>
          <w:lang w:val="es-ES"/>
        </w:rPr>
        <w:t xml:space="preserve">[Wikipedia-Avatar] </w:t>
      </w:r>
      <w:hyperlink r:id="rId67" w:history="1">
        <w:r w:rsidRPr="00681F20">
          <w:rPr>
            <w:rStyle w:val="Hyperlink"/>
            <w:lang w:val="es-E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30A45528" w:rsidR="001F5FDF" w:rsidRDefault="001F5FDF" w:rsidP="001F5FDF">
      <w:pPr>
        <w:rPr>
          <w:lang w:val="de-DE"/>
        </w:rPr>
      </w:pPr>
      <w:r w:rsidRPr="00503A8B">
        <w:rPr>
          <w:lang w:val="de-DE"/>
        </w:rPr>
        <w:t>[Linden Lab] https://secondlife.com/</w:t>
      </w:r>
    </w:p>
    <w:p w14:paraId="7F9D41A2" w14:textId="77777777" w:rsidR="00DB1BCD" w:rsidRDefault="00DB1BCD" w:rsidP="00DB1BCD">
      <w:pPr>
        <w:pStyle w:val="Heading1"/>
        <w:ind w:left="0" w:firstLine="0"/>
      </w:pPr>
      <w:bookmarkStart w:id="861" w:name="_Toc120013104"/>
      <w:bookmarkStart w:id="862" w:name="_Toc120025222"/>
      <w:bookmarkStart w:id="863" w:name="_Toc120025377"/>
      <w:bookmarkStart w:id="864" w:name="_Toc120091455"/>
      <w:bookmarkStart w:id="865" w:name="_Toc129348998"/>
      <w:r w:rsidRPr="004D3578">
        <w:t xml:space="preserve">Annex </w:t>
      </w:r>
      <w:r>
        <w:t>B</w:t>
      </w:r>
      <w:r w:rsidRPr="004D3578">
        <w:t xml:space="preserve"> (informative):</w:t>
      </w:r>
      <w:r w:rsidRPr="004D3578">
        <w:br/>
      </w:r>
      <w:r>
        <w:t>The EU Digital Identity Wallet Initiative</w:t>
      </w:r>
      <w:bookmarkEnd w:id="861"/>
      <w:bookmarkEnd w:id="862"/>
      <w:bookmarkEnd w:id="863"/>
      <w:bookmarkEnd w:id="864"/>
      <w:bookmarkEnd w:id="865"/>
      <w:r>
        <w:t xml:space="preserve"> </w:t>
      </w:r>
    </w:p>
    <w:p w14:paraId="4EEBE208" w14:textId="78B783B5" w:rsidR="00DB1BCD" w:rsidRDefault="00DB1BCD" w:rsidP="00DB1BCD">
      <w:pPr>
        <w:rPr>
          <w:noProof/>
        </w:rPr>
      </w:pPr>
      <w:r w:rsidRPr="004C4E8C">
        <w:rPr>
          <w:b/>
          <w:bCs/>
          <w:lang w:val="en-US"/>
        </w:rPr>
        <w:t>The European Commission</w:t>
      </w:r>
      <w:r>
        <w:rPr>
          <w:b/>
          <w:bCs/>
          <w:lang w:val="en-US"/>
        </w:rPr>
        <w:t xml:space="preserve"> </w:t>
      </w:r>
      <w:r>
        <w:rPr>
          <w:lang w:val="en-US"/>
        </w:rPr>
        <w:t>intends</w:t>
      </w:r>
      <w:r w:rsidRPr="004C4E8C">
        <w:rPr>
          <w:lang w:val="en-US"/>
        </w:rPr>
        <w:t xml:space="preserve"> to </w:t>
      </w:r>
      <w:r>
        <w:rPr>
          <w:lang w:val="en-US"/>
        </w:rPr>
        <w:t>establish</w:t>
      </w:r>
      <w:r w:rsidRPr="004C4E8C">
        <w:rPr>
          <w:lang w:val="en-US"/>
        </w:rPr>
        <w:t xml:space="preserve"> a sovereign digital/digital identity as part of its digital transformation strategy</w:t>
      </w:r>
      <w:r>
        <w:rPr>
          <w:lang w:val="en-US"/>
        </w:rPr>
        <w:t>[</w:t>
      </w:r>
      <w:r w:rsidR="007E1FCF">
        <w:rPr>
          <w:lang w:val="en-US"/>
        </w:rPr>
        <w:t>B.2</w:t>
      </w:r>
      <w:r>
        <w:rPr>
          <w:lang w:val="en-US"/>
        </w:rPr>
        <w:t>].</w:t>
      </w:r>
      <w:r>
        <w:rPr>
          <w:noProof/>
        </w:rPr>
        <w:t xml:space="preserve"> </w:t>
      </w:r>
    </w:p>
    <w:p w14:paraId="4A4B2240" w14:textId="0DDEBAEB" w:rsidR="00DB1BCD" w:rsidRPr="004C4E8C" w:rsidRDefault="00DB1BCD" w:rsidP="00DB1BCD">
      <w:pPr>
        <w:rPr>
          <w:lang w:val="en-US"/>
        </w:rPr>
      </w:pPr>
      <w:r w:rsidRPr="004C4E8C">
        <w:rPr>
          <w:lang w:val="en-US"/>
        </w:rPr>
        <w:t>This digital identity [</w:t>
      </w:r>
      <w:hyperlink r:id="rId68" w:history="1">
        <w:r w:rsidR="007E1FCF">
          <w:rPr>
            <w:rStyle w:val="Hyperlink"/>
            <w:lang w:val="en-US"/>
          </w:rPr>
          <w:t>B.1</w:t>
        </w:r>
      </w:hyperlink>
      <w:r w:rsidRPr="004C4E8C">
        <w:rPr>
          <w:lang w:val="en-US"/>
        </w:rPr>
        <w:t>] will allow by 2030 the citizens of the union to authenticate themselves to the main public services (</w:t>
      </w:r>
      <w:r>
        <w:rPr>
          <w:lang w:val="en-US"/>
        </w:rPr>
        <w:t xml:space="preserve">or to some </w:t>
      </w:r>
      <w:r w:rsidRPr="004C4E8C">
        <w:rPr>
          <w:lang w:val="en-US"/>
        </w:rPr>
        <w:t xml:space="preserve">services of non-public companies), using a "wallet". This wallet will be an application that will </w:t>
      </w:r>
      <w:r>
        <w:rPr>
          <w:lang w:val="en-US"/>
        </w:rPr>
        <w:t>store</w:t>
      </w:r>
      <w:r w:rsidRPr="004C4E8C">
        <w:rPr>
          <w:lang w:val="en-US"/>
        </w:rPr>
        <w:t xml:space="preserve"> (in a secure way) a certain number of data and certified documents (identity card, driving license, certificates of personal qualities - like the majority -) in order to share them with the relevant services (e.g. school registration) securely.</w:t>
      </w:r>
      <w:r>
        <w:rPr>
          <w:lang w:val="en-US"/>
        </w:rPr>
        <w:t xml:space="preserve"> These solutions shall be compatible in all European countries. </w:t>
      </w:r>
    </w:p>
    <w:p w14:paraId="3F6DC6D2" w14:textId="2DDE1166" w:rsidR="00DB1BCD" w:rsidRDefault="00DB1BCD" w:rsidP="00DB1BCD">
      <w:pPr>
        <w:rPr>
          <w:noProof/>
        </w:rPr>
      </w:pPr>
      <w:r w:rsidRPr="00336327">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t>B.1</w:t>
      </w:r>
      <w:r w:rsidRPr="00336327">
        <w:t>]</w:t>
      </w:r>
    </w:p>
    <w:p w14:paraId="71712A65" w14:textId="21BAA684" w:rsidR="00DB1BCD" w:rsidDel="009B2146" w:rsidRDefault="00DB1BCD" w:rsidP="00DB1BCD">
      <w:pPr>
        <w:rPr>
          <w:noProof/>
        </w:rPr>
      </w:pPr>
      <w:r w:rsidRPr="00535FF5" w:rsidDel="009B2146">
        <w:rPr>
          <w:noProof/>
        </w:rPr>
        <w:t>The EU Digital ID Wallet [</w:t>
      </w:r>
      <w:r w:rsidR="007E1FCF">
        <w:rPr>
          <w:noProof/>
        </w:rPr>
        <w:t>B.1</w:t>
      </w:r>
      <w:r w:rsidRPr="00535FF5" w:rsidDel="009B2146">
        <w:rPr>
          <w:noProof/>
        </w:rPr>
        <w:t xml:space="preserve">] is </w:t>
      </w:r>
      <w:r w:rsidDel="009B2146">
        <w:rPr>
          <w:noProof/>
        </w:rPr>
        <w:t>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Default="00DB1BCD" w:rsidP="00DB1BCD">
      <w:pPr>
        <w:rPr>
          <w:noProof/>
        </w:rPr>
      </w:pPr>
      <w:r>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Default="00DB1BCD" w:rsidP="00DB1BCD">
      <w:pPr>
        <w:rPr>
          <w:noProof/>
        </w:rPr>
      </w:pPr>
      <w:r>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Default="00DB1BCD" w:rsidP="00DB1BCD">
      <w:pPr>
        <w:rPr>
          <w:noProof/>
        </w:rPr>
      </w:pPr>
      <w:r>
        <w:rPr>
          <w:noProof/>
        </w:rPr>
        <w:t>The goal of the program is to bring the following benefits:</w:t>
      </w:r>
    </w:p>
    <w:p w14:paraId="7902F7A1" w14:textId="77777777" w:rsidR="00DB1BCD" w:rsidRDefault="00DB1BCD" w:rsidP="00DB1BCD">
      <w:pPr>
        <w:pStyle w:val="B1"/>
        <w:rPr>
          <w:noProof/>
        </w:rPr>
      </w:pPr>
      <w:r>
        <w:rPr>
          <w:noProof/>
        </w:rPr>
        <w:t>- To support the ability of every person eligible for a national ID card to have a digital identity that is recognized anywhere in the EU;</w:t>
      </w:r>
    </w:p>
    <w:p w14:paraId="01E2C4B1" w14:textId="77777777" w:rsidR="00DB1BCD" w:rsidRDefault="00DB1BCD" w:rsidP="00DB1BCD">
      <w:pPr>
        <w:pStyle w:val="B1"/>
        <w:rPr>
          <w:noProof/>
        </w:rPr>
      </w:pPr>
      <w:r>
        <w:rPr>
          <w:noProof/>
        </w:rPr>
        <w:t>- To provide a simple and safe way to control how much information you want to hsare with services that require the sharing of information;</w:t>
      </w:r>
    </w:p>
    <w:p w14:paraId="73A06EAC" w14:textId="77777777" w:rsidR="00DB1BCD" w:rsidRDefault="00DB1BCD" w:rsidP="00DB1BCD">
      <w:pPr>
        <w:pStyle w:val="B1"/>
        <w:rPr>
          <w:noProof/>
        </w:rPr>
      </w:pPr>
      <w:r>
        <w:rPr>
          <w:noProof/>
        </w:rPr>
        <w:t xml:space="preserve">- To allow mobile phone apps and other devices to support a means to </w:t>
      </w:r>
    </w:p>
    <w:p w14:paraId="6CC2BB6A" w14:textId="77777777" w:rsidR="00DB1BCD" w:rsidRDefault="00DB1BCD" w:rsidP="00DB1BCD">
      <w:pPr>
        <w:pStyle w:val="B2"/>
        <w:rPr>
          <w:noProof/>
        </w:rPr>
      </w:pPr>
      <w:r>
        <w:rPr>
          <w:noProof/>
        </w:rPr>
        <w:t>-</w:t>
      </w:r>
      <w:r>
        <w:rPr>
          <w:noProof/>
        </w:rPr>
        <w:tab/>
        <w:t>provide identity services on- and off-line;</w:t>
      </w:r>
    </w:p>
    <w:p w14:paraId="059CB6E4" w14:textId="77777777" w:rsidR="00DB1BCD" w:rsidRDefault="00DB1BCD" w:rsidP="00DB1BCD">
      <w:pPr>
        <w:pStyle w:val="B2"/>
        <w:rPr>
          <w:noProof/>
        </w:rPr>
      </w:pPr>
      <w:r>
        <w:rPr>
          <w:noProof/>
        </w:rPr>
        <w:t>-</w:t>
      </w:r>
      <w:r>
        <w:rPr>
          <w:noProof/>
        </w:rPr>
        <w:tab/>
        <w:t>store and exchange information provided by governments, e.g. name, surname, date of birth, nationality;</w:t>
      </w:r>
    </w:p>
    <w:p w14:paraId="6820F329" w14:textId="77777777" w:rsidR="00DB1BCD" w:rsidRDefault="00DB1BCD" w:rsidP="00DB1BCD">
      <w:pPr>
        <w:pStyle w:val="B2"/>
        <w:rPr>
          <w:noProof/>
        </w:rPr>
      </w:pPr>
      <w:r>
        <w:rPr>
          <w:noProof/>
        </w:rPr>
        <w:t>-</w:t>
      </w:r>
      <w:r>
        <w:rPr>
          <w:noProof/>
        </w:rPr>
        <w:tab/>
        <w:t>to use information as confirmation ofthe right to reside, work, or study in a particular member state.</w:t>
      </w:r>
    </w:p>
    <w:p w14:paraId="28A3C575" w14:textId="249CDF4D" w:rsidR="00DB1BCD" w:rsidRDefault="00DB1BCD" w:rsidP="00DB1BCD">
      <w:pPr>
        <w:rPr>
          <w:noProof/>
        </w:rPr>
      </w:pPr>
      <w:r>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Default="00DB1BCD" w:rsidP="00DB1BCD">
      <w:pPr>
        <w:rPr>
          <w:noProof/>
        </w:rPr>
      </w:pPr>
      <w:r>
        <w:rPr>
          <w:noProof/>
        </w:rPr>
        <w:t>Various aspects of the intiative are of general interest for services offered over the internet, including:</w:t>
      </w:r>
    </w:p>
    <w:p w14:paraId="40DF095C" w14:textId="77777777" w:rsidR="00DB1BCD" w:rsidRDefault="00DB1BCD" w:rsidP="00DB1BCD">
      <w:pPr>
        <w:rPr>
          <w:noProof/>
        </w:rPr>
      </w:pPr>
      <w:r>
        <w:rPr>
          <w:noProof/>
        </w:rPr>
        <w:lastRenderedPageBreak/>
        <w:t>-</w:t>
      </w:r>
      <w:r>
        <w:rPr>
          <w:noProof/>
        </w:rPr>
        <w:tab/>
        <w:t>Qualification of web sites and services, to ensure they are trustworthy and reliable. This could (partially) address threats such as phishing and illegitimate services;</w:t>
      </w:r>
    </w:p>
    <w:p w14:paraId="4776EEA1" w14:textId="77777777" w:rsidR="00DB1BCD" w:rsidRDefault="00DB1BCD" w:rsidP="00DB1BCD">
      <w:pPr>
        <w:pStyle w:val="B1"/>
        <w:rPr>
          <w:noProof/>
        </w:rPr>
      </w:pPr>
      <w:r>
        <w:rPr>
          <w:noProof/>
        </w:rPr>
        <w:t>-</w:t>
      </w:r>
      <w:r>
        <w:rPr>
          <w:noProof/>
        </w:rPr>
        <w:tab/>
        <w:t>An electronic signature framework, to express agreement to the content of a document;</w:t>
      </w:r>
    </w:p>
    <w:p w14:paraId="38AD7905" w14:textId="77777777" w:rsidR="00DB1BCD" w:rsidRDefault="00DB1BCD" w:rsidP="00DB1BCD">
      <w:pPr>
        <w:pStyle w:val="B1"/>
        <w:rPr>
          <w:noProof/>
        </w:rPr>
      </w:pPr>
      <w:r>
        <w:rPr>
          <w:noProof/>
        </w:rPr>
        <w:t>-</w:t>
      </w:r>
      <w:r>
        <w:rPr>
          <w:noProof/>
        </w:rPr>
        <w:tab/>
        <w:t>A means to demonstrate that a set of data existed at a specific time, e.g. that a bill or fine was paid on time;</w:t>
      </w:r>
    </w:p>
    <w:p w14:paraId="7208892F" w14:textId="77777777" w:rsidR="00DB1BCD" w:rsidRDefault="00DB1BCD" w:rsidP="00DB1BCD">
      <w:pPr>
        <w:pStyle w:val="B1"/>
        <w:rPr>
          <w:noProof/>
        </w:rPr>
      </w:pPr>
      <w:r>
        <w:rPr>
          <w:noProof/>
        </w:rPr>
        <w:t>-</w:t>
      </w:r>
      <w:r>
        <w:rPr>
          <w:noProof/>
        </w:rPr>
        <w:tab/>
        <w:t>A 'seal of authenticity' that can be attached to digital content, such as football tickets, to avoid counterfeit in the digital domain.</w:t>
      </w:r>
    </w:p>
    <w:p w14:paraId="4C83BE25" w14:textId="77777777" w:rsidR="00DB1BCD" w:rsidRDefault="00DB1BCD" w:rsidP="00DB1BCD">
      <w:r w:rsidRPr="00C60784">
        <w:t>While the digital wallet initiative is specific to Europe, the ideas behind it may be generally applicable. That is, to encourage</w:t>
      </w:r>
      <w:r>
        <w:t xml:space="preserve"> and ease</w:t>
      </w:r>
      <w:r w:rsidRPr="00C60784">
        <w:t xml:space="preserve"> </w:t>
      </w:r>
      <w:r>
        <w:t>e-commerce, e-government and provide users with control over how their data is accessed, a digital wallet approach may have applicability and value in a broader international context.</w:t>
      </w:r>
    </w:p>
    <w:p w14:paraId="752264D5" w14:textId="0BE0610C" w:rsidR="00DB1BCD" w:rsidRDefault="00DB1BCD" w:rsidP="00DB1BCD">
      <w:pPr>
        <w:rPr>
          <w:lang w:val="en-US"/>
        </w:rPr>
      </w:pPr>
      <w:r>
        <w:t>Use Case Example</w:t>
      </w:r>
      <w:r w:rsidR="007E1FCF">
        <w:t xml:space="preserve">: </w:t>
      </w:r>
      <w:r w:rsidRPr="004C4E8C">
        <w:rPr>
          <w:lang w:val="en-US"/>
        </w:rPr>
        <w:t xml:space="preserve">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w:t>
      </w:r>
      <w:r>
        <w:rPr>
          <w:lang w:val="en-US"/>
        </w:rPr>
        <w:t>meeting</w:t>
      </w:r>
      <w:r w:rsidRPr="004C4E8C">
        <w:rPr>
          <w:lang w:val="en-US"/>
        </w:rPr>
        <w:t>.</w:t>
      </w:r>
    </w:p>
    <w:p w14:paraId="4F09FB94" w14:textId="300C273B" w:rsidR="007E1FCF" w:rsidRDefault="007E1FCF" w:rsidP="007E1FCF">
      <w:pPr>
        <w:jc w:val="center"/>
      </w:pPr>
      <w:r>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Default="007E1FCF" w:rsidP="007E1FCF">
      <w:pPr>
        <w:pStyle w:val="TF"/>
      </w:pPr>
      <w:r>
        <w:t>Figure Annex B-1: Example of use, applying for a bank loan [B.3]</w:t>
      </w:r>
    </w:p>
    <w:p w14:paraId="56DEE80A" w14:textId="6538CC7E" w:rsidR="00DB1BCD" w:rsidRPr="004C4E8C" w:rsidRDefault="00DB1BCD" w:rsidP="00DB1BCD">
      <w:r w:rsidRPr="004C4E8C">
        <w:t>Benefits for the citizen:</w:t>
      </w:r>
    </w:p>
    <w:p w14:paraId="4078B3C1" w14:textId="46E70458" w:rsidR="00DB1BCD" w:rsidRPr="00DB1BCD" w:rsidRDefault="00DB1BCD" w:rsidP="00DB1BCD">
      <w:pPr>
        <w:pStyle w:val="B1"/>
      </w:pPr>
      <w:r>
        <w:t>-</w:t>
      </w:r>
      <w:r>
        <w:tab/>
      </w:r>
      <w:r w:rsidRPr="00DB1BCD">
        <w:t>Easy to identify itself</w:t>
      </w:r>
    </w:p>
    <w:p w14:paraId="7194D112" w14:textId="24304B25" w:rsidR="00DB1BCD" w:rsidRPr="00DB1BCD" w:rsidRDefault="00DB1BCD" w:rsidP="00DB1BCD">
      <w:pPr>
        <w:pStyle w:val="B1"/>
      </w:pPr>
      <w:r>
        <w:t>-</w:t>
      </w:r>
      <w:r>
        <w:tab/>
      </w:r>
      <w:r w:rsidRPr="00DB1BCD">
        <w:t>Management of identity information storage and usage permissions</w:t>
      </w:r>
    </w:p>
    <w:p w14:paraId="3E265C84" w14:textId="77777777" w:rsidR="00DB1BCD" w:rsidRPr="004C4E8C" w:rsidRDefault="00DB1BCD" w:rsidP="00DB1BCD">
      <w:r w:rsidRPr="004C4E8C">
        <w:t>Benefits for businesses:</w:t>
      </w:r>
    </w:p>
    <w:p w14:paraId="60B7F776" w14:textId="0B436381" w:rsidR="00DB1BCD" w:rsidRPr="00DB1BCD" w:rsidRDefault="00DB1BCD" w:rsidP="00DB1BCD">
      <w:pPr>
        <w:pStyle w:val="B1"/>
      </w:pPr>
      <w:r>
        <w:t>-</w:t>
      </w:r>
      <w:r>
        <w:tab/>
      </w:r>
      <w:r w:rsidRPr="00DB1BCD">
        <w:t>User-friendliness and compliance with user identification legislation.</w:t>
      </w:r>
    </w:p>
    <w:p w14:paraId="0C9D5CF6" w14:textId="306C395E" w:rsidR="00DB1BCD" w:rsidRPr="00DB1BCD" w:rsidRDefault="00DB1BCD" w:rsidP="00DB1BCD">
      <w:pPr>
        <w:pStyle w:val="B1"/>
      </w:pPr>
      <w:r w:rsidRPr="00DB1BCD">
        <w:t>-</w:t>
      </w:r>
      <w:r w:rsidRPr="00DB1BCD">
        <w:tab/>
        <w:t>Reduction in 'business integration requirements' for services, that currently must  contend with diverse documents and processes.</w:t>
      </w:r>
    </w:p>
    <w:p w14:paraId="345F838D" w14:textId="77777777" w:rsidR="00DB1BCD" w:rsidRPr="004D3578" w:rsidRDefault="00DB1BCD" w:rsidP="00DB1BCD">
      <w:pPr>
        <w:pStyle w:val="Heading2"/>
      </w:pPr>
      <w:bookmarkStart w:id="866" w:name="_Toc120013105"/>
      <w:bookmarkStart w:id="867" w:name="_Toc120025223"/>
      <w:bookmarkStart w:id="868" w:name="_Toc120025378"/>
      <w:bookmarkStart w:id="869" w:name="_Toc120091456"/>
      <w:bookmarkStart w:id="870" w:name="_Toc129348999"/>
      <w:r>
        <w:t>References</w:t>
      </w:r>
      <w:bookmarkEnd w:id="866"/>
      <w:bookmarkEnd w:id="867"/>
      <w:bookmarkEnd w:id="868"/>
      <w:bookmarkEnd w:id="869"/>
      <w:bookmarkEnd w:id="870"/>
    </w:p>
    <w:p w14:paraId="4F4684E0" w14:textId="77777777" w:rsidR="00DB1BCD" w:rsidRPr="001B0A47" w:rsidRDefault="00DB1BCD" w:rsidP="00DB1BCD">
      <w:r w:rsidRPr="004C4E8C">
        <w:rPr>
          <w:lang w:val="en-US"/>
        </w:rPr>
        <w:t xml:space="preserve">In mid-February 2022, a call for projects for the implementation of solutions and experimentation was launched </w:t>
      </w:r>
      <w:r>
        <w:rPr>
          <w:lang w:val="en-US"/>
        </w:rPr>
        <w:t>&lt;</w:t>
      </w:r>
      <w:r w:rsidRPr="004C4E8C">
        <w:rPr>
          <w:lang w:val="en-US"/>
        </w:rPr>
        <w:t>https://ec.europa.eu/info/funding-tenders/opportunities/docs/2021-2027/digital/wp-call /2022/call-fiche_digital-2022-deploy-02_en.pdf</w:t>
      </w:r>
      <w:r>
        <w:rPr>
          <w:lang w:val="en-US"/>
        </w:rPr>
        <w:t xml:space="preserve">&gt;, </w:t>
      </w:r>
      <w:r>
        <w:t>accessed 24.10.22.</w:t>
      </w:r>
    </w:p>
    <w:p w14:paraId="5F64583E" w14:textId="77777777" w:rsidR="00DB1BCD" w:rsidRPr="004C4E8C" w:rsidRDefault="00DB1BCD" w:rsidP="00DB1BCD">
      <w:pPr>
        <w:rPr>
          <w:lang w:val="en-US"/>
        </w:rPr>
      </w:pPr>
      <w:r w:rsidRPr="004C4E8C">
        <w:rPr>
          <w:lang w:val="en-US"/>
        </w:rPr>
        <w:t>The "toolbox" defining the APIs and data schemas should be finalized by the end of 2022. The architecture of the technical solutions, such as the centralized or decentralized orientation, are not defined to date.</w:t>
      </w:r>
    </w:p>
    <w:p w14:paraId="279A3EAE" w14:textId="329FF5B4" w:rsidR="00DB1BCD" w:rsidRDefault="00DB1BCD" w:rsidP="00DB1BCD">
      <w:pPr>
        <w:pStyle w:val="EX"/>
        <w:rPr>
          <w:noProof/>
        </w:rPr>
      </w:pPr>
      <w:r>
        <w:rPr>
          <w:noProof/>
        </w:rPr>
        <w:t>[B</w:t>
      </w:r>
      <w:r w:rsidR="007E1FCF">
        <w:rPr>
          <w:noProof/>
        </w:rPr>
        <w:t>.</w:t>
      </w:r>
      <w:r>
        <w:rPr>
          <w:noProof/>
        </w:rPr>
        <w:t>1]</w:t>
      </w:r>
      <w:r>
        <w:rPr>
          <w:noProof/>
        </w:rPr>
        <w:tab/>
        <w:t xml:space="preserve">Quote from </w:t>
      </w:r>
      <w:r w:rsidRPr="00C71506">
        <w:rPr>
          <w:noProof/>
        </w:rPr>
        <w:t>Ursula von der Leyen, President of the European Commission, in her State of the U</w:t>
      </w:r>
      <w:r>
        <w:rPr>
          <w:noProof/>
        </w:rPr>
        <w:t>nion address, 16 September 2020, &lt;</w:t>
      </w:r>
      <w:hyperlink r:id="rId70" w:history="1">
        <w:r w:rsidRPr="00BA1942">
          <w:rPr>
            <w:rStyle w:val="Hyperlink"/>
            <w:noProof/>
          </w:rPr>
          <w:t>https://ec.europa.eu/info/strategy/priorities-2019-2024/europe-fit-digital-age/european-digital-identity_en</w:t>
        </w:r>
      </w:hyperlink>
      <w:r>
        <w:rPr>
          <w:noProof/>
        </w:rPr>
        <w:t xml:space="preserve">&gt;, </w:t>
      </w:r>
      <w:r>
        <w:t>accessed 24.10.22.</w:t>
      </w:r>
    </w:p>
    <w:p w14:paraId="63637239" w14:textId="00A037EB" w:rsidR="00DB1BCD" w:rsidRPr="00A15CCB" w:rsidRDefault="00DB1BCD" w:rsidP="00DB1BCD">
      <w:pPr>
        <w:pStyle w:val="EX"/>
        <w:rPr>
          <w:noProof/>
        </w:rPr>
      </w:pPr>
      <w:r>
        <w:rPr>
          <w:noProof/>
        </w:rPr>
        <w:lastRenderedPageBreak/>
        <w:t>[B</w:t>
      </w:r>
      <w:r w:rsidR="007E1FCF">
        <w:rPr>
          <w:noProof/>
        </w:rPr>
        <w:t>.</w:t>
      </w:r>
      <w:r>
        <w:rPr>
          <w:noProof/>
        </w:rPr>
        <w:t>2]</w:t>
      </w:r>
      <w:r>
        <w:rPr>
          <w:noProof/>
        </w:rPr>
        <w:tab/>
      </w:r>
      <w:hyperlink r:id="rId71" w:history="1">
        <w:r w:rsidRPr="004C4E8C">
          <w:rPr>
            <w:rStyle w:val="Hyperlink"/>
            <w:lang w:val="en-US"/>
          </w:rPr>
          <w:t>https://ec.europa.eu/info/strategy/priorities-2019-2024/europe-fit-digital-age/shaping-europe-digital-future_en</w:t>
        </w:r>
      </w:hyperlink>
    </w:p>
    <w:p w14:paraId="7921ECD0" w14:textId="2FAE9085" w:rsidR="00DB1BCD" w:rsidRPr="001B0A47" w:rsidRDefault="00DB1BCD" w:rsidP="00DB1BCD">
      <w:pPr>
        <w:pStyle w:val="EX"/>
        <w:rPr>
          <w:lang w:val="en-US"/>
        </w:rPr>
      </w:pPr>
      <w:r>
        <w:t>[B</w:t>
      </w:r>
      <w:r w:rsidR="007E1FCF">
        <w:t>.</w:t>
      </w:r>
      <w:r>
        <w:t xml:space="preserve">3] </w:t>
      </w:r>
      <w:r>
        <w:tab/>
        <w:t>The figure is from &lt;</w:t>
      </w:r>
      <w:r w:rsidRPr="001B0A47">
        <w:t>https://ec.europa.eu/info/strategy/priorities-2019-2024/europe-fit-digital-age/european-digital-identity_fr</w:t>
      </w:r>
      <w:r>
        <w:t>&gt;, accessed 24.10.22.</w:t>
      </w:r>
    </w:p>
    <w:p w14:paraId="2BDA3A27" w14:textId="77777777" w:rsidR="00DB1BCD" w:rsidRPr="004C4E8C" w:rsidRDefault="00DB1BCD" w:rsidP="00DB1BCD">
      <w:pPr>
        <w:rPr>
          <w:lang w:val="en-US"/>
        </w:rPr>
      </w:pPr>
    </w:p>
    <w:p w14:paraId="48DAF87F" w14:textId="2F36DD4B" w:rsidR="003D37EE" w:rsidRDefault="003D37EE" w:rsidP="00F219C5">
      <w:pPr>
        <w:pStyle w:val="Heading1"/>
        <w:ind w:left="0" w:firstLine="0"/>
      </w:pPr>
      <w:bookmarkStart w:id="871" w:name="_Toc120013106"/>
      <w:bookmarkStart w:id="872" w:name="_Toc120025224"/>
      <w:bookmarkStart w:id="873" w:name="_Toc120025379"/>
      <w:bookmarkStart w:id="874" w:name="_Toc120091457"/>
      <w:bookmarkStart w:id="875" w:name="_Toc129349000"/>
      <w:r>
        <w:t>Annex C</w:t>
      </w:r>
      <w:r w:rsidR="00A47643">
        <w:t xml:space="preserve"> (Informative)</w:t>
      </w:r>
      <w:r>
        <w:t>:</w:t>
      </w:r>
      <w:r w:rsidR="00A47643" w:rsidRPr="004D3578">
        <w:br/>
      </w:r>
      <w:r w:rsidRPr="0056242F">
        <w:t xml:space="preserve">Energy </w:t>
      </w:r>
      <w:r>
        <w:t>Efficiency of Content Delivery</w:t>
      </w:r>
      <w:r w:rsidRPr="0056242F">
        <w:t xml:space="preserve"> </w:t>
      </w:r>
      <w:r>
        <w:t>for</w:t>
      </w:r>
      <w:r w:rsidRPr="0056242F">
        <w:t xml:space="preserve"> Metaverse Media Communication</w:t>
      </w:r>
      <w:bookmarkEnd w:id="875"/>
      <w:r>
        <w:t xml:space="preserve"> </w:t>
      </w:r>
      <w:bookmarkEnd w:id="871"/>
      <w:bookmarkEnd w:id="872"/>
      <w:bookmarkEnd w:id="873"/>
      <w:bookmarkEnd w:id="874"/>
    </w:p>
    <w:p w14:paraId="137BF063" w14:textId="77777777" w:rsidR="003D37EE" w:rsidRPr="007878FE" w:rsidRDefault="003D37EE" w:rsidP="003D37EE">
      <w:r>
        <w:t>The purpose of this annex is to provide an analysis of energy efficient content delivery associated with different metaverse media communication. This information could prove relevant to different use cases that seek to address flexibility of energy usage to effectively and efficiently provide mobile metaverse services taking into account the scenario of the use cases and the end user requirements.</w:t>
      </w:r>
    </w:p>
    <w:tbl>
      <w:tblPr>
        <w:tblStyle w:val="TableGrid"/>
        <w:tblW w:w="0" w:type="auto"/>
        <w:tblLook w:val="04A0" w:firstRow="1" w:lastRow="0" w:firstColumn="1" w:lastColumn="0" w:noHBand="0" w:noVBand="1"/>
      </w:tblPr>
      <w:tblGrid>
        <w:gridCol w:w="1977"/>
        <w:gridCol w:w="2144"/>
        <w:gridCol w:w="1909"/>
        <w:gridCol w:w="3179"/>
      </w:tblGrid>
      <w:tr w:rsidR="003D37EE" w14:paraId="2180856D" w14:textId="77777777" w:rsidTr="00837C41">
        <w:tc>
          <w:tcPr>
            <w:tcW w:w="1977" w:type="dxa"/>
          </w:tcPr>
          <w:p w14:paraId="14C1CE0C" w14:textId="77777777" w:rsidR="003D37EE" w:rsidRDefault="003D37EE" w:rsidP="00837C41">
            <w:pPr>
              <w:rPr>
                <w:noProof/>
                <w:lang w:eastAsia="zh-CN"/>
              </w:rPr>
            </w:pPr>
            <w:r>
              <w:rPr>
                <w:rFonts w:hint="eastAsia"/>
                <w:noProof/>
                <w:lang w:eastAsia="zh-CN"/>
              </w:rPr>
              <w:t>U</w:t>
            </w:r>
            <w:r>
              <w:rPr>
                <w:noProof/>
                <w:lang w:eastAsia="zh-CN"/>
              </w:rPr>
              <w:t>se Cases</w:t>
            </w:r>
          </w:p>
        </w:tc>
        <w:tc>
          <w:tcPr>
            <w:tcW w:w="2144" w:type="dxa"/>
          </w:tcPr>
          <w:p w14:paraId="6A0A7228" w14:textId="77777777" w:rsidR="003D37EE" w:rsidRDefault="003D37EE" w:rsidP="00837C41">
            <w:pPr>
              <w:rPr>
                <w:noProof/>
                <w:lang w:eastAsia="zh-CN"/>
              </w:rPr>
            </w:pPr>
            <w:r>
              <w:rPr>
                <w:rFonts w:hint="eastAsia"/>
                <w:noProof/>
                <w:lang w:eastAsia="zh-CN"/>
              </w:rPr>
              <w:t>D</w:t>
            </w:r>
            <w:r>
              <w:rPr>
                <w:noProof/>
                <w:lang w:eastAsia="zh-CN"/>
              </w:rPr>
              <w:t>evice</w:t>
            </w:r>
            <w:r>
              <w:rPr>
                <w:rFonts w:hint="eastAsia"/>
                <w:noProof/>
                <w:lang w:eastAsia="zh-CN"/>
              </w:rPr>
              <w:t>/</w:t>
            </w:r>
            <w:r>
              <w:rPr>
                <w:noProof/>
                <w:lang w:eastAsia="zh-CN"/>
              </w:rPr>
              <w:t>Terminal Type Example</w:t>
            </w:r>
          </w:p>
        </w:tc>
        <w:tc>
          <w:tcPr>
            <w:tcW w:w="1909" w:type="dxa"/>
          </w:tcPr>
          <w:p w14:paraId="2DCA5388" w14:textId="77777777" w:rsidR="003D37EE" w:rsidRDefault="003D37EE" w:rsidP="00837C41">
            <w:pPr>
              <w:rPr>
                <w:noProof/>
                <w:lang w:eastAsia="zh-CN"/>
              </w:rPr>
            </w:pPr>
            <w:r>
              <w:rPr>
                <w:rFonts w:hint="eastAsia"/>
                <w:noProof/>
                <w:lang w:eastAsia="zh-CN"/>
              </w:rPr>
              <w:t>D</w:t>
            </w:r>
            <w:r>
              <w:rPr>
                <w:noProof/>
                <w:lang w:eastAsia="zh-CN"/>
              </w:rPr>
              <w:t>ata Rate</w:t>
            </w:r>
          </w:p>
        </w:tc>
        <w:tc>
          <w:tcPr>
            <w:tcW w:w="3179" w:type="dxa"/>
          </w:tcPr>
          <w:p w14:paraId="45F34A91" w14:textId="77777777" w:rsidR="003D37EE" w:rsidRDefault="003D37EE" w:rsidP="00837C41">
            <w:pPr>
              <w:rPr>
                <w:noProof/>
                <w:lang w:eastAsia="zh-CN"/>
              </w:rPr>
            </w:pPr>
            <w:r>
              <w:rPr>
                <w:noProof/>
                <w:lang w:eastAsia="zh-CN"/>
              </w:rPr>
              <w:t xml:space="preserve">Motivation </w:t>
            </w:r>
            <w:r>
              <w:rPr>
                <w:rFonts w:hint="eastAsia"/>
                <w:noProof/>
                <w:lang w:eastAsia="zh-CN"/>
              </w:rPr>
              <w:t>for</w:t>
            </w:r>
            <w:r>
              <w:rPr>
                <w:noProof/>
                <w:lang w:eastAsia="zh-CN"/>
              </w:rPr>
              <w:t xml:space="preserve"> </w:t>
            </w:r>
            <w:r>
              <w:rPr>
                <w:rFonts w:hint="eastAsia"/>
                <w:noProof/>
                <w:lang w:eastAsia="zh-CN"/>
              </w:rPr>
              <w:t>potential</w:t>
            </w:r>
            <w:r>
              <w:rPr>
                <w:noProof/>
                <w:lang w:eastAsia="zh-CN"/>
              </w:rPr>
              <w:t xml:space="preserve"> </w:t>
            </w:r>
            <w:r>
              <w:rPr>
                <w:rFonts w:hint="eastAsia"/>
                <w:noProof/>
                <w:lang w:eastAsia="zh-CN"/>
              </w:rPr>
              <w:t>r</w:t>
            </w:r>
            <w:r>
              <w:rPr>
                <w:noProof/>
                <w:lang w:eastAsia="zh-CN"/>
              </w:rPr>
              <w:t>equirement for</w:t>
            </w:r>
            <w:r>
              <w:rPr>
                <w:rFonts w:hint="eastAsia"/>
                <w:noProof/>
                <w:lang w:eastAsia="zh-CN"/>
              </w:rPr>
              <w:t xml:space="preserve"> E</w:t>
            </w:r>
            <w:r>
              <w:rPr>
                <w:noProof/>
                <w:lang w:eastAsia="zh-CN"/>
              </w:rPr>
              <w:t>nergy Efficiency of Content Delivery due to sustained communication.</w:t>
            </w:r>
          </w:p>
        </w:tc>
      </w:tr>
      <w:tr w:rsidR="003D37EE" w14:paraId="11889F98" w14:textId="77777777" w:rsidTr="00837C41">
        <w:tc>
          <w:tcPr>
            <w:tcW w:w="1977" w:type="dxa"/>
          </w:tcPr>
          <w:p w14:paraId="5A8B7DE3" w14:textId="77777777" w:rsidR="003D37EE" w:rsidRDefault="003D37EE" w:rsidP="00837C41">
            <w:pPr>
              <w:rPr>
                <w:noProof/>
                <w:lang w:eastAsia="zh-CN"/>
              </w:rPr>
            </w:pPr>
            <w:r w:rsidRPr="006B1CC3">
              <w:rPr>
                <w:noProof/>
                <w:lang w:eastAsia="zh-CN"/>
              </w:rPr>
              <w:t>Localized Mobile Metaverse Service Use Case</w:t>
            </w:r>
          </w:p>
        </w:tc>
        <w:tc>
          <w:tcPr>
            <w:tcW w:w="2144" w:type="dxa"/>
          </w:tcPr>
          <w:p w14:paraId="34695EC2" w14:textId="77777777" w:rsidR="003D37EE" w:rsidRDefault="003D37EE" w:rsidP="00837C41">
            <w:pPr>
              <w:rPr>
                <w:noProof/>
                <w:lang w:eastAsia="zh-CN"/>
              </w:rPr>
            </w:pPr>
            <w:r>
              <w:rPr>
                <w:rFonts w:hint="eastAsia"/>
                <w:noProof/>
                <w:lang w:eastAsia="zh-CN"/>
              </w:rPr>
              <w:t>A</w:t>
            </w:r>
            <w:r>
              <w:rPr>
                <w:noProof/>
                <w:lang w:eastAsia="zh-CN"/>
              </w:rPr>
              <w:t>R capable glasses tethered to a UE</w:t>
            </w:r>
          </w:p>
        </w:tc>
        <w:tc>
          <w:tcPr>
            <w:tcW w:w="1909" w:type="dxa"/>
          </w:tcPr>
          <w:p w14:paraId="49650487" w14:textId="77777777" w:rsidR="003D37EE" w:rsidRDefault="003D37EE" w:rsidP="00837C41">
            <w:pPr>
              <w:rPr>
                <w:noProof/>
                <w:lang w:eastAsia="zh-CN"/>
              </w:rPr>
            </w:pPr>
            <w:r>
              <w:rPr>
                <w:noProof/>
                <w:lang w:eastAsia="zh-CN"/>
              </w:rPr>
              <w:t>[Not clear]</w:t>
            </w:r>
          </w:p>
        </w:tc>
        <w:tc>
          <w:tcPr>
            <w:tcW w:w="3179" w:type="dxa"/>
          </w:tcPr>
          <w:p w14:paraId="436B96E5" w14:textId="77777777" w:rsidR="003D37EE" w:rsidRDefault="003D37EE" w:rsidP="003D37EE">
            <w:pPr>
              <w:pStyle w:val="ListParagraph"/>
              <w:numPr>
                <w:ilvl w:val="0"/>
                <w:numId w:val="12"/>
              </w:numPr>
              <w:contextualSpacing w:val="0"/>
              <w:rPr>
                <w:noProof/>
                <w:lang w:eastAsia="zh-CN"/>
              </w:rPr>
            </w:pPr>
            <w:r>
              <w:rPr>
                <w:rFonts w:hint="eastAsia"/>
                <w:noProof/>
                <w:lang w:eastAsia="zh-CN"/>
              </w:rPr>
              <w:t>D</w:t>
            </w:r>
            <w:r>
              <w:rPr>
                <w:noProof/>
                <w:lang w:eastAsia="zh-CN"/>
              </w:rPr>
              <w:t>ata transmission in short duration</w:t>
            </w:r>
          </w:p>
        </w:tc>
      </w:tr>
      <w:tr w:rsidR="003D37EE" w14:paraId="65004A58" w14:textId="77777777" w:rsidTr="00837C41">
        <w:tc>
          <w:tcPr>
            <w:tcW w:w="1977" w:type="dxa"/>
          </w:tcPr>
          <w:p w14:paraId="415F39E0" w14:textId="77777777" w:rsidR="003D37EE" w:rsidRPr="006B1CC3" w:rsidRDefault="003D37EE" w:rsidP="00837C41">
            <w:pPr>
              <w:rPr>
                <w:noProof/>
                <w:lang w:eastAsia="zh-CN"/>
              </w:rPr>
            </w:pPr>
            <w:r>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p>
        </w:tc>
        <w:tc>
          <w:tcPr>
            <w:tcW w:w="2144" w:type="dxa"/>
          </w:tcPr>
          <w:p w14:paraId="7D3C0DEE" w14:textId="77777777" w:rsidR="003D37EE" w:rsidRDefault="003D37EE" w:rsidP="00837C41">
            <w:pPr>
              <w:rPr>
                <w:noProof/>
                <w:lang w:eastAsia="zh-CN"/>
              </w:rPr>
            </w:pPr>
            <w:r>
              <w:rPr>
                <w:rFonts w:hint="eastAsia"/>
                <w:noProof/>
                <w:lang w:eastAsia="zh-CN"/>
              </w:rPr>
              <w:t>U</w:t>
            </w:r>
            <w:r>
              <w:rPr>
                <w:noProof/>
                <w:lang w:eastAsia="zh-CN"/>
              </w:rPr>
              <w:t>E (different types, e.g., pedestrians, sensors)</w:t>
            </w:r>
          </w:p>
        </w:tc>
        <w:tc>
          <w:tcPr>
            <w:tcW w:w="1909" w:type="dxa"/>
          </w:tcPr>
          <w:p w14:paraId="03EF4F36" w14:textId="77777777" w:rsidR="003D37EE" w:rsidRPr="005700D5" w:rsidRDefault="003D37EE" w:rsidP="00837C41">
            <w:pPr>
              <w:rPr>
                <w:noProof/>
                <w:lang w:eastAsia="zh-CN"/>
              </w:rPr>
            </w:pPr>
            <w:r>
              <w:rPr>
                <w:noProof/>
                <w:lang w:eastAsia="zh-CN"/>
              </w:rPr>
              <w:t>[10-100Mbit/s]</w:t>
            </w:r>
          </w:p>
        </w:tc>
        <w:tc>
          <w:tcPr>
            <w:tcW w:w="3179" w:type="dxa"/>
          </w:tcPr>
          <w:p w14:paraId="0EBE85E4"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E2322F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 xml:space="preserve">nergy </w:t>
            </w:r>
            <w:r>
              <w:rPr>
                <w:noProof/>
                <w:lang w:eastAsia="zh-CN"/>
              </w:rPr>
              <w:t>e</w:t>
            </w:r>
            <w:r w:rsidRPr="00AE64EF">
              <w:rPr>
                <w:noProof/>
                <w:lang w:eastAsia="zh-CN"/>
              </w:rPr>
              <w:t>fficien</w:t>
            </w:r>
            <w:r>
              <w:rPr>
                <w:noProof/>
                <w:lang w:eastAsia="zh-CN"/>
              </w:rPr>
              <w:t>t content delivery</w:t>
            </w:r>
            <w:r w:rsidRPr="00AE64EF">
              <w:rPr>
                <w:noProof/>
                <w:lang w:eastAsia="zh-CN"/>
              </w:rPr>
              <w:t xml:space="preserve"> </w:t>
            </w:r>
            <w:r>
              <w:rPr>
                <w:noProof/>
                <w:lang w:eastAsia="zh-CN"/>
              </w:rPr>
              <w:t>to and from the</w:t>
            </w:r>
            <w:r w:rsidRPr="00AE64EF">
              <w:rPr>
                <w:noProof/>
                <w:lang w:eastAsia="zh-CN"/>
              </w:rPr>
              <w:t xml:space="preserve"> UE, especially for pedestrians by using mobile phone</w:t>
            </w:r>
          </w:p>
        </w:tc>
      </w:tr>
      <w:tr w:rsidR="003D37EE" w14:paraId="1251AC7F" w14:textId="77777777" w:rsidTr="00837C41">
        <w:tc>
          <w:tcPr>
            <w:tcW w:w="1977" w:type="dxa"/>
          </w:tcPr>
          <w:p w14:paraId="57310728" w14:textId="77777777" w:rsidR="003D37EE" w:rsidRPr="006B1CC3" w:rsidRDefault="003D37EE" w:rsidP="00837C41">
            <w:pPr>
              <w:rPr>
                <w:noProof/>
                <w:lang w:eastAsia="zh-CN"/>
              </w:rPr>
            </w:pPr>
            <w:r>
              <w:rPr>
                <w:noProof/>
                <w:lang w:eastAsia="zh-CN"/>
              </w:rPr>
              <w:t>C</w:t>
            </w:r>
            <w:r w:rsidRPr="005700D5">
              <w:rPr>
                <w:noProof/>
                <w:lang w:eastAsia="zh-CN"/>
              </w:rPr>
              <w:t xml:space="preserve">ollaborative and </w:t>
            </w:r>
            <w:r>
              <w:rPr>
                <w:noProof/>
                <w:lang w:eastAsia="zh-CN"/>
              </w:rPr>
              <w:t>C</w:t>
            </w:r>
            <w:r w:rsidRPr="005700D5">
              <w:rPr>
                <w:noProof/>
                <w:lang w:eastAsia="zh-CN"/>
              </w:rPr>
              <w:t xml:space="preserve">oncurrent </w:t>
            </w:r>
            <w:r>
              <w:rPr>
                <w:noProof/>
                <w:lang w:eastAsia="zh-CN"/>
              </w:rPr>
              <w:t>E</w:t>
            </w:r>
            <w:r w:rsidRPr="005700D5">
              <w:rPr>
                <w:noProof/>
                <w:lang w:eastAsia="zh-CN"/>
              </w:rPr>
              <w:t xml:space="preserve">ngineering in </w:t>
            </w:r>
            <w:r>
              <w:rPr>
                <w:noProof/>
                <w:lang w:eastAsia="zh-CN"/>
              </w:rPr>
              <w:t>P</w:t>
            </w:r>
            <w:r w:rsidRPr="005700D5">
              <w:rPr>
                <w:noProof/>
                <w:lang w:eastAsia="zh-CN"/>
              </w:rPr>
              <w:t xml:space="preserve">roduct </w:t>
            </w:r>
            <w:r>
              <w:rPr>
                <w:noProof/>
                <w:lang w:eastAsia="zh-CN"/>
              </w:rPr>
              <w:t>D</w:t>
            </w:r>
            <w:r w:rsidRPr="005700D5">
              <w:rPr>
                <w:noProof/>
                <w:lang w:eastAsia="zh-CN"/>
              </w:rPr>
              <w:t xml:space="preserve">esign using </w:t>
            </w:r>
            <w:r>
              <w:rPr>
                <w:noProof/>
                <w:lang w:eastAsia="zh-CN"/>
              </w:rPr>
              <w:t>M</w:t>
            </w:r>
            <w:r w:rsidRPr="005700D5">
              <w:rPr>
                <w:noProof/>
                <w:lang w:eastAsia="zh-CN"/>
              </w:rPr>
              <w:t xml:space="preserve">etaverse </w:t>
            </w:r>
            <w:r>
              <w:rPr>
                <w:noProof/>
                <w:lang w:eastAsia="zh-CN"/>
              </w:rPr>
              <w:t>S</w:t>
            </w:r>
            <w:r w:rsidRPr="005700D5">
              <w:rPr>
                <w:noProof/>
                <w:lang w:eastAsia="zh-CN"/>
              </w:rPr>
              <w:t xml:space="preserve">ervices  </w:t>
            </w:r>
          </w:p>
        </w:tc>
        <w:tc>
          <w:tcPr>
            <w:tcW w:w="2144" w:type="dxa"/>
          </w:tcPr>
          <w:p w14:paraId="0EEC66AC" w14:textId="77777777" w:rsidR="003D37EE" w:rsidRPr="00681F20" w:rsidRDefault="003D37EE" w:rsidP="00837C41">
            <w:pPr>
              <w:rPr>
                <w:noProof/>
                <w:lang w:val="fr-FR" w:eastAsia="zh-CN"/>
              </w:rPr>
            </w:pPr>
            <w:r w:rsidRPr="00681F20">
              <w:rPr>
                <w:rFonts w:hint="eastAsia"/>
                <w:noProof/>
                <w:lang w:val="fr-FR" w:eastAsia="zh-CN"/>
              </w:rPr>
              <w:t>X</w:t>
            </w:r>
            <w:r w:rsidRPr="00681F20">
              <w:rPr>
                <w:noProof/>
                <w:lang w:val="fr-FR" w:eastAsia="zh-CN"/>
              </w:rPr>
              <w:t>R devices, mobile phones, computers</w:t>
            </w:r>
          </w:p>
        </w:tc>
        <w:tc>
          <w:tcPr>
            <w:tcW w:w="1909" w:type="dxa"/>
          </w:tcPr>
          <w:p w14:paraId="1E2B7F7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-100Mbit/s]</w:t>
            </w:r>
          </w:p>
        </w:tc>
        <w:tc>
          <w:tcPr>
            <w:tcW w:w="3179" w:type="dxa"/>
          </w:tcPr>
          <w:p w14:paraId="05C6E8A8"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AD82D6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14:paraId="6FA766FA" w14:textId="77777777" w:rsidTr="00837C41">
        <w:tc>
          <w:tcPr>
            <w:tcW w:w="1977" w:type="dxa"/>
          </w:tcPr>
          <w:p w14:paraId="625337D6" w14:textId="77777777" w:rsidR="003D37EE" w:rsidRPr="006B1CC3" w:rsidRDefault="003D37EE" w:rsidP="00837C41">
            <w:pPr>
              <w:rPr>
                <w:noProof/>
                <w:lang w:eastAsia="zh-CN"/>
              </w:rPr>
            </w:pPr>
            <w:r>
              <w:t>Spatial Anchor Enabler Use Case</w:t>
            </w:r>
          </w:p>
        </w:tc>
        <w:tc>
          <w:tcPr>
            <w:tcW w:w="2144" w:type="dxa"/>
          </w:tcPr>
          <w:p w14:paraId="2D91F352"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53305DD1" w14:textId="77777777" w:rsidR="003D37EE" w:rsidRDefault="003D37EE" w:rsidP="00837C41">
            <w:pPr>
              <w:rPr>
                <w:noProof/>
                <w:lang w:eastAsia="zh-CN"/>
              </w:rPr>
            </w:pPr>
            <w:r>
              <w:rPr>
                <w:noProof/>
                <w:lang w:eastAsia="zh-CN"/>
              </w:rPr>
              <w:t>[Not clear]</w:t>
            </w:r>
          </w:p>
        </w:tc>
        <w:tc>
          <w:tcPr>
            <w:tcW w:w="3179" w:type="dxa"/>
          </w:tcPr>
          <w:p w14:paraId="018BEA47"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130CA945" w14:textId="77777777" w:rsidTr="00837C41">
        <w:tc>
          <w:tcPr>
            <w:tcW w:w="1977" w:type="dxa"/>
          </w:tcPr>
          <w:p w14:paraId="04268614" w14:textId="77777777" w:rsidR="003D37EE" w:rsidRPr="006B1CC3" w:rsidRDefault="003D37EE" w:rsidP="00837C41">
            <w:pPr>
              <w:rPr>
                <w:noProof/>
                <w:lang w:eastAsia="zh-CN"/>
              </w:rPr>
            </w:pPr>
            <w:r w:rsidRPr="00226D12">
              <w:rPr>
                <w:noProof/>
                <w:lang w:eastAsia="zh-CN"/>
              </w:rPr>
              <w:t>Spatial Mapping and Localization Service Enabler Use Case</w:t>
            </w:r>
          </w:p>
        </w:tc>
        <w:tc>
          <w:tcPr>
            <w:tcW w:w="2144" w:type="dxa"/>
          </w:tcPr>
          <w:p w14:paraId="54F252A7" w14:textId="77777777" w:rsidR="003D37EE" w:rsidRDefault="003D37EE" w:rsidP="00837C41">
            <w:pPr>
              <w:rPr>
                <w:noProof/>
                <w:lang w:eastAsia="zh-CN"/>
              </w:rPr>
            </w:pPr>
            <w:r>
              <w:rPr>
                <w:rFonts w:hint="eastAsia"/>
                <w:noProof/>
                <w:lang w:eastAsia="zh-CN"/>
              </w:rPr>
              <w:t>U</w:t>
            </w:r>
            <w:r>
              <w:rPr>
                <w:noProof/>
                <w:lang w:eastAsia="zh-CN"/>
              </w:rPr>
              <w:t>E</w:t>
            </w:r>
          </w:p>
        </w:tc>
        <w:tc>
          <w:tcPr>
            <w:tcW w:w="1909" w:type="dxa"/>
          </w:tcPr>
          <w:p w14:paraId="6F59C302" w14:textId="77777777" w:rsidR="003D37EE" w:rsidRDefault="003D37EE" w:rsidP="00837C41">
            <w:pPr>
              <w:rPr>
                <w:noProof/>
                <w:lang w:eastAsia="zh-CN"/>
              </w:rPr>
            </w:pPr>
            <w:r>
              <w:rPr>
                <w:noProof/>
                <w:sz w:val="18"/>
                <w:lang w:eastAsia="zh-CN"/>
              </w:rPr>
              <w:t>[</w:t>
            </w:r>
            <w:r>
              <w:rPr>
                <w:noProof/>
                <w:lang w:eastAsia="zh-CN"/>
              </w:rPr>
              <w:t>Not clear]</w:t>
            </w:r>
          </w:p>
        </w:tc>
        <w:tc>
          <w:tcPr>
            <w:tcW w:w="3179" w:type="dxa"/>
          </w:tcPr>
          <w:p w14:paraId="619B049B"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3C3CF83A" w14:textId="77777777" w:rsidTr="00837C41">
        <w:tc>
          <w:tcPr>
            <w:tcW w:w="1977" w:type="dxa"/>
          </w:tcPr>
          <w:p w14:paraId="67C67250" w14:textId="77777777" w:rsidR="003D37EE" w:rsidRPr="006B1CC3" w:rsidRDefault="003D37EE" w:rsidP="00837C41">
            <w:pPr>
              <w:rPr>
                <w:noProof/>
                <w:lang w:eastAsia="zh-CN"/>
              </w:rPr>
            </w:pPr>
            <w:r>
              <w:t>Mobile Metaverse for Immersive Gaming and Live Shows</w:t>
            </w:r>
          </w:p>
        </w:tc>
        <w:tc>
          <w:tcPr>
            <w:tcW w:w="2144" w:type="dxa"/>
          </w:tcPr>
          <w:p w14:paraId="431C5462" w14:textId="77777777" w:rsidR="003D37EE" w:rsidRDefault="003D37EE" w:rsidP="00837C41">
            <w:pPr>
              <w:rPr>
                <w:noProof/>
                <w:lang w:eastAsia="zh-CN"/>
              </w:rPr>
            </w:pPr>
            <w:r>
              <w:rPr>
                <w:noProof/>
                <w:lang w:eastAsia="zh-CN"/>
              </w:rPr>
              <w:t>V</w:t>
            </w:r>
            <w:r w:rsidRPr="0027672F">
              <w:rPr>
                <w:noProof/>
                <w:lang w:eastAsia="zh-CN"/>
              </w:rPr>
              <w:t>R/AR/MR/Cloud Gaming mobile devices, such as mobile headsets or other haptic mobile devices,</w:t>
            </w:r>
          </w:p>
        </w:tc>
        <w:tc>
          <w:tcPr>
            <w:tcW w:w="1909" w:type="dxa"/>
          </w:tcPr>
          <w:p w14:paraId="30DE0DF7"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-1000Mbit/s]</w:t>
            </w:r>
          </w:p>
        </w:tc>
        <w:tc>
          <w:tcPr>
            <w:tcW w:w="3179" w:type="dxa"/>
          </w:tcPr>
          <w:p w14:paraId="51CA98D1"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64556CD4"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 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rsidRPr="000F506C" w14:paraId="02F8803B" w14:textId="77777777" w:rsidTr="00837C41">
        <w:tc>
          <w:tcPr>
            <w:tcW w:w="1977" w:type="dxa"/>
          </w:tcPr>
          <w:p w14:paraId="0A0BA28A" w14:textId="77777777" w:rsidR="003D37EE" w:rsidRPr="006B1CC3" w:rsidRDefault="003D37EE" w:rsidP="00837C41">
            <w:pPr>
              <w:rPr>
                <w:noProof/>
                <w:lang w:eastAsia="zh-CN"/>
              </w:rPr>
            </w:pPr>
            <w:r w:rsidRPr="00B53D87">
              <w:t xml:space="preserve">AR </w:t>
            </w:r>
            <w:r>
              <w:t xml:space="preserve">Enabled </w:t>
            </w:r>
            <w:r w:rsidRPr="00B53D87">
              <w:t>Immersive Experience</w:t>
            </w:r>
          </w:p>
        </w:tc>
        <w:tc>
          <w:tcPr>
            <w:tcW w:w="2144" w:type="dxa"/>
          </w:tcPr>
          <w:p w14:paraId="7B6736F6"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41B4695D" w14:textId="77777777" w:rsidR="003D37EE" w:rsidRDefault="003D37EE" w:rsidP="00837C41">
            <w:pPr>
              <w:rPr>
                <w:noProof/>
                <w:lang w:eastAsia="zh-CN"/>
              </w:rPr>
            </w:pPr>
            <w:r>
              <w:rPr>
                <w:noProof/>
                <w:lang w:eastAsia="zh-CN"/>
              </w:rPr>
              <w:t>[</w:t>
            </w:r>
            <w:r>
              <w:rPr>
                <w:rFonts w:hint="eastAsia"/>
                <w:noProof/>
                <w:lang w:eastAsia="zh-CN"/>
              </w:rPr>
              <w:t>2</w:t>
            </w:r>
            <w:r>
              <w:rPr>
                <w:noProof/>
                <w:lang w:eastAsia="zh-CN"/>
              </w:rPr>
              <w:t>00-2000Mbit/s]</w:t>
            </w:r>
          </w:p>
        </w:tc>
        <w:tc>
          <w:tcPr>
            <w:tcW w:w="3179" w:type="dxa"/>
          </w:tcPr>
          <w:p w14:paraId="413AE123"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0ADBD914" w14:textId="77777777" w:rsidR="003D37EE" w:rsidRPr="00AE64EF" w:rsidRDefault="003D37EE" w:rsidP="003D37EE">
            <w:pPr>
              <w:pStyle w:val="ListParagraph"/>
              <w:numPr>
                <w:ilvl w:val="0"/>
                <w:numId w:val="12"/>
              </w:numPr>
              <w:contextualSpacing w:val="0"/>
              <w:rPr>
                <w:noProof/>
                <w:lang w:eastAsia="zh-CN"/>
              </w:rPr>
            </w:pPr>
            <w:r w:rsidRPr="000F506C">
              <w:rPr>
                <w:noProof/>
                <w:lang w:eastAsia="zh-CN"/>
              </w:rPr>
              <w:lastRenderedPageBreak/>
              <w:t>This use case motivates energy efficient content delivery to and from the UE</w:t>
            </w:r>
          </w:p>
          <w:p w14:paraId="2F23942E"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etailed discussion on </w:t>
            </w:r>
            <w:r>
              <w:rPr>
                <w:noProof/>
                <w:lang w:eastAsia="zh-CN"/>
              </w:rPr>
              <w:t>energy utilization</w:t>
            </w:r>
            <w:r w:rsidRPr="00AE64EF">
              <w:rPr>
                <w:noProof/>
                <w:lang w:eastAsia="zh-CN"/>
              </w:rPr>
              <w:t xml:space="preserve"> </w:t>
            </w:r>
            <w:r>
              <w:rPr>
                <w:noProof/>
                <w:lang w:eastAsia="zh-CN"/>
              </w:rPr>
              <w:t>may be</w:t>
            </w:r>
            <w:r w:rsidRPr="00AE64EF">
              <w:rPr>
                <w:noProof/>
                <w:lang w:eastAsia="zh-CN"/>
              </w:rPr>
              <w:t xml:space="preserve"> needed</w:t>
            </w:r>
          </w:p>
        </w:tc>
      </w:tr>
      <w:tr w:rsidR="003D37EE" w14:paraId="1C6C417B" w14:textId="77777777" w:rsidTr="00837C41">
        <w:tc>
          <w:tcPr>
            <w:tcW w:w="1977" w:type="dxa"/>
          </w:tcPr>
          <w:p w14:paraId="125C10E8" w14:textId="77777777" w:rsidR="003D37EE" w:rsidRPr="006B1CC3" w:rsidRDefault="003D37EE" w:rsidP="00837C41">
            <w:pPr>
              <w:rPr>
                <w:noProof/>
                <w:lang w:eastAsia="zh-CN"/>
              </w:rPr>
            </w:pPr>
            <w:r w:rsidRPr="0027672F">
              <w:rPr>
                <w:noProof/>
                <w:lang w:eastAsia="zh-CN"/>
              </w:rPr>
              <w:lastRenderedPageBreak/>
              <w:t xml:space="preserve">Supporting </w:t>
            </w:r>
            <w:r>
              <w:rPr>
                <w:noProof/>
                <w:lang w:eastAsia="zh-CN"/>
              </w:rPr>
              <w:t>M</w:t>
            </w:r>
            <w:r w:rsidRPr="0027672F">
              <w:rPr>
                <w:noProof/>
                <w:lang w:eastAsia="zh-CN"/>
              </w:rPr>
              <w:t xml:space="preserve">ulti-service </w:t>
            </w:r>
            <w:r>
              <w:rPr>
                <w:noProof/>
                <w:lang w:eastAsia="zh-CN"/>
              </w:rPr>
              <w:t>C</w:t>
            </w:r>
            <w:r w:rsidRPr="0027672F">
              <w:rPr>
                <w:noProof/>
                <w:lang w:eastAsia="zh-CN"/>
              </w:rPr>
              <w:t xml:space="preserve">oordination in </w:t>
            </w:r>
            <w:r>
              <w:rPr>
                <w:noProof/>
                <w:lang w:eastAsia="zh-CN"/>
              </w:rPr>
              <w:t>O</w:t>
            </w:r>
            <w:r w:rsidRPr="0027672F">
              <w:rPr>
                <w:noProof/>
                <w:lang w:eastAsia="zh-CN"/>
              </w:rPr>
              <w:t xml:space="preserve">ne </w:t>
            </w:r>
            <w:r>
              <w:rPr>
                <w:noProof/>
                <w:lang w:eastAsia="zh-CN"/>
              </w:rPr>
              <w:t>M</w:t>
            </w:r>
            <w:r w:rsidRPr="0027672F">
              <w:rPr>
                <w:noProof/>
                <w:lang w:eastAsia="zh-CN"/>
              </w:rPr>
              <w:t>etaverse</w:t>
            </w:r>
          </w:p>
        </w:tc>
        <w:tc>
          <w:tcPr>
            <w:tcW w:w="2144" w:type="dxa"/>
          </w:tcPr>
          <w:p w14:paraId="710153F8" w14:textId="77777777" w:rsidR="003D37EE" w:rsidRPr="0027672F" w:rsidRDefault="003D37EE" w:rsidP="00837C41">
            <w:pPr>
              <w:rPr>
                <w:noProof/>
                <w:lang w:eastAsia="zh-CN"/>
              </w:rPr>
            </w:pPr>
            <w:r>
              <w:rPr>
                <w:noProof/>
                <w:lang w:eastAsia="zh-CN"/>
              </w:rPr>
              <w:t>VR glasses, Tactile gloves</w:t>
            </w:r>
          </w:p>
        </w:tc>
        <w:tc>
          <w:tcPr>
            <w:tcW w:w="1909" w:type="dxa"/>
          </w:tcPr>
          <w:p w14:paraId="5AFF5112" w14:textId="77777777" w:rsidR="003D37EE" w:rsidRDefault="003D37EE" w:rsidP="00837C41">
            <w:pPr>
              <w:rPr>
                <w:noProof/>
                <w:lang w:eastAsia="zh-CN"/>
              </w:rPr>
            </w:pPr>
            <w:r>
              <w:rPr>
                <w:noProof/>
                <w:lang w:eastAsia="zh-CN"/>
              </w:rPr>
              <w:t>[Not clear]</w:t>
            </w:r>
          </w:p>
        </w:tc>
        <w:tc>
          <w:tcPr>
            <w:tcW w:w="3179" w:type="dxa"/>
          </w:tcPr>
          <w:p w14:paraId="0FD602AC" w14:textId="55918020" w:rsidR="003D37EE" w:rsidRPr="00AE64EF" w:rsidRDefault="003D37EE" w:rsidP="003D37EE">
            <w:pPr>
              <w:pStyle w:val="ListParagraph"/>
              <w:numPr>
                <w:ilvl w:val="0"/>
                <w:numId w:val="12"/>
              </w:numPr>
              <w:contextualSpacing w:val="0"/>
              <w:rPr>
                <w:noProof/>
                <w:lang w:eastAsia="zh-CN"/>
              </w:rPr>
            </w:pPr>
            <w:r>
              <w:rPr>
                <w:noProof/>
                <w:lang w:eastAsia="zh-CN"/>
              </w:rPr>
              <w:t>Sustained diverse d</w:t>
            </w:r>
            <w:r w:rsidRPr="00AE64EF">
              <w:rPr>
                <w:noProof/>
                <w:lang w:eastAsia="zh-CN"/>
              </w:rPr>
              <w:t xml:space="preserve">ata transmission in </w:t>
            </w:r>
            <w:r>
              <w:rPr>
                <w:noProof/>
                <w:lang w:eastAsia="zh-CN"/>
              </w:rPr>
              <w:t>long</w:t>
            </w:r>
            <w:r w:rsidRPr="00AE64EF">
              <w:rPr>
                <w:noProof/>
                <w:lang w:eastAsia="zh-CN"/>
              </w:rPr>
              <w:t xml:space="preserve"> duration</w:t>
            </w:r>
          </w:p>
          <w:p w14:paraId="20313FE0" w14:textId="77777777" w:rsidR="003D37EE" w:rsidRPr="0064778E" w:rsidRDefault="003D37EE" w:rsidP="003D37EE">
            <w:pPr>
              <w:pStyle w:val="ListParagraph"/>
              <w:numPr>
                <w:ilvl w:val="0"/>
                <w:numId w:val="12"/>
              </w:numPr>
              <w:contextualSpacing w:val="0"/>
              <w:rPr>
                <w:noProof/>
                <w:lang w:eastAsia="zh-CN"/>
              </w:rPr>
            </w:pPr>
            <w:r>
              <w:rPr>
                <w:noProof/>
                <w:lang w:eastAsia="zh-CN"/>
              </w:rPr>
              <w:t xml:space="preserve">This use case may motivate </w:t>
            </w:r>
            <w:r w:rsidRPr="000F506C">
              <w:rPr>
                <w:noProof/>
                <w:lang w:eastAsia="zh-CN"/>
              </w:rPr>
              <w:t>energy efficient content delivery</w:t>
            </w:r>
            <w:r w:rsidRPr="00AE64EF">
              <w:rPr>
                <w:noProof/>
                <w:lang w:eastAsia="zh-CN"/>
              </w:rPr>
              <w:t xml:space="preserve"> </w:t>
            </w:r>
            <w:r>
              <w:rPr>
                <w:noProof/>
                <w:lang w:eastAsia="zh-CN"/>
              </w:rPr>
              <w:t>support depending on the data transmission (uplink and downlink). This is FFS.</w:t>
            </w:r>
          </w:p>
        </w:tc>
      </w:tr>
      <w:tr w:rsidR="003D37EE" w14:paraId="12CE0976" w14:textId="77777777" w:rsidTr="00837C41">
        <w:tc>
          <w:tcPr>
            <w:tcW w:w="1977" w:type="dxa"/>
          </w:tcPr>
          <w:p w14:paraId="0018BBA4" w14:textId="77777777" w:rsidR="003D37EE" w:rsidRPr="006B1CC3" w:rsidRDefault="003D37EE" w:rsidP="00837C41">
            <w:pPr>
              <w:rPr>
                <w:noProof/>
                <w:lang w:eastAsia="zh-CN"/>
              </w:rPr>
            </w:pPr>
            <w:r w:rsidRPr="0027672F">
              <w:rPr>
                <w:noProof/>
                <w:lang w:eastAsia="zh-CN"/>
              </w:rPr>
              <w:t>Synchronized predictive avatars</w:t>
            </w:r>
          </w:p>
        </w:tc>
        <w:tc>
          <w:tcPr>
            <w:tcW w:w="2144" w:type="dxa"/>
          </w:tcPr>
          <w:p w14:paraId="4FE33FA5" w14:textId="77777777" w:rsidR="003D37EE" w:rsidRDefault="003D37EE" w:rsidP="00837C41">
            <w:pPr>
              <w:rPr>
                <w:noProof/>
                <w:lang w:eastAsia="zh-CN"/>
              </w:rPr>
            </w:pPr>
            <w:r>
              <w:rPr>
                <w:rFonts w:hint="eastAsia"/>
                <w:noProof/>
                <w:lang w:eastAsia="zh-CN"/>
              </w:rPr>
              <w:t>M</w:t>
            </w:r>
            <w:r>
              <w:rPr>
                <w:noProof/>
                <w:lang w:eastAsia="zh-CN"/>
              </w:rPr>
              <w:t>etaverse devices</w:t>
            </w:r>
          </w:p>
        </w:tc>
        <w:tc>
          <w:tcPr>
            <w:tcW w:w="1909" w:type="dxa"/>
          </w:tcPr>
          <w:p w14:paraId="5C0D7834" w14:textId="77777777" w:rsidR="003D37EE" w:rsidRDefault="003D37EE" w:rsidP="00837C41">
            <w:pPr>
              <w:rPr>
                <w:noProof/>
                <w:lang w:eastAsia="zh-CN"/>
              </w:rPr>
            </w:pPr>
            <w:r>
              <w:rPr>
                <w:noProof/>
                <w:lang w:eastAsia="zh-CN"/>
              </w:rPr>
              <w:t>[Not clear]</w:t>
            </w:r>
          </w:p>
        </w:tc>
        <w:tc>
          <w:tcPr>
            <w:tcW w:w="3179" w:type="dxa"/>
          </w:tcPr>
          <w:p w14:paraId="0BC95383" w14:textId="77777777" w:rsidR="003D37EE"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45957C4A" w14:textId="77777777" w:rsidR="003D37EE" w:rsidRDefault="003D37EE" w:rsidP="003D37EE">
            <w:pPr>
              <w:pStyle w:val="ListParagraph"/>
              <w:numPr>
                <w:ilvl w:val="0"/>
                <w:numId w:val="12"/>
              </w:numPr>
              <w:contextualSpacing w:val="0"/>
              <w:rPr>
                <w:noProof/>
                <w:lang w:eastAsia="zh-CN"/>
              </w:rPr>
            </w:pPr>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p>
        </w:tc>
      </w:tr>
      <w:tr w:rsidR="003D37EE" w14:paraId="5E4D365E" w14:textId="77777777" w:rsidTr="00837C41">
        <w:tc>
          <w:tcPr>
            <w:tcW w:w="1977" w:type="dxa"/>
          </w:tcPr>
          <w:p w14:paraId="054DC0E6" w14:textId="77777777" w:rsidR="003D37EE" w:rsidRPr="006B1CC3" w:rsidRDefault="003D37EE" w:rsidP="00837C41">
            <w:pPr>
              <w:rPr>
                <w:noProof/>
                <w:lang w:eastAsia="zh-CN"/>
              </w:rPr>
            </w:pPr>
            <w:r w:rsidRPr="0027672F">
              <w:rPr>
                <w:noProof/>
                <w:lang w:eastAsia="zh-CN"/>
              </w:rPr>
              <w:t>Use case on Metaverse for Critical HealthCare Services</w:t>
            </w:r>
          </w:p>
        </w:tc>
        <w:tc>
          <w:tcPr>
            <w:tcW w:w="2144" w:type="dxa"/>
          </w:tcPr>
          <w:p w14:paraId="12EDE08B" w14:textId="77777777" w:rsidR="003D37EE" w:rsidRDefault="003D37EE" w:rsidP="00837C41">
            <w:pPr>
              <w:rPr>
                <w:noProof/>
                <w:lang w:eastAsia="zh-CN"/>
              </w:rPr>
            </w:pPr>
            <w:r>
              <w:rPr>
                <w:rFonts w:hint="eastAsia"/>
                <w:noProof/>
                <w:lang w:eastAsia="zh-CN"/>
              </w:rPr>
              <w:t>H</w:t>
            </w:r>
            <w:r>
              <w:rPr>
                <w:noProof/>
                <w:lang w:eastAsia="zh-CN"/>
              </w:rPr>
              <w:t>ead mount device, tactile glove</w:t>
            </w:r>
          </w:p>
        </w:tc>
        <w:tc>
          <w:tcPr>
            <w:tcW w:w="1909" w:type="dxa"/>
          </w:tcPr>
          <w:p w14:paraId="4ACBF5A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w:t>
            </w:r>
            <w:r>
              <w:rPr>
                <w:rFonts w:hint="eastAsia"/>
                <w:noProof/>
                <w:lang w:eastAsia="zh-CN"/>
              </w:rPr>
              <w:t>/</w:t>
            </w:r>
            <w:r>
              <w:rPr>
                <w:noProof/>
                <w:lang w:eastAsia="zh-CN"/>
              </w:rPr>
              <w:t>s]</w:t>
            </w:r>
          </w:p>
        </w:tc>
        <w:tc>
          <w:tcPr>
            <w:tcW w:w="3179" w:type="dxa"/>
          </w:tcPr>
          <w:p w14:paraId="0D9D1577" w14:textId="77777777" w:rsidR="003D37EE" w:rsidRDefault="003D37EE" w:rsidP="003D37EE">
            <w:pPr>
              <w:pStyle w:val="ListParagraph"/>
              <w:numPr>
                <w:ilvl w:val="0"/>
                <w:numId w:val="12"/>
              </w:numPr>
              <w:contextualSpacing w:val="0"/>
              <w:rPr>
                <w:noProof/>
                <w:lang w:eastAsia="zh-CN"/>
              </w:rPr>
            </w:pPr>
            <w:r>
              <w:rPr>
                <w:noProof/>
                <w:lang w:eastAsia="zh-CN"/>
              </w:rPr>
              <w:t>No requirement because it is life critical, it is assumed that a sufficient power supply exists to support an adequately long service life.</w:t>
            </w:r>
          </w:p>
        </w:tc>
      </w:tr>
    </w:tbl>
    <w:p w14:paraId="532BA092" w14:textId="0FD36ECF" w:rsidR="003D37EE" w:rsidRDefault="003D37EE" w:rsidP="003D37EE">
      <w:pPr>
        <w:pStyle w:val="TF"/>
      </w:pPr>
      <w:r>
        <w:t>Table</w:t>
      </w:r>
      <w:r w:rsidRPr="004D481C">
        <w:t>-</w:t>
      </w:r>
      <w:r w:rsidR="009D76E2">
        <w:t>C</w:t>
      </w:r>
      <w:r>
        <w:t>-1</w:t>
      </w:r>
      <w:r w:rsidRPr="004D481C">
        <w:t xml:space="preserve">: </w:t>
      </w:r>
      <w:r>
        <w:t>A</w:t>
      </w:r>
      <w:r w:rsidRPr="0056242F">
        <w:t>naly</w:t>
      </w:r>
      <w:r>
        <w:t>sis of</w:t>
      </w:r>
      <w:r w:rsidRPr="0056242F">
        <w:t xml:space="preserve"> </w:t>
      </w:r>
      <w:r>
        <w:rPr>
          <w:noProof/>
          <w:lang w:eastAsia="zh-CN"/>
        </w:rPr>
        <w:t>energy efficiency of content delivery</w:t>
      </w:r>
      <w:r w:rsidRPr="0056242F">
        <w:t xml:space="preserve"> in metaverse services</w:t>
      </w:r>
    </w:p>
    <w:p w14:paraId="4BBBD482" w14:textId="77777777" w:rsidR="003D37EE" w:rsidRDefault="003D37EE" w:rsidP="003D37EE">
      <w:pPr>
        <w:pStyle w:val="EditorsNote"/>
        <w:rPr>
          <w:noProof/>
        </w:rPr>
      </w:pPr>
      <w:r>
        <w:rPr>
          <w:noProof/>
        </w:rPr>
        <w:t>Editor's Note:</w:t>
      </w:r>
      <w:r>
        <w:rPr>
          <w:noProof/>
        </w:rPr>
        <w:tab/>
        <w:t xml:space="preserve">It is FFS whether it is possible and if so how to provide a means to determine </w:t>
      </w:r>
      <w:r>
        <w:rPr>
          <w:i/>
          <w:noProof/>
        </w:rPr>
        <w:t>energy utilization</w:t>
      </w:r>
      <w:r>
        <w:rPr>
          <w:noProof/>
        </w:rPr>
        <w:t xml:space="preserve"> on the basis of </w:t>
      </w:r>
      <w:r>
        <w:rPr>
          <w:i/>
          <w:noProof/>
        </w:rPr>
        <w:t xml:space="preserve">MBit/s </w:t>
      </w:r>
      <w:r>
        <w:rPr>
          <w:noProof/>
        </w:rPr>
        <w:t xml:space="preserve">communication. </w:t>
      </w:r>
    </w:p>
    <w:p w14:paraId="7FD46666" w14:textId="77777777" w:rsidR="003D37EE" w:rsidRPr="007878FE" w:rsidRDefault="003D37EE" w:rsidP="003D37EE">
      <w:pPr>
        <w:pStyle w:val="EditorsNote"/>
        <w:rPr>
          <w:noProof/>
        </w:rPr>
      </w:pPr>
      <w:r>
        <w:rPr>
          <w:noProof/>
        </w:rPr>
        <w:t>Editor's Note: It is FFS how to derive energy efficient communication requirements based on the motivation expressed in the above table.</w:t>
      </w:r>
    </w:p>
    <w:p w14:paraId="71B081D9" w14:textId="7B9BCBCE" w:rsidR="006B30D0" w:rsidRPr="00DF6763" w:rsidRDefault="006B30D0"/>
    <w:p w14:paraId="1B726482" w14:textId="64FD1974" w:rsidR="002675F0" w:rsidRPr="004D3578" w:rsidRDefault="002675F0" w:rsidP="002675F0">
      <w:pPr>
        <w:pStyle w:val="Heading8"/>
      </w:pPr>
      <w:r w:rsidRPr="00DB1BCD">
        <w:rPr>
          <w:lang w:val="en-US"/>
        </w:rPr>
        <w:br w:type="page"/>
      </w:r>
      <w:bookmarkStart w:id="876" w:name="_Toc120013107"/>
      <w:bookmarkStart w:id="877" w:name="_Toc120025225"/>
      <w:bookmarkStart w:id="878" w:name="_Toc120025380"/>
      <w:bookmarkStart w:id="879" w:name="_Toc120091458"/>
      <w:bookmarkStart w:id="880" w:name="_Toc129349001"/>
      <w:r w:rsidRPr="004D3578">
        <w:lastRenderedPageBreak/>
        <w:t>Annex &lt;</w:t>
      </w:r>
      <w:r w:rsidR="00785A5D">
        <w:t>Y</w:t>
      </w:r>
      <w:r w:rsidRPr="004D3578">
        <w:t>&gt;</w:t>
      </w:r>
      <w:r>
        <w:t xml:space="preserve"> (informative)</w:t>
      </w:r>
      <w:r w:rsidRPr="004D3578">
        <w:t>:</w:t>
      </w:r>
      <w:r w:rsidRPr="004D3578">
        <w:br/>
      </w:r>
      <w:r>
        <w:t>Bibliography</w:t>
      </w:r>
      <w:bookmarkEnd w:id="876"/>
      <w:bookmarkEnd w:id="877"/>
      <w:bookmarkEnd w:id="878"/>
      <w:bookmarkEnd w:id="879"/>
      <w:bookmarkEnd w:id="880"/>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881" w:name="_Toc120013108"/>
      <w:bookmarkStart w:id="882" w:name="_Toc120025226"/>
      <w:bookmarkStart w:id="883" w:name="_Toc120025381"/>
      <w:bookmarkStart w:id="884" w:name="_Toc120091459"/>
      <w:bookmarkStart w:id="885" w:name="_Toc129349002"/>
      <w:r w:rsidRPr="004D3578">
        <w:lastRenderedPageBreak/>
        <w:t>Annex &lt;</w:t>
      </w:r>
      <w:r w:rsidR="00785A5D">
        <w:t>Z</w:t>
      </w:r>
      <w:r w:rsidRPr="004D3578">
        <w:t>&gt; (informative):</w:t>
      </w:r>
      <w:r w:rsidRPr="004D3578">
        <w:br/>
        <w:t>Change history</w:t>
      </w:r>
      <w:bookmarkStart w:id="886" w:name="historyclause"/>
      <w:bookmarkEnd w:id="881"/>
      <w:bookmarkEnd w:id="882"/>
      <w:bookmarkEnd w:id="883"/>
      <w:bookmarkEnd w:id="884"/>
      <w:bookmarkEnd w:id="886"/>
      <w:bookmarkEnd w:id="8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6151B4E9" w14:textId="7A32505F" w:rsidR="001F5FDF" w:rsidRDefault="001F5FDF" w:rsidP="00785A5D">
            <w:pPr>
              <w:pStyle w:val="TAC"/>
              <w:jc w:val="left"/>
              <w:rPr>
                <w:sz w:val="16"/>
                <w:szCs w:val="16"/>
              </w:rPr>
            </w:pP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63A7C367" w:rsidR="001F5FDF" w:rsidRDefault="00681F20" w:rsidP="00C72833">
            <w:pPr>
              <w:pStyle w:val="TAL"/>
              <w:rPr>
                <w:sz w:val="16"/>
                <w:szCs w:val="16"/>
              </w:rPr>
            </w:pPr>
            <w:r w:rsidRPr="00681F20">
              <w:rPr>
                <w:sz w:val="16"/>
                <w:szCs w:val="16"/>
              </w:rPr>
              <w:t>Incorporation of approved pCRs</w:t>
            </w:r>
            <w:r>
              <w:rPr>
                <w:sz w:val="16"/>
                <w:szCs w:val="16"/>
              </w:rPr>
              <w:t xml:space="preserve">: </w:t>
            </w:r>
            <w:r w:rsidRPr="00681F20">
              <w:rPr>
                <w:sz w:val="16"/>
                <w:szCs w:val="16"/>
              </w:rPr>
              <w:t>S1-221265; S1-221266; S1-221267; S1-221268; S1-221269</w:t>
            </w:r>
            <w:r w:rsidR="001F5FDF">
              <w:rPr>
                <w:sz w:val="16"/>
                <w:szCs w:val="16"/>
              </w:rPr>
              <w:t>.</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342DE284" w14:textId="70554488" w:rsidR="00055791" w:rsidRDefault="00055791" w:rsidP="00785A5D">
            <w:pPr>
              <w:pStyle w:val="TAC"/>
              <w:jc w:val="left"/>
              <w:rPr>
                <w:sz w:val="16"/>
                <w:szCs w:val="16"/>
              </w:rPr>
            </w:pP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11CDA03F" w:rsidR="00691524" w:rsidRDefault="00681F20" w:rsidP="00C72833">
            <w:pPr>
              <w:pStyle w:val="TAL"/>
              <w:rPr>
                <w:sz w:val="16"/>
                <w:szCs w:val="16"/>
              </w:rPr>
            </w:pPr>
            <w:r w:rsidRPr="00681F20">
              <w:rPr>
                <w:sz w:val="16"/>
                <w:szCs w:val="16"/>
              </w:rPr>
              <w:t>Incorporation of approved pCRs</w:t>
            </w:r>
            <w:r>
              <w:rPr>
                <w:sz w:val="16"/>
                <w:szCs w:val="16"/>
              </w:rPr>
              <w:t xml:space="preserve">: </w:t>
            </w:r>
            <w:r w:rsidRPr="00681F20">
              <w:rPr>
                <w:sz w:val="16"/>
                <w:szCs w:val="16"/>
              </w:rPr>
              <w:t>S1-222032; S1-222381; S1-222382; S1-222383; S1-222384; S1-222385; S1-222386; S1-222387; S1-222388; S1-222389; S1-222390; S1-222391</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r w:rsidR="00DB1BCD" w:rsidRPr="006B0D02" w14:paraId="3EA11068" w14:textId="77777777" w:rsidTr="00C72833">
        <w:tc>
          <w:tcPr>
            <w:tcW w:w="800" w:type="dxa"/>
            <w:shd w:val="solid" w:color="FFFFFF" w:fill="auto"/>
          </w:tcPr>
          <w:p w14:paraId="3DF250F9" w14:textId="1CD94B7B" w:rsidR="00DB1BCD" w:rsidRDefault="00DB1BCD" w:rsidP="00785A5D">
            <w:pPr>
              <w:pStyle w:val="TAC"/>
              <w:jc w:val="left"/>
              <w:rPr>
                <w:sz w:val="16"/>
                <w:szCs w:val="16"/>
              </w:rPr>
            </w:pPr>
            <w:r>
              <w:rPr>
                <w:sz w:val="16"/>
                <w:szCs w:val="16"/>
              </w:rPr>
              <w:t>11.2022</w:t>
            </w:r>
          </w:p>
        </w:tc>
        <w:tc>
          <w:tcPr>
            <w:tcW w:w="800" w:type="dxa"/>
            <w:shd w:val="solid" w:color="FFFFFF" w:fill="auto"/>
          </w:tcPr>
          <w:p w14:paraId="14192ED6" w14:textId="3DD72416" w:rsidR="00DB1BCD" w:rsidRDefault="00DB1BCD" w:rsidP="00C72833">
            <w:pPr>
              <w:pStyle w:val="TAC"/>
              <w:rPr>
                <w:sz w:val="16"/>
                <w:szCs w:val="16"/>
              </w:rPr>
            </w:pPr>
            <w:r>
              <w:rPr>
                <w:sz w:val="16"/>
                <w:szCs w:val="16"/>
              </w:rPr>
              <w:t>SA1#100</w:t>
            </w:r>
          </w:p>
        </w:tc>
        <w:tc>
          <w:tcPr>
            <w:tcW w:w="1094" w:type="dxa"/>
            <w:shd w:val="solid" w:color="FFFFFF" w:fill="auto"/>
          </w:tcPr>
          <w:p w14:paraId="25267B12" w14:textId="299F6D96" w:rsidR="007D166E" w:rsidRPr="006D2DD2" w:rsidRDefault="007D166E" w:rsidP="006D175E">
            <w:pPr>
              <w:pStyle w:val="TAC"/>
              <w:jc w:val="left"/>
              <w:rPr>
                <w:sz w:val="16"/>
                <w:szCs w:val="16"/>
                <w:lang w:val="en-US"/>
              </w:rPr>
            </w:pPr>
          </w:p>
        </w:tc>
        <w:tc>
          <w:tcPr>
            <w:tcW w:w="425" w:type="dxa"/>
            <w:shd w:val="solid" w:color="FFFFFF" w:fill="auto"/>
          </w:tcPr>
          <w:p w14:paraId="504C2546" w14:textId="5FF33491" w:rsidR="00DB1BCD" w:rsidRDefault="00DB1BCD" w:rsidP="00785A5D">
            <w:pPr>
              <w:pStyle w:val="TAL"/>
              <w:jc w:val="center"/>
              <w:rPr>
                <w:sz w:val="16"/>
                <w:szCs w:val="16"/>
              </w:rPr>
            </w:pPr>
            <w:r>
              <w:rPr>
                <w:sz w:val="16"/>
                <w:szCs w:val="16"/>
              </w:rPr>
              <w:t>-</w:t>
            </w:r>
          </w:p>
        </w:tc>
        <w:tc>
          <w:tcPr>
            <w:tcW w:w="425" w:type="dxa"/>
            <w:shd w:val="solid" w:color="FFFFFF" w:fill="auto"/>
          </w:tcPr>
          <w:p w14:paraId="143ED010" w14:textId="04034BF1" w:rsidR="00DB1BCD" w:rsidRDefault="00DB1BCD" w:rsidP="00785A5D">
            <w:pPr>
              <w:pStyle w:val="TAR"/>
              <w:jc w:val="center"/>
              <w:rPr>
                <w:sz w:val="16"/>
                <w:szCs w:val="16"/>
              </w:rPr>
            </w:pPr>
            <w:r>
              <w:rPr>
                <w:sz w:val="16"/>
                <w:szCs w:val="16"/>
              </w:rPr>
              <w:t>-</w:t>
            </w:r>
          </w:p>
        </w:tc>
        <w:tc>
          <w:tcPr>
            <w:tcW w:w="425" w:type="dxa"/>
            <w:shd w:val="solid" w:color="FFFFFF" w:fill="auto"/>
          </w:tcPr>
          <w:p w14:paraId="48C0C34A" w14:textId="794CC900" w:rsidR="00DB1BCD" w:rsidRDefault="00DB1BCD" w:rsidP="00785A5D">
            <w:pPr>
              <w:pStyle w:val="TAC"/>
              <w:rPr>
                <w:sz w:val="16"/>
                <w:szCs w:val="16"/>
              </w:rPr>
            </w:pPr>
            <w:r>
              <w:rPr>
                <w:sz w:val="16"/>
                <w:szCs w:val="16"/>
              </w:rPr>
              <w:t>-</w:t>
            </w:r>
          </w:p>
        </w:tc>
        <w:tc>
          <w:tcPr>
            <w:tcW w:w="4962" w:type="dxa"/>
            <w:shd w:val="solid" w:color="FFFFFF" w:fill="auto"/>
          </w:tcPr>
          <w:p w14:paraId="672C497B" w14:textId="696E5F43" w:rsidR="00681F20" w:rsidRPr="00DB1BCD" w:rsidRDefault="00681F20" w:rsidP="00681F20">
            <w:pPr>
              <w:pStyle w:val="TAL"/>
              <w:rPr>
                <w:sz w:val="16"/>
                <w:szCs w:val="16"/>
                <w:lang w:val="en-US"/>
              </w:rPr>
            </w:pPr>
            <w:r>
              <w:rPr>
                <w:sz w:val="16"/>
                <w:szCs w:val="16"/>
                <w:lang w:val="en-US"/>
              </w:rPr>
              <w:t xml:space="preserve">Incorporation of approved pCRs: </w:t>
            </w:r>
            <w:r w:rsidRPr="00681F20">
              <w:rPr>
                <w:sz w:val="16"/>
                <w:szCs w:val="16"/>
                <w:lang w:val="en-US"/>
              </w:rPr>
              <w:t>S1-223054 ; S1-223249; S1-223440; S1-223442; S1-223464; ; S1-223465; S1-223609; S1-223611; S1-223612; S1-223613; ; S1-223614; S1-223615; S1-223617; S1-223622; ; S1-223677; S1-223709; S1-223710; S1-223711; ; S1-223712</w:t>
            </w:r>
          </w:p>
          <w:p w14:paraId="2610C0AE" w14:textId="6A0C432A" w:rsidR="00DB1BCD" w:rsidRPr="00DB1BCD" w:rsidRDefault="00DB1BCD" w:rsidP="00DB1BCD">
            <w:pPr>
              <w:pStyle w:val="TAL"/>
              <w:rPr>
                <w:sz w:val="16"/>
                <w:szCs w:val="16"/>
                <w:lang w:val="en-US"/>
              </w:rPr>
            </w:pPr>
          </w:p>
        </w:tc>
        <w:tc>
          <w:tcPr>
            <w:tcW w:w="708" w:type="dxa"/>
            <w:shd w:val="solid" w:color="FFFFFF" w:fill="auto"/>
          </w:tcPr>
          <w:p w14:paraId="6BBCA208" w14:textId="720AF413" w:rsidR="00DB1BCD" w:rsidRDefault="00DB1BCD" w:rsidP="00C72833">
            <w:pPr>
              <w:pStyle w:val="TAC"/>
              <w:rPr>
                <w:sz w:val="16"/>
                <w:szCs w:val="16"/>
              </w:rPr>
            </w:pPr>
            <w:r>
              <w:rPr>
                <w:sz w:val="16"/>
                <w:szCs w:val="16"/>
              </w:rPr>
              <w:t>0.3.0</w:t>
            </w:r>
          </w:p>
        </w:tc>
      </w:tr>
      <w:tr w:rsidR="00746511" w:rsidRPr="006B0D02" w14:paraId="47035953" w14:textId="77777777" w:rsidTr="00C72833">
        <w:tc>
          <w:tcPr>
            <w:tcW w:w="800" w:type="dxa"/>
            <w:shd w:val="solid" w:color="FFFFFF" w:fill="auto"/>
          </w:tcPr>
          <w:p w14:paraId="6CD83DF2" w14:textId="54F4EB7D" w:rsidR="00746511" w:rsidRDefault="00746511" w:rsidP="00785A5D">
            <w:pPr>
              <w:pStyle w:val="TAC"/>
              <w:jc w:val="left"/>
              <w:rPr>
                <w:sz w:val="16"/>
                <w:szCs w:val="16"/>
              </w:rPr>
            </w:pPr>
            <w:r>
              <w:rPr>
                <w:sz w:val="16"/>
                <w:szCs w:val="16"/>
              </w:rPr>
              <w:t>02-2023</w:t>
            </w:r>
          </w:p>
        </w:tc>
        <w:tc>
          <w:tcPr>
            <w:tcW w:w="800" w:type="dxa"/>
            <w:shd w:val="solid" w:color="FFFFFF" w:fill="auto"/>
          </w:tcPr>
          <w:p w14:paraId="3ECD6EEA" w14:textId="7DD97B52" w:rsidR="00746511" w:rsidRDefault="00746511" w:rsidP="00C72833">
            <w:pPr>
              <w:pStyle w:val="TAC"/>
              <w:rPr>
                <w:sz w:val="16"/>
                <w:szCs w:val="16"/>
              </w:rPr>
            </w:pPr>
            <w:r>
              <w:rPr>
                <w:sz w:val="16"/>
                <w:szCs w:val="16"/>
              </w:rPr>
              <w:t>SA1#101</w:t>
            </w:r>
          </w:p>
        </w:tc>
        <w:tc>
          <w:tcPr>
            <w:tcW w:w="1094" w:type="dxa"/>
            <w:shd w:val="solid" w:color="FFFFFF" w:fill="auto"/>
          </w:tcPr>
          <w:p w14:paraId="6A24E68A" w14:textId="57023AEA" w:rsidR="00DC6AA1" w:rsidRPr="00DB1BCD" w:rsidRDefault="00DC6AA1" w:rsidP="00DC6AA1">
            <w:pPr>
              <w:pStyle w:val="TAC"/>
              <w:jc w:val="left"/>
              <w:rPr>
                <w:sz w:val="16"/>
                <w:szCs w:val="16"/>
                <w:lang w:val="en-US"/>
              </w:rPr>
            </w:pPr>
          </w:p>
        </w:tc>
        <w:tc>
          <w:tcPr>
            <w:tcW w:w="425" w:type="dxa"/>
            <w:shd w:val="solid" w:color="FFFFFF" w:fill="auto"/>
          </w:tcPr>
          <w:p w14:paraId="24AD2CAD" w14:textId="77777777" w:rsidR="00746511" w:rsidRDefault="00746511" w:rsidP="00785A5D">
            <w:pPr>
              <w:pStyle w:val="TAL"/>
              <w:jc w:val="center"/>
              <w:rPr>
                <w:sz w:val="16"/>
                <w:szCs w:val="16"/>
              </w:rPr>
            </w:pPr>
          </w:p>
        </w:tc>
        <w:tc>
          <w:tcPr>
            <w:tcW w:w="425" w:type="dxa"/>
            <w:shd w:val="solid" w:color="FFFFFF" w:fill="auto"/>
          </w:tcPr>
          <w:p w14:paraId="2297BBF2" w14:textId="77777777" w:rsidR="00746511" w:rsidRDefault="00746511" w:rsidP="00785A5D">
            <w:pPr>
              <w:pStyle w:val="TAR"/>
              <w:jc w:val="center"/>
              <w:rPr>
                <w:sz w:val="16"/>
                <w:szCs w:val="16"/>
              </w:rPr>
            </w:pPr>
          </w:p>
        </w:tc>
        <w:tc>
          <w:tcPr>
            <w:tcW w:w="425" w:type="dxa"/>
            <w:shd w:val="solid" w:color="FFFFFF" w:fill="auto"/>
          </w:tcPr>
          <w:p w14:paraId="3211F740" w14:textId="77777777" w:rsidR="00746511" w:rsidRDefault="00746511" w:rsidP="00785A5D">
            <w:pPr>
              <w:pStyle w:val="TAC"/>
              <w:rPr>
                <w:sz w:val="16"/>
                <w:szCs w:val="16"/>
              </w:rPr>
            </w:pPr>
          </w:p>
        </w:tc>
        <w:tc>
          <w:tcPr>
            <w:tcW w:w="4962" w:type="dxa"/>
            <w:shd w:val="solid" w:color="FFFFFF" w:fill="auto"/>
          </w:tcPr>
          <w:p w14:paraId="76471EE6" w14:textId="15CF5090" w:rsidR="00DC6AA1" w:rsidRPr="00DB1BCD" w:rsidRDefault="00681F20" w:rsidP="00DB1BCD">
            <w:pPr>
              <w:pStyle w:val="TAL"/>
              <w:rPr>
                <w:sz w:val="16"/>
                <w:szCs w:val="16"/>
                <w:lang w:val="en-US"/>
              </w:rPr>
            </w:pPr>
            <w:r w:rsidRPr="00681F20">
              <w:rPr>
                <w:sz w:val="16"/>
                <w:szCs w:val="16"/>
                <w:lang w:val="en-US"/>
              </w:rPr>
              <w:t>Incorporation of approved pCRs</w:t>
            </w:r>
            <w:r>
              <w:rPr>
                <w:sz w:val="16"/>
                <w:szCs w:val="16"/>
                <w:lang w:val="en-US"/>
              </w:rPr>
              <w:t xml:space="preserve">: </w:t>
            </w:r>
            <w:r w:rsidRPr="00681F20">
              <w:rPr>
                <w:sz w:val="16"/>
                <w:szCs w:val="16"/>
                <w:lang w:val="en-US"/>
              </w:rPr>
              <w:t>S1-230182; S1-230774; S1-230743; ; S1-230766; S1-230491; S1-230492; S1-230767; ; S1-230769; ; S1-230796; ; S1-230771; S1-230498; S1-230682; S1-230568; ; S1-230570; S1-230572; ; S1-230433; S1-230573; ; S1-230574; ; S1-230436; S1-230575; ; S1-230775; S1-230578; S1-230768</w:t>
            </w:r>
          </w:p>
        </w:tc>
        <w:tc>
          <w:tcPr>
            <w:tcW w:w="708" w:type="dxa"/>
            <w:shd w:val="solid" w:color="FFFFFF" w:fill="auto"/>
          </w:tcPr>
          <w:p w14:paraId="217956CA" w14:textId="6583D456" w:rsidR="00746511" w:rsidRDefault="00746511" w:rsidP="00C72833">
            <w:pPr>
              <w:pStyle w:val="TAC"/>
              <w:rPr>
                <w:sz w:val="16"/>
                <w:szCs w:val="16"/>
              </w:rPr>
            </w:pPr>
            <w:r>
              <w:rPr>
                <w:sz w:val="16"/>
                <w:szCs w:val="16"/>
              </w:rPr>
              <w:t>0.4.0</w:t>
            </w:r>
          </w:p>
        </w:tc>
      </w:tr>
      <w:tr w:rsidR="00746511" w:rsidRPr="006B0D02" w14:paraId="1997B3FD" w14:textId="77777777" w:rsidTr="00C72833">
        <w:tc>
          <w:tcPr>
            <w:tcW w:w="800" w:type="dxa"/>
            <w:shd w:val="solid" w:color="FFFFFF" w:fill="auto"/>
          </w:tcPr>
          <w:p w14:paraId="3CB5917A" w14:textId="212DFEA6" w:rsidR="00746511" w:rsidRDefault="00746511" w:rsidP="00785A5D">
            <w:pPr>
              <w:pStyle w:val="TAC"/>
              <w:jc w:val="left"/>
              <w:rPr>
                <w:sz w:val="16"/>
                <w:szCs w:val="16"/>
              </w:rPr>
            </w:pPr>
            <w:r>
              <w:rPr>
                <w:sz w:val="16"/>
                <w:szCs w:val="16"/>
              </w:rPr>
              <w:t>03-2023</w:t>
            </w:r>
          </w:p>
        </w:tc>
        <w:tc>
          <w:tcPr>
            <w:tcW w:w="800" w:type="dxa"/>
            <w:shd w:val="solid" w:color="FFFFFF" w:fill="auto"/>
          </w:tcPr>
          <w:p w14:paraId="1C9AD528" w14:textId="1A3C2A82" w:rsidR="00746511" w:rsidRDefault="00746511" w:rsidP="00C72833">
            <w:pPr>
              <w:pStyle w:val="TAC"/>
              <w:rPr>
                <w:sz w:val="16"/>
                <w:szCs w:val="16"/>
              </w:rPr>
            </w:pPr>
            <w:r>
              <w:rPr>
                <w:sz w:val="16"/>
                <w:szCs w:val="16"/>
              </w:rPr>
              <w:t>SA#</w:t>
            </w:r>
            <w:r w:rsidR="00681F20">
              <w:rPr>
                <w:sz w:val="16"/>
                <w:szCs w:val="16"/>
              </w:rPr>
              <w:t>99</w:t>
            </w:r>
          </w:p>
        </w:tc>
        <w:tc>
          <w:tcPr>
            <w:tcW w:w="1094" w:type="dxa"/>
            <w:shd w:val="solid" w:color="FFFFFF" w:fill="auto"/>
          </w:tcPr>
          <w:p w14:paraId="7AF01F38" w14:textId="4AF4D067" w:rsidR="00746511" w:rsidRPr="00DB1BCD" w:rsidRDefault="00681F20" w:rsidP="00785A5D">
            <w:pPr>
              <w:pStyle w:val="TAC"/>
              <w:jc w:val="left"/>
              <w:rPr>
                <w:sz w:val="16"/>
                <w:szCs w:val="16"/>
                <w:lang w:val="en-US"/>
              </w:rPr>
            </w:pPr>
            <w:r>
              <w:rPr>
                <w:sz w:val="16"/>
                <w:szCs w:val="16"/>
                <w:lang w:val="en-US"/>
              </w:rPr>
              <w:t>SP-230223</w:t>
            </w:r>
          </w:p>
        </w:tc>
        <w:tc>
          <w:tcPr>
            <w:tcW w:w="425" w:type="dxa"/>
            <w:shd w:val="solid" w:color="FFFFFF" w:fill="auto"/>
          </w:tcPr>
          <w:p w14:paraId="68EA9051" w14:textId="77777777" w:rsidR="00746511" w:rsidRDefault="00746511" w:rsidP="00785A5D">
            <w:pPr>
              <w:pStyle w:val="TAL"/>
              <w:jc w:val="center"/>
              <w:rPr>
                <w:sz w:val="16"/>
                <w:szCs w:val="16"/>
              </w:rPr>
            </w:pPr>
          </w:p>
        </w:tc>
        <w:tc>
          <w:tcPr>
            <w:tcW w:w="425" w:type="dxa"/>
            <w:shd w:val="solid" w:color="FFFFFF" w:fill="auto"/>
          </w:tcPr>
          <w:p w14:paraId="09AF5FB3" w14:textId="77777777" w:rsidR="00746511" w:rsidRDefault="00746511" w:rsidP="00785A5D">
            <w:pPr>
              <w:pStyle w:val="TAR"/>
              <w:jc w:val="center"/>
              <w:rPr>
                <w:sz w:val="16"/>
                <w:szCs w:val="16"/>
              </w:rPr>
            </w:pPr>
          </w:p>
        </w:tc>
        <w:tc>
          <w:tcPr>
            <w:tcW w:w="425" w:type="dxa"/>
            <w:shd w:val="solid" w:color="FFFFFF" w:fill="auto"/>
          </w:tcPr>
          <w:p w14:paraId="27F71B90" w14:textId="77777777" w:rsidR="00746511" w:rsidRDefault="00746511" w:rsidP="00785A5D">
            <w:pPr>
              <w:pStyle w:val="TAC"/>
              <w:rPr>
                <w:sz w:val="16"/>
                <w:szCs w:val="16"/>
              </w:rPr>
            </w:pPr>
          </w:p>
        </w:tc>
        <w:tc>
          <w:tcPr>
            <w:tcW w:w="4962" w:type="dxa"/>
            <w:shd w:val="solid" w:color="FFFFFF" w:fill="auto"/>
          </w:tcPr>
          <w:p w14:paraId="4DE92C5E" w14:textId="33EEE887" w:rsidR="00746511" w:rsidRPr="00DB1BCD" w:rsidRDefault="00681F20" w:rsidP="00DB1BCD">
            <w:pPr>
              <w:pStyle w:val="TAL"/>
              <w:rPr>
                <w:sz w:val="16"/>
                <w:szCs w:val="16"/>
                <w:lang w:val="en-US"/>
              </w:rPr>
            </w:pPr>
            <w:r w:rsidRPr="00681F20">
              <w:rPr>
                <w:sz w:val="16"/>
                <w:szCs w:val="16"/>
                <w:lang w:val="en-US"/>
              </w:rPr>
              <w:t>MCC clean-up for presentation to SA</w:t>
            </w:r>
          </w:p>
        </w:tc>
        <w:tc>
          <w:tcPr>
            <w:tcW w:w="708" w:type="dxa"/>
            <w:shd w:val="solid" w:color="FFFFFF" w:fill="auto"/>
          </w:tcPr>
          <w:p w14:paraId="0557EFD0" w14:textId="5EEF223A" w:rsidR="00746511" w:rsidRDefault="00746511" w:rsidP="00C72833">
            <w:pPr>
              <w:pStyle w:val="TAC"/>
              <w:rPr>
                <w:sz w:val="16"/>
                <w:szCs w:val="16"/>
              </w:rPr>
            </w:pPr>
            <w:r>
              <w:rPr>
                <w:sz w:val="16"/>
                <w:szCs w:val="16"/>
              </w:rPr>
              <w:t>1.0.0</w:t>
            </w:r>
          </w:p>
        </w:tc>
      </w:tr>
    </w:tbl>
    <w:p w14:paraId="6AE5F0B0" w14:textId="7675C8C4" w:rsidR="00080512" w:rsidRDefault="00080512" w:rsidP="002577A9">
      <w:pPr>
        <w:pStyle w:val="Guidance"/>
      </w:pPr>
    </w:p>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9DE07C" w14:textId="77777777" w:rsidR="005C686D" w:rsidRDefault="005C686D">
      <w:r>
        <w:separator/>
      </w:r>
    </w:p>
  </w:endnote>
  <w:endnote w:type="continuationSeparator" w:id="0">
    <w:p w14:paraId="3D8CE63F" w14:textId="77777777" w:rsidR="005C686D" w:rsidRDefault="005C6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115EE" w:rsidRDefault="002115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2EB767" w14:textId="77777777" w:rsidR="005C686D" w:rsidRDefault="005C686D">
      <w:r>
        <w:separator/>
      </w:r>
    </w:p>
  </w:footnote>
  <w:footnote w:type="continuationSeparator" w:id="0">
    <w:p w14:paraId="324BE3A6" w14:textId="77777777" w:rsidR="005C686D" w:rsidRDefault="005C68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3754BD" w:rsidR="002115EE" w:rsidRDefault="002115E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1F20">
      <w:rPr>
        <w:rFonts w:ascii="Arial" w:hAnsi="Arial" w:cs="Arial"/>
        <w:b/>
        <w:noProof/>
        <w:sz w:val="18"/>
        <w:szCs w:val="18"/>
      </w:rPr>
      <w:t>3GPP TR 22.856 V1.0.0 (2023-03)</w:t>
    </w:r>
    <w:r>
      <w:rPr>
        <w:rFonts w:ascii="Arial" w:hAnsi="Arial" w:cs="Arial"/>
        <w:b/>
        <w:sz w:val="18"/>
        <w:szCs w:val="18"/>
      </w:rPr>
      <w:fldChar w:fldCharType="end"/>
    </w:r>
  </w:p>
  <w:p w14:paraId="7A6BC72E" w14:textId="14EF445A" w:rsidR="002115EE" w:rsidRDefault="002115E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79AE">
      <w:rPr>
        <w:rFonts w:ascii="Arial" w:hAnsi="Arial" w:cs="Arial"/>
        <w:b/>
        <w:noProof/>
        <w:sz w:val="18"/>
        <w:szCs w:val="18"/>
      </w:rPr>
      <w:t>41</w:t>
    </w:r>
    <w:r>
      <w:rPr>
        <w:rFonts w:ascii="Arial" w:hAnsi="Arial" w:cs="Arial"/>
        <w:b/>
        <w:sz w:val="18"/>
        <w:szCs w:val="18"/>
      </w:rPr>
      <w:fldChar w:fldCharType="end"/>
    </w:r>
  </w:p>
  <w:p w14:paraId="13C538E8" w14:textId="1787CADF" w:rsidR="002115EE" w:rsidRDefault="002115E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1F20">
      <w:rPr>
        <w:rFonts w:ascii="Arial" w:hAnsi="Arial" w:cs="Arial"/>
        <w:b/>
        <w:noProof/>
        <w:sz w:val="18"/>
        <w:szCs w:val="18"/>
      </w:rPr>
      <w:t>Release 19</w:t>
    </w:r>
    <w:r>
      <w:rPr>
        <w:rFonts w:ascii="Arial" w:hAnsi="Arial" w:cs="Arial"/>
        <w:b/>
        <w:sz w:val="18"/>
        <w:szCs w:val="18"/>
      </w:rPr>
      <w:fldChar w:fldCharType="end"/>
    </w:r>
  </w:p>
  <w:p w14:paraId="1024E63D" w14:textId="77777777" w:rsidR="002115EE" w:rsidRDefault="002115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59390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0755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8566169">
    <w:abstractNumId w:val="1"/>
  </w:num>
  <w:num w:numId="4" w16cid:durableId="265964675">
    <w:abstractNumId w:val="14"/>
  </w:num>
  <w:num w:numId="5" w16cid:durableId="190150763">
    <w:abstractNumId w:val="10"/>
  </w:num>
  <w:num w:numId="6" w16cid:durableId="1548645072">
    <w:abstractNumId w:val="3"/>
  </w:num>
  <w:num w:numId="7" w16cid:durableId="381638721">
    <w:abstractNumId w:val="9"/>
  </w:num>
  <w:num w:numId="8" w16cid:durableId="1108625137">
    <w:abstractNumId w:val="16"/>
  </w:num>
  <w:num w:numId="9" w16cid:durableId="1580745772">
    <w:abstractNumId w:val="13"/>
  </w:num>
  <w:num w:numId="10" w16cid:durableId="388844845">
    <w:abstractNumId w:val="5"/>
  </w:num>
  <w:num w:numId="11" w16cid:durableId="1966542052">
    <w:abstractNumId w:val="11"/>
  </w:num>
  <w:num w:numId="12" w16cid:durableId="1033458047">
    <w:abstractNumId w:val="2"/>
  </w:num>
  <w:num w:numId="13" w16cid:durableId="1882209471">
    <w:abstractNumId w:val="12"/>
  </w:num>
  <w:num w:numId="14" w16cid:durableId="2051608826">
    <w:abstractNumId w:val="6"/>
  </w:num>
  <w:num w:numId="15" w16cid:durableId="724110925">
    <w:abstractNumId w:val="8"/>
  </w:num>
  <w:num w:numId="16" w16cid:durableId="1490443078">
    <w:abstractNumId w:val="15"/>
  </w:num>
  <w:num w:numId="17" w16cid:durableId="1746801523">
    <w:abstractNumId w:val="7"/>
  </w:num>
  <w:num w:numId="18" w16cid:durableId="101360679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80512"/>
    <w:rsid w:val="00081427"/>
    <w:rsid w:val="000846E9"/>
    <w:rsid w:val="000B3CE4"/>
    <w:rsid w:val="000C30A9"/>
    <w:rsid w:val="000C47C3"/>
    <w:rsid w:val="000C4CAD"/>
    <w:rsid w:val="000D58AB"/>
    <w:rsid w:val="000E13D1"/>
    <w:rsid w:val="000F1B3D"/>
    <w:rsid w:val="00101040"/>
    <w:rsid w:val="001074E9"/>
    <w:rsid w:val="00133525"/>
    <w:rsid w:val="00141053"/>
    <w:rsid w:val="001418B7"/>
    <w:rsid w:val="00177FC1"/>
    <w:rsid w:val="001818C0"/>
    <w:rsid w:val="001902F2"/>
    <w:rsid w:val="001A1454"/>
    <w:rsid w:val="001A44D6"/>
    <w:rsid w:val="001A4C42"/>
    <w:rsid w:val="001A7420"/>
    <w:rsid w:val="001B6637"/>
    <w:rsid w:val="001C1274"/>
    <w:rsid w:val="001C21C3"/>
    <w:rsid w:val="001D02C2"/>
    <w:rsid w:val="001D4EC8"/>
    <w:rsid w:val="001D5B8B"/>
    <w:rsid w:val="001F0C1D"/>
    <w:rsid w:val="001F1132"/>
    <w:rsid w:val="001F168B"/>
    <w:rsid w:val="001F5FDF"/>
    <w:rsid w:val="001F7F39"/>
    <w:rsid w:val="00200CA5"/>
    <w:rsid w:val="002115EE"/>
    <w:rsid w:val="002117AD"/>
    <w:rsid w:val="00212321"/>
    <w:rsid w:val="00216A9A"/>
    <w:rsid w:val="00226183"/>
    <w:rsid w:val="00234201"/>
    <w:rsid w:val="002347A2"/>
    <w:rsid w:val="00250BB8"/>
    <w:rsid w:val="002577A9"/>
    <w:rsid w:val="002675F0"/>
    <w:rsid w:val="002760EE"/>
    <w:rsid w:val="00286299"/>
    <w:rsid w:val="002A64A2"/>
    <w:rsid w:val="002B6339"/>
    <w:rsid w:val="002D5784"/>
    <w:rsid w:val="002E00EE"/>
    <w:rsid w:val="002F1ACA"/>
    <w:rsid w:val="00310E4F"/>
    <w:rsid w:val="003172DC"/>
    <w:rsid w:val="00341BAE"/>
    <w:rsid w:val="00343B7C"/>
    <w:rsid w:val="0035462D"/>
    <w:rsid w:val="00356555"/>
    <w:rsid w:val="0036139C"/>
    <w:rsid w:val="00361590"/>
    <w:rsid w:val="003765B8"/>
    <w:rsid w:val="003A2514"/>
    <w:rsid w:val="003A2B0C"/>
    <w:rsid w:val="003B79D9"/>
    <w:rsid w:val="003C3971"/>
    <w:rsid w:val="003C42E0"/>
    <w:rsid w:val="003C4888"/>
    <w:rsid w:val="003D1A09"/>
    <w:rsid w:val="003D1B17"/>
    <w:rsid w:val="003D35AA"/>
    <w:rsid w:val="003D37EE"/>
    <w:rsid w:val="003E4625"/>
    <w:rsid w:val="00403D24"/>
    <w:rsid w:val="00406FF2"/>
    <w:rsid w:val="00414EEB"/>
    <w:rsid w:val="004214BD"/>
    <w:rsid w:val="00423334"/>
    <w:rsid w:val="004345EC"/>
    <w:rsid w:val="004363F8"/>
    <w:rsid w:val="00462F54"/>
    <w:rsid w:val="00464CDE"/>
    <w:rsid w:val="00465515"/>
    <w:rsid w:val="00490F81"/>
    <w:rsid w:val="0049751D"/>
    <w:rsid w:val="004B56F5"/>
    <w:rsid w:val="004C30AC"/>
    <w:rsid w:val="004C3DB7"/>
    <w:rsid w:val="004D24AB"/>
    <w:rsid w:val="004D3578"/>
    <w:rsid w:val="004E213A"/>
    <w:rsid w:val="004E561D"/>
    <w:rsid w:val="004E6AA5"/>
    <w:rsid w:val="004F0988"/>
    <w:rsid w:val="004F3340"/>
    <w:rsid w:val="00513B78"/>
    <w:rsid w:val="00522080"/>
    <w:rsid w:val="00525B73"/>
    <w:rsid w:val="00530FAA"/>
    <w:rsid w:val="0053388B"/>
    <w:rsid w:val="00535773"/>
    <w:rsid w:val="00537B47"/>
    <w:rsid w:val="00543E6C"/>
    <w:rsid w:val="00544F6E"/>
    <w:rsid w:val="00547F18"/>
    <w:rsid w:val="00555AA9"/>
    <w:rsid w:val="00565087"/>
    <w:rsid w:val="005776AD"/>
    <w:rsid w:val="00581A51"/>
    <w:rsid w:val="00597B11"/>
    <w:rsid w:val="005C686D"/>
    <w:rsid w:val="005D255C"/>
    <w:rsid w:val="005D2E01"/>
    <w:rsid w:val="005D7526"/>
    <w:rsid w:val="005E4BB2"/>
    <w:rsid w:val="005F788A"/>
    <w:rsid w:val="00602AEA"/>
    <w:rsid w:val="00614110"/>
    <w:rsid w:val="00614BFC"/>
    <w:rsid w:val="00614FDF"/>
    <w:rsid w:val="00616E66"/>
    <w:rsid w:val="00624D88"/>
    <w:rsid w:val="006305C8"/>
    <w:rsid w:val="0063413B"/>
    <w:rsid w:val="0063543D"/>
    <w:rsid w:val="00641EF1"/>
    <w:rsid w:val="00647114"/>
    <w:rsid w:val="0067342C"/>
    <w:rsid w:val="00681F20"/>
    <w:rsid w:val="006832B5"/>
    <w:rsid w:val="006912E9"/>
    <w:rsid w:val="00691524"/>
    <w:rsid w:val="006A323F"/>
    <w:rsid w:val="006B30D0"/>
    <w:rsid w:val="006C3D95"/>
    <w:rsid w:val="006D175E"/>
    <w:rsid w:val="006D1A35"/>
    <w:rsid w:val="006D2DD2"/>
    <w:rsid w:val="006D38D3"/>
    <w:rsid w:val="006E4A12"/>
    <w:rsid w:val="006E5C86"/>
    <w:rsid w:val="006F3CEF"/>
    <w:rsid w:val="006F55C0"/>
    <w:rsid w:val="00701116"/>
    <w:rsid w:val="00703CAD"/>
    <w:rsid w:val="00706433"/>
    <w:rsid w:val="0071174C"/>
    <w:rsid w:val="00713C44"/>
    <w:rsid w:val="00716038"/>
    <w:rsid w:val="00734A5B"/>
    <w:rsid w:val="0074026F"/>
    <w:rsid w:val="007429F6"/>
    <w:rsid w:val="00744E76"/>
    <w:rsid w:val="00746511"/>
    <w:rsid w:val="00765EA3"/>
    <w:rsid w:val="00774DA4"/>
    <w:rsid w:val="007774CB"/>
    <w:rsid w:val="00781F0F"/>
    <w:rsid w:val="00785A5D"/>
    <w:rsid w:val="00787187"/>
    <w:rsid w:val="007B600E"/>
    <w:rsid w:val="007C7916"/>
    <w:rsid w:val="007D166E"/>
    <w:rsid w:val="007E1FCF"/>
    <w:rsid w:val="007E72A3"/>
    <w:rsid w:val="007E7E79"/>
    <w:rsid w:val="007F0F4A"/>
    <w:rsid w:val="007F3C7C"/>
    <w:rsid w:val="008028A4"/>
    <w:rsid w:val="0081692F"/>
    <w:rsid w:val="00817861"/>
    <w:rsid w:val="00830747"/>
    <w:rsid w:val="00837C41"/>
    <w:rsid w:val="00847881"/>
    <w:rsid w:val="00857509"/>
    <w:rsid w:val="00870249"/>
    <w:rsid w:val="00871552"/>
    <w:rsid w:val="008768CA"/>
    <w:rsid w:val="0088032B"/>
    <w:rsid w:val="0089562E"/>
    <w:rsid w:val="00896C78"/>
    <w:rsid w:val="008A49F6"/>
    <w:rsid w:val="008A5621"/>
    <w:rsid w:val="008B7933"/>
    <w:rsid w:val="008C384C"/>
    <w:rsid w:val="008D35E5"/>
    <w:rsid w:val="008E2D68"/>
    <w:rsid w:val="008E6756"/>
    <w:rsid w:val="0090271F"/>
    <w:rsid w:val="00902E23"/>
    <w:rsid w:val="009114D7"/>
    <w:rsid w:val="0091348E"/>
    <w:rsid w:val="00917CCB"/>
    <w:rsid w:val="00933FB0"/>
    <w:rsid w:val="00934C0E"/>
    <w:rsid w:val="00936E7A"/>
    <w:rsid w:val="00942EC2"/>
    <w:rsid w:val="0094413F"/>
    <w:rsid w:val="0094555A"/>
    <w:rsid w:val="00953988"/>
    <w:rsid w:val="00955194"/>
    <w:rsid w:val="0096609C"/>
    <w:rsid w:val="0097230A"/>
    <w:rsid w:val="00973BEF"/>
    <w:rsid w:val="00975433"/>
    <w:rsid w:val="00982B4D"/>
    <w:rsid w:val="00997E3E"/>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818FD"/>
    <w:rsid w:val="00A82346"/>
    <w:rsid w:val="00A85D1D"/>
    <w:rsid w:val="00A92BA1"/>
    <w:rsid w:val="00A94FE7"/>
    <w:rsid w:val="00A95A32"/>
    <w:rsid w:val="00AB4708"/>
    <w:rsid w:val="00AB4A5D"/>
    <w:rsid w:val="00AC6BC6"/>
    <w:rsid w:val="00AE3C79"/>
    <w:rsid w:val="00AE65E2"/>
    <w:rsid w:val="00AF1460"/>
    <w:rsid w:val="00B13545"/>
    <w:rsid w:val="00B15449"/>
    <w:rsid w:val="00B22C0C"/>
    <w:rsid w:val="00B3596F"/>
    <w:rsid w:val="00B46D77"/>
    <w:rsid w:val="00B5131C"/>
    <w:rsid w:val="00B73147"/>
    <w:rsid w:val="00B748FF"/>
    <w:rsid w:val="00B74E68"/>
    <w:rsid w:val="00B7503C"/>
    <w:rsid w:val="00B87198"/>
    <w:rsid w:val="00B93086"/>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F128E"/>
    <w:rsid w:val="00C074DD"/>
    <w:rsid w:val="00C1496A"/>
    <w:rsid w:val="00C33079"/>
    <w:rsid w:val="00C3752B"/>
    <w:rsid w:val="00C40AE8"/>
    <w:rsid w:val="00C40DB7"/>
    <w:rsid w:val="00C45231"/>
    <w:rsid w:val="00C551FF"/>
    <w:rsid w:val="00C72833"/>
    <w:rsid w:val="00C80F1D"/>
    <w:rsid w:val="00C87C00"/>
    <w:rsid w:val="00C91962"/>
    <w:rsid w:val="00C92A58"/>
    <w:rsid w:val="00C93F40"/>
    <w:rsid w:val="00CA3D0C"/>
    <w:rsid w:val="00CA6946"/>
    <w:rsid w:val="00CC3892"/>
    <w:rsid w:val="00CC45AA"/>
    <w:rsid w:val="00CE48B7"/>
    <w:rsid w:val="00D10B9F"/>
    <w:rsid w:val="00D23EE0"/>
    <w:rsid w:val="00D27CDA"/>
    <w:rsid w:val="00D307FC"/>
    <w:rsid w:val="00D34A17"/>
    <w:rsid w:val="00D4165C"/>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C309B"/>
    <w:rsid w:val="00DC4DA2"/>
    <w:rsid w:val="00DC6AA1"/>
    <w:rsid w:val="00DD1BEC"/>
    <w:rsid w:val="00DD4C17"/>
    <w:rsid w:val="00DD74A5"/>
    <w:rsid w:val="00DD7CD4"/>
    <w:rsid w:val="00DE0293"/>
    <w:rsid w:val="00DE05C7"/>
    <w:rsid w:val="00DE05D1"/>
    <w:rsid w:val="00DE6193"/>
    <w:rsid w:val="00DE75F6"/>
    <w:rsid w:val="00DF2B1F"/>
    <w:rsid w:val="00DF605C"/>
    <w:rsid w:val="00DF62CD"/>
    <w:rsid w:val="00DF6763"/>
    <w:rsid w:val="00E00716"/>
    <w:rsid w:val="00E16509"/>
    <w:rsid w:val="00E22EDD"/>
    <w:rsid w:val="00E2539F"/>
    <w:rsid w:val="00E42821"/>
    <w:rsid w:val="00E44582"/>
    <w:rsid w:val="00E52E6C"/>
    <w:rsid w:val="00E60CDF"/>
    <w:rsid w:val="00E67D87"/>
    <w:rsid w:val="00E71B4D"/>
    <w:rsid w:val="00E77645"/>
    <w:rsid w:val="00E90AFB"/>
    <w:rsid w:val="00EA15B0"/>
    <w:rsid w:val="00EA5EA7"/>
    <w:rsid w:val="00EB2617"/>
    <w:rsid w:val="00EC4A2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 w:val="00FF79A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26" Type="http://schemas.openxmlformats.org/officeDocument/2006/relationships/image" Target="https://i0.wp.com/vrtech.wiki/wp-content/uploads/2021/01/Collaborative-Augmented-Reality.png?fit=1500,850&amp;ssl=1" TargetMode="External"/><Relationship Id="rId39" Type="http://schemas.openxmlformats.org/officeDocument/2006/relationships/image" Target="media/image19.png"/><Relationship Id="rId21" Type="http://schemas.openxmlformats.org/officeDocument/2006/relationships/image" Target="media/image3.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63" Type="http://schemas.openxmlformats.org/officeDocument/2006/relationships/image" Target="media/image40.png"/><Relationship Id="rId68" Type="http://schemas.openxmlformats.org/officeDocument/2006/relationships/hyperlink" Target="https://ec.europa.eu/info/strategy/priorities-2019-2024/europe-fit-digital-age/european-digital-identity_en" TargetMode="External"/><Relationship Id="rId7" Type="http://schemas.openxmlformats.org/officeDocument/2006/relationships/footnotes" Target="footnotes.xml"/><Relationship Id="rId71" Type="http://schemas.openxmlformats.org/officeDocument/2006/relationships/hyperlink" Target="https://ec.europa.eu/info/strategy/priorities-2019-2024/europe-fit-digital-age/shaping-europe-digital-future_en" TargetMode="External"/><Relationship Id="rId2" Type="http://schemas.openxmlformats.org/officeDocument/2006/relationships/customXml" Target="../customXml/item1.xml"/><Relationship Id="rId16" Type="http://schemas.openxmlformats.org/officeDocument/2006/relationships/hyperlink" Target="file:///D:\Users\11150080\AppData\Local\Temp\BNZ.63763c5abd0c31c\vesa.org\vesa-display-compression-codecs" TargetMode="External"/><Relationship Id="rId29" Type="http://schemas.openxmlformats.org/officeDocument/2006/relationships/image" Target="media/image9.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jpeg"/><Relationship Id="rId53" Type="http://schemas.openxmlformats.org/officeDocument/2006/relationships/image" Target="media/image32.png"/><Relationship Id="rId58" Type="http://schemas.openxmlformats.org/officeDocument/2006/relationships/image" Target="media/image36.png"/><Relationship Id="rId66" Type="http://schemas.openxmlformats.org/officeDocument/2006/relationships/image" Target="media/image43.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n.wikipedia.org/wiki/Virtual_humans" TargetMode="External"/><Relationship Id="rId23" Type="http://schemas.openxmlformats.org/officeDocument/2006/relationships/image" Target="media/image5.pn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5.png"/><Relationship Id="rId61" Type="http://schemas.openxmlformats.org/officeDocument/2006/relationships/hyperlink" Target="https://en.wikipedia.org/wiki/Amusement_park" TargetMode="External"/><Relationship Id="rId10" Type="http://schemas.openxmlformats.org/officeDocument/2006/relationships/image" Target="media/image2.png"/><Relationship Id="rId19" Type="http://schemas.openxmlformats.org/officeDocument/2006/relationships/hyperlink" Target="https://oag.ca.gov/privacy/ccpa" TargetMode="External"/><Relationship Id="rId31" Type="http://schemas.openxmlformats.org/officeDocument/2006/relationships/image" Target="media/image11.png"/><Relationship Id="rId44" Type="http://schemas.openxmlformats.org/officeDocument/2006/relationships/image" Target="media/image24.emf"/><Relationship Id="rId52" Type="http://schemas.openxmlformats.org/officeDocument/2006/relationships/image" Target="media/image31.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isagetechnologies.com/mpeg-4-face-and-body-animatio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cid:cafe_image_2@s-core.co.kr" TargetMode="External"/><Relationship Id="rId64" Type="http://schemas.openxmlformats.org/officeDocument/2006/relationships/image" Target="media/image41.png"/><Relationship Id="rId69"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hyperlink" Target="https://vr.baidu.com/product/xirang" TargetMode="External"/><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jpeg"/><Relationship Id="rId59" Type="http://schemas.openxmlformats.org/officeDocument/2006/relationships/image" Target="media/image37.png"/><Relationship Id="rId67" Type="http://schemas.openxmlformats.org/officeDocument/2006/relationships/hyperlink" Target="https://en.wikipedia.org/wiki/Avatar_(computing)" TargetMode="External"/><Relationship Id="rId20" Type="http://schemas.openxmlformats.org/officeDocument/2006/relationships/hyperlink" Target="https://registry.khronos.org/glTF/specs/2.0/glTF-2.0.html" TargetMode="External"/><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image" Target="media/image39.png"/><Relationship Id="rId70" Type="http://schemas.openxmlformats.org/officeDocument/2006/relationships/hyperlink" Target="https://ec.europa.eu/info/strategy/priorities-2019-2024/europe-fit-digital-age/european-digital-identity_en"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4B8D2C-6EAD-4432-83AC-1758D0068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90</Pages>
  <Words>41616</Words>
  <Characters>245265</Characters>
  <Application>Microsoft Office Word</Application>
  <DocSecurity>0</DocSecurity>
  <Lines>2043</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8036</cp:lastModifiedBy>
  <cp:revision>4</cp:revision>
  <cp:lastPrinted>2019-02-25T14:05:00Z</cp:lastPrinted>
  <dcterms:created xsi:type="dcterms:W3CDTF">2023-03-01T15:39:00Z</dcterms:created>
  <dcterms:modified xsi:type="dcterms:W3CDTF">2023-03-10T12:55:00Z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